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35a4" w14:paraId="0ad35a4" w:rsidRDefault="00A3056C" w:rsidP="00A3056C" w:rsidR="00A3056C" w:rsidRPr="008C3132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</w:t>
      </w:r>
    </w:p>
    <w:p w:rsidRDefault="00A3056C" w:rsidP="00A3056C" w:rsidR="00A3056C" w:rsidRPr="008C3132">
      <w:pPr>
        <w:jc w:val="center"/>
      </w:pPr>
    </w:p>
    <w:p w:rsidRDefault="00EA5090" w:rsidP="00EA5090" w:rsidR="00EA5090" w:rsidRPr="00560CFD">
      <w:pPr>
        <w:spacing w:lineRule="auto" w:line="276" w:after="200"/>
        <w:ind w:left="708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560CFD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560CFD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A5090" w:rsidP="00EA5090" w:rsidR="00EA5090" w:rsidRPr="00560CFD">
      <w:pPr>
        <w:ind w:left="708"/>
      </w:pPr>
      <w:r w:rsidRPr="00560CFD">
        <w:t xml:space="preserve">        Republika Hrvatska</w:t>
      </w:r>
    </w:p>
    <w:p w:rsidRDefault="00EA5090" w:rsidP="00EA5090" w:rsidR="00EA5090" w:rsidRPr="00560CFD">
      <w:pPr>
        <w:ind w:left="708"/>
      </w:pPr>
      <w:r w:rsidRPr="00560CFD">
        <w:t xml:space="preserve">      Trgovački sud u Zadru</w:t>
      </w:r>
    </w:p>
    <w:p w:rsidRDefault="00EA5090" w:rsidP="00EA5090" w:rsidR="00EA5090" w:rsidRPr="00560CFD">
      <w:pPr>
        <w:ind w:left="708"/>
      </w:pPr>
      <w:r w:rsidRPr="00560CFD"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C7292E">
        <w:t>SPORT AUTO</w:t>
      </w:r>
      <w:r w:rsidR="00E0179B">
        <w:t xml:space="preserve"> </w:t>
      </w:r>
      <w:r>
        <w:t xml:space="preserve">d.o.o., </w:t>
      </w:r>
      <w:r w:rsidR="00C7292E">
        <w:t>Zadar</w:t>
      </w:r>
      <w:r w:rsidR="00EA39E4">
        <w:t>,</w:t>
      </w:r>
      <w:r w:rsidR="00E0179B">
        <w:t xml:space="preserve"> </w:t>
      </w:r>
      <w:r w:rsidR="00C7292E">
        <w:t>Dr. Franje Tuđmana 14</w:t>
      </w:r>
      <w:r w:rsidR="00EA39E4">
        <w:t xml:space="preserve">, </w:t>
      </w:r>
      <w:r>
        <w:t xml:space="preserve">OIB: </w:t>
      </w:r>
      <w:r w:rsidR="00C7292E">
        <w:t>66013697038</w:t>
      </w:r>
      <w:r w:rsidR="00F86116">
        <w:t xml:space="preserve">, </w:t>
      </w:r>
      <w:r w:rsidR="00151EF7">
        <w:t>15. o</w:t>
      </w:r>
      <w:bookmarkStart w:name="_GoBack" w:id="0"/>
      <w:bookmarkEnd w:id="0"/>
      <w:r w:rsidR="00151EF7">
        <w:t>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C7292E">
        <w:t>SPORT AUTO d.o.o., Zadar, Dr. Franje Tuđmana 14, OIB: 66013697038</w:t>
      </w:r>
      <w:r w:rsidR="00F86116">
        <w:t xml:space="preserve"> </w:t>
      </w:r>
      <w:r>
        <w:t xml:space="preserve">s danom </w:t>
      </w:r>
      <w:r w:rsidR="00151EF7">
        <w:t>15. 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EA5090">
        <w:t>3</w:t>
      </w:r>
      <w:r w:rsidR="00796F41">
        <w:t>,</w:t>
      </w:r>
      <w:r w:rsidR="00EA5090">
        <w:t>00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 w:rsidRPr="0050089D">
      <w:pPr>
        <w:ind w:firstLine="705"/>
        <w:jc w:val="both"/>
      </w:pPr>
      <w:r>
        <w:t>II. Stečajn</w:t>
      </w:r>
      <w:r w:rsidR="00EA5090">
        <w:t>i</w:t>
      </w:r>
      <w:r>
        <w:t>m upravitelj</w:t>
      </w:r>
      <w:r w:rsidR="00EA5090">
        <w:t>em</w:t>
      </w:r>
      <w:r w:rsidR="00CD7355">
        <w:t xml:space="preserve"> </w:t>
      </w:r>
      <w:r w:rsidRPr="00570BA5">
        <w:t xml:space="preserve">dužnika imenuje se </w:t>
      </w:r>
      <w:r w:rsidR="00EA5090">
        <w:t>Ante Majić iz Zagreba, Prilaz Baruna Filipovića 13, OIB:54998137767.</w:t>
      </w:r>
    </w:p>
    <w:p w:rsidRDefault="00A3056C" w:rsidP="00A3056C" w:rsidR="00F86116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C7292E">
        <w:t>SPORT AUTO d.o.o., Zadar, Dr. Franje Tuđmana 14, OIB: 66013697038.</w:t>
      </w:r>
    </w:p>
    <w:p w:rsidRDefault="00C7292E" w:rsidP="00A3056C" w:rsidR="00C7292E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</w:t>
      </w:r>
      <w:r w:rsidRPr="002B5AAE">
        <w:lastRenderedPageBreak/>
        <w:t>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DA75F3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C7292E">
        <w:t>286</w:t>
      </w:r>
      <w:r>
        <w:t xml:space="preserve"> </w:t>
      </w:r>
      <w:r w:rsidRPr="003D4467">
        <w:t xml:space="preserve">dana u ukupnom iznosu od </w:t>
      </w:r>
      <w:r w:rsidR="00C7292E">
        <w:t>9.748,60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C7292E">
        <w:t>11</w:t>
      </w:r>
      <w:r>
        <w:t xml:space="preserve">. </w:t>
      </w:r>
      <w:r w:rsidR="00C7292E">
        <w:t>ožujka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461225">
        <w:t>27</w:t>
      </w:r>
      <w:r>
        <w:t xml:space="preserve">. </w:t>
      </w:r>
      <w:r w:rsidR="00461225">
        <w:t>veljače</w:t>
      </w:r>
      <w:r>
        <w:t xml:space="preserve"> 201</w:t>
      </w:r>
      <w:r w:rsidR="00461225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461225">
        <w:t>1195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461225">
        <w:t>266.859,90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151EF7">
        <w:t>15. 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51EF7" w:rsidP="00A3056C" w:rsidR="00151EF7">
      <w:pPr>
        <w:ind w:firstLine="708"/>
        <w:jc w:val="both"/>
      </w:pP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DEA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D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C7292E">
      <w:t>228</w:t>
    </w:r>
    <w:r>
      <w:t>/2016-</w:t>
    </w:r>
    <w:r w:rsidR="00796F41">
      <w:t>1</w:t>
    </w:r>
    <w:r w:rsidR="00C7292E">
      <w:t>6</w:t>
    </w:r>
  </w:p>
  <w:p w:rsidRDefault="00E97DEA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C7292E">
      <w:t>228/2016-16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51914"/>
    <w:rsid w:val="00151EF7"/>
    <w:rsid w:val="00246A36"/>
    <w:rsid w:val="002D50FD"/>
    <w:rsid w:val="003B68C9"/>
    <w:rsid w:val="00461225"/>
    <w:rsid w:val="004901DF"/>
    <w:rsid w:val="004D2225"/>
    <w:rsid w:val="0052527F"/>
    <w:rsid w:val="005F7E0C"/>
    <w:rsid w:val="00651BB9"/>
    <w:rsid w:val="0078096A"/>
    <w:rsid w:val="0079293D"/>
    <w:rsid w:val="00796F41"/>
    <w:rsid w:val="008222B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7292E"/>
    <w:rsid w:val="00CB0B72"/>
    <w:rsid w:val="00CC0A14"/>
    <w:rsid w:val="00CD7355"/>
    <w:rsid w:val="00DA75F3"/>
    <w:rsid w:val="00E0179B"/>
    <w:rsid w:val="00E253A8"/>
    <w:rsid w:val="00E3741B"/>
    <w:rsid w:val="00E80148"/>
    <w:rsid w:val="00E97DEA"/>
    <w:rsid w:val="00EA39E4"/>
    <w:rsid w:val="00EA5090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D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7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D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7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AUTO d.o.o. za trgovinu i usluge</izvorni_sadrzaj>
    <derivirana_varijabla naziv="DomainObject.Predmet.ProtustrankaFormated_1">  SPORT AUTO d.o.o. za trgovinu i usluge</derivirana_varijabla>
  </DomainObject.Predmet.ProtustrankaFormated>
  <DomainObject.Predmet.ProtustrankaFormatedOIB>
    <izvorni_sadrzaj>  SPORT AUTO d.o.o. za trgovinu i usluge, OIB 66013697038</izvorni_sadrzaj>
    <derivirana_varijabla naziv="DomainObject.Predmet.ProtustrankaFormatedOIB_1">  SPORT AUTO d.o.o. za trgovinu i usluge, OIB 66013697038</derivirana_varijabla>
  </DomainObject.Predmet.ProtustrankaFormatedOIB>
  <DomainObject.Predmet.ProtustrankaFormatedWithAdress>
    <izvorni_sadrzaj> SPORT AUTO d.o.o. za trgovinu i usluge, Dr.Franje Tuđmana 14, 23000 Zadar</izvorni_sadrzaj>
    <derivirana_varijabla naziv="DomainObject.Predmet.ProtustrankaFormatedWithAdress_1"> SPORT AUTO d.o.o. za trgovinu i usluge, Dr.Franje Tuđmana 14, 23000 Zadar</derivirana_varijabla>
  </DomainObject.Predmet.ProtustrankaFormatedWithAdress>
  <DomainObject.Predmet.ProtustrankaFormatedWithAdressOIB>
    <izvorni_sadrzaj> SPORT AUTO d.o.o. za trgovinu i usluge, OIB 66013697038, Dr.Franje Tuđmana 14, 23000 Zadar</izvorni_sadrzaj>
    <derivirana_varijabla naziv="DomainObject.Predmet.ProtustrankaFormatedWithAdressOIB_1"> SPORT AUTO d.o.o. za trgovinu i usluge, OIB 66013697038, Dr.Franje Tuđmana 14, 23000 Zadar</derivirana_varijabla>
  </DomainObject.Predmet.ProtustrankaFormatedWithAdressOIB>
  <DomainObject.Predmet.ProtustrankaWithAdress>
    <izvorni_sadrzaj>SPORT AUTO d.o.o. za trgovinu i usluge Dr.Franje Tuđmana 14, 23000 Zadar</izvorni_sadrzaj>
    <derivirana_varijabla naziv="DomainObject.Predmet.ProtustrankaWithAdress_1">SPORT AUTO d.o.o. za trgovinu i usluge Dr.Franje Tuđmana 14, 23000 Zadar</derivirana_varijabla>
  </DomainObject.Predmet.ProtustrankaWithAdress>
  <DomainObject.Predmet.ProtustrankaWithAdressOIB>
    <izvorni_sadrzaj>SPORT AUTO d.o.o. za trgovinu i usluge, OIB 66013697038, Dr.Franje Tuđmana 14, 23000 Zadar</izvorni_sadrzaj>
    <derivirana_varijabla naziv="DomainObject.Predmet.ProtustrankaWithAdressOIB_1">SPORT AUTO d.o.o. za trgovinu i usluge, OIB 66013697038, Dr.Franje Tuđmana 14, 23000 Zadar</derivirana_varijabla>
  </DomainObject.Predmet.ProtustrankaWithAdressOIB>
  <DomainObject.Predmet.ProtustrankaNazivFormated>
    <izvorni_sadrzaj>SPORT AUTO d.o.o. za trgovinu i usluge</izvorni_sadrzaj>
    <derivirana_varijabla naziv="DomainObject.Predmet.ProtustrankaNazivFormated_1">SPORT AUTO d.o.o. za trgovinu i usluge</derivirana_varijabla>
  </DomainObject.Predmet.ProtustrankaNazivFormated>
  <DomainObject.Predmet.ProtustrankaNazivFormatedOIB>
    <izvorni_sadrzaj>SPORT AUTO d.o.o. za trgovinu i usluge, OIB 66013697038</izvorni_sadrzaj>
    <derivirana_varijabla naziv="DomainObject.Predmet.ProtustrankaNazivFormatedOIB_1">SPORT AUTO d.o.o. za trgovinu i usluge, OIB 66013697038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9748.60</izvorni_sadrzaj>
    <derivirana_varijabla naziv="DomainObject.Predmet.TrenutnaVrijednost_1">9748.60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 AUTO d.o.o. za trgovinu i usluge</item>
    </izvorni_sadrzaj>
    <derivirana_varijabla naziv="DomainObject.Predmet.ProtuStrankaListFormated_1">
      <item>SPORT AUTO d.o.o. za trgovinu i usluge</item>
    </derivirana_varijabla>
  </DomainObject.Predmet.ProtuStrankaListFormated>
  <DomainObject.Predmet.ProtuStrankaListFormatedOIB>
    <izvorni_sadrzaj>
      <item>SPORT AUTO d.o.o. za trgovinu i usluge, OIB 66013697038</item>
    </izvorni_sadrzaj>
    <derivirana_varijabla naziv="DomainObject.Predmet.ProtuStrankaListFormatedOIB_1">
      <item>SPORT AUTO d.o.o. za trgovinu i usluge, OIB 66013697038</item>
    </derivirana_varijabla>
  </DomainObject.Predmet.ProtuStrankaListFormatedOIB>
  <DomainObject.Predmet.ProtuStrankaListFormatedWithAdress>
    <izvorni_sadrzaj>
      <item>SPORT AUTO d.o.o. za trgovinu i usluge, Dr.Franje Tuđmana 14, 23000 Zadar</item>
    </izvorni_sadrzaj>
    <derivirana_varijabla naziv="DomainObject.Predmet.ProtuStrankaListFormatedWithAdress_1">
      <item>SPORT AUTO d.o.o. za trgovinu i usluge, Dr.Franje Tuđmana 14, 23000 Zadar</item>
    </derivirana_varijabla>
  </DomainObject.Predmet.ProtuStrankaListFormatedWithAdress>
  <DomainObject.Predmet.ProtuStrankaListFormatedWithAdressOIB>
    <izvorni_sadrzaj>
      <item>SPORT AUTO d.o.o. za trgovinu i usluge, OIB 66013697038, Dr.Franje Tuđmana 14, 23000 Zadar</item>
    </izvorni_sadrzaj>
    <derivirana_varijabla naziv="DomainObject.Predmet.ProtuStrankaListFormatedWithAdressOIB_1">
      <item>SPORT AUTO d.o.o. za trgovinu i usluge, OIB 66013697038, Dr.Franje Tuđmana 14, 23000 Zadar</item>
    </derivirana_varijabla>
  </DomainObject.Predmet.ProtuStrankaListFormatedWithAdressOIB>
  <DomainObject.Predmet.ProtuStrankaListNazivFormated>
    <izvorni_sadrzaj>
      <item>SPORT AUTO d.o.o. za trgovinu i usluge</item>
    </izvorni_sadrzaj>
    <derivirana_varijabla naziv="DomainObject.Predmet.ProtuStrankaListNazivFormated_1">
      <item>SPORT AUTO d.o.o. za trgovinu i usluge</item>
    </derivirana_varijabla>
  </DomainObject.Predmet.ProtuStrankaListNazivFormated>
  <DomainObject.Predmet.ProtuStrankaListNazivFormatedOIB>
    <izvorni_sadrzaj>
      <item>SPORT AUTO d.o.o. za trgovinu i usluge, OIB 66013697038</item>
    </izvorni_sadrzaj>
    <derivirana_varijabla naziv="DomainObject.Predmet.ProtuStrankaListNazivFormatedOIB_1">
      <item>SPORT AUTO d.o.o. za trgovinu i usluge, OIB 66013697038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 AUTO d.o.o. za trgovinu i usluge</izvorni_sadrzaj>
    <derivirana_varijabla naziv="DomainObject.Predmet.ProtustrankaIDrugi_1">SPORT AUTO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 AUTO d.o.o. za trgovinu i usluge, OIB 66013697038, Dr.Franje Tuđmana 14, 23000 Zadar</izvorni_sadrzaj>
    <derivirana_varijabla naziv="DomainObject.Predmet.ProtustrankaIDrugiAdressOIB_1">SPORT AUTO d.o.o. za trgovinu i usluge, OIB 66013697038, Dr.Franje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 AUTO d.o.o. za trgovinu i usluge</item>
    </izvorni_sadrzaj>
    <derivirana_varijabla naziv="DomainObject.Predmet.SudioniciListNaziv_1">
      <item>Financijska agencija</item>
      <item>SPORT AUTO d.o.o. za trgovinu i usluge</item>
    </derivirana_varijabla>
  </DomainObject.Predmet.SudioniciListNaziv>
  <DomainObject.Predmet.SudioniciListAdressOIB>
    <izvorni_sadrzaj>
      <item>Financijska agencija, OIB 85821130368, Ivana Danila 4,23000 Zadar</item>
      <item>SPORT AUTO d.o.o. za trgovinu i usluge, OIB 66013697038, Dr.Franje Tuđmana 14,23000 Zadar</item>
    </izvorni_sadrzaj>
    <derivirana_varijabla naziv="DomainObject.Predmet.SudioniciListAdressOIB_1">
      <item>Financijska agencija, OIB 85821130368, Ivana Danila 4,23000 Zadar</item>
      <item>SPORT AUTO d.o.o. za trgovinu i usluge, OIB 66013697038, Dr.Franje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66013697038</item>
    </izvorni_sadrzaj>
    <derivirana_varijabla naziv="DomainObject.Predmet.SudioniciListNazivOIB_1">
      <item>, OIB 85821130368</item>
      <item>, OIB 66013697038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5425</properties:Characters>
  <properties:Lines>121</properties:Lines>
  <properties:Paragraphs>40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2018-03-15T11:44:00Z</cp:lastPrinted>
  <dcterms:modified xmlns:xsi="http://www.w3.org/2001/XMLSchema-instance" xsi:type="dcterms:W3CDTF">2018-03-15T11:56:00Z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(St-228-16 SPORT AUTO.docx)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