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55F27" w:rsidR="00F55F27">
        <w:tc>
          <w:tcPr>
            <w:tcW w:type="dxa" w:w="3060"/>
          </w:tcPr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F55F27" w:rsidR="00F55F27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Trgovački sud u Zagrebu</w:t>
            </w:r>
          </w:p>
          <w:p w:rsidRDefault="00F55F27" w:rsidR="00F55F27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Zagreb, Amruševa 2/II</w:t>
            </w:r>
          </w:p>
        </w:tc>
      </w:tr>
      <w:tr w:rsidTr="00F55F27" w:rsidR="00F55F27">
        <w:tc>
          <w:tcPr>
            <w:tcW w:type="dxa" w:w="3060"/>
          </w:tcPr>
          <w:p w:rsidRDefault="00F55F27" w:rsidR="00F55F27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20a4b17" w14:paraId="20a4b17" w:rsidRDefault="00F55F27" w:rsidP="00F55F27" w:rsidR="00F55F27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R E P U B L I K A    H R V A T S K A                  </w:t>
      </w: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MARLEN MEDIA d.o.o. MBS:080591986, OIB:20780850520, Zagreb, Vladimira Ruždjaka 19, dana 27. travnja 2016. </w:t>
      </w: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ind w:firstLine="12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 MARLEN MEDIA d.o.o. MBS:080591986, OIB:20780850520, Zagreb, Vladimira Ruždjaka 19.</w:t>
      </w:r>
    </w:p>
    <w:p w:rsidRDefault="00F55F27" w:rsidP="00F55F27" w:rsidR="00F55F2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1561 dan te da ukupni iznos duga evidentiranog na temelju neizvršenih osnova za plaćanje iznosi 65.806,01 kuna na dan 1. rujna 2015.</w:t>
      </w: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55F27" w:rsidP="00F55F27" w:rsidR="00F55F2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55F27" w:rsidP="00F55F27" w:rsidR="00F55F2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55F27" w:rsidP="00F55F27" w:rsidR="00F55F2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55F27" w:rsidP="00F55F27" w:rsidR="00F55F2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27. travnja 2016. </w:t>
      </w: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55F27" w:rsidP="00F55F27" w:rsidR="00F55F27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F55F27" w:rsidP="00F55F27" w:rsidR="00F55F27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7D207C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 </w:t>
      </w: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55F27" w:rsidP="00F55F27" w:rsidR="00F55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</w:p>
    <w:p w:rsidRDefault="007D207C" w:rsidP="007D207C" w:rsidR="00F55F27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7D207C" w:rsidP="007D207C" w:rsidR="007D207C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Vlasta Bogović Milisavljević</w:t>
      </w: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55F27" w:rsidP="00F55F27" w:rsidR="00F55F27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55F27" w:rsidP="00F55F27" w:rsidR="00F55F27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F55F27" w:rsidP="00F55F27" w:rsidR="00F55F27"/>
    <w:p w:rsidRDefault="00F55F27" w:rsidP="00F55F27" w:rsidR="00F55F27"/>
    <w:p w:rsidRDefault="00F55F27" w:rsidP="00F55F27" w:rsidR="00F55F27"/>
    <w:p w:rsidRDefault="00F55F27" w:rsidP="00F55F27" w:rsidR="00F55F27"/>
    <w:p w:rsidRDefault="006C181C" w:rsidR="006C181C"/>
    <w:sectPr w:rsidR="006C181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C83" w:rsidP="00F55F27" w:rsidR="000D1C83">
      <w:pPr>
        <w:spacing w:lineRule="auto" w:line="240" w:after="0"/>
      </w:pPr>
      <w:r>
        <w:separator/>
      </w:r>
    </w:p>
  </w:endnote>
  <w:endnote w:id="0" w:type="continuationSeparator">
    <w:p w:rsidRDefault="000D1C83" w:rsidP="00F55F27" w:rsidR="000D1C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C83" w:rsidP="00F55F27" w:rsidR="000D1C83">
      <w:pPr>
        <w:spacing w:lineRule="auto" w:line="240" w:after="0"/>
      </w:pPr>
      <w:r>
        <w:separator/>
      </w:r>
    </w:p>
  </w:footnote>
  <w:footnote w:id="0" w:type="continuationSeparator">
    <w:p w:rsidRDefault="000D1C83" w:rsidP="00F55F27" w:rsidR="000D1C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49382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5F27" w:rsidR="00F55F27" w:rsidRPr="00F55F2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5F2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5F2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5F2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207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5F2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5F27" w:rsidP="00F55F27" w:rsidR="00F55F27" w:rsidRPr="00F55F2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55F27">
      <w:rPr>
        <w:rFonts w:cs="Times New Roman" w:hAnsi="Times New Roman" w:ascii="Times New Roman"/>
        <w:sz w:val="24"/>
        <w:szCs w:val="24"/>
      </w:rPr>
      <w:t>81. St-4565/2015-5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5F27"/>
    <w:rsid w:val="000D1C83"/>
    <w:rsid w:val="006C181C"/>
    <w:rsid w:val="007D207C"/>
    <w:rsid w:val="00AE295B"/>
    <w:rsid w:val="00F5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5F27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5F2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5F2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F55F2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5F2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D2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0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207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20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20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5F27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5F2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5F2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F55F2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5F2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D2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0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20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20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20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524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St-4565/2015</izvorni_sadrzaj>
    <derivirana_varijabla naziv="DomainObject.Predmet.OznakaBroj_1">St-4565/2015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MARLEN MEDIA d.o.o.</izvorni_sadrzaj>
    <derivirana_varijabla naziv="DomainObject.Predmet.ProtustrankaFormated_1">  MARLEN MEDIA d.o.o.</derivirana_varijabla>
  </DomainObject.Predmet.ProtustrankaFormated>
  <DomainObject.Predmet.ProtustrankaFormatedOIB>
    <izvorni_sadrzaj>  MARLEN MEDIA d.o.o., OIB 20780850520</izvorni_sadrzaj>
    <derivirana_varijabla naziv="DomainObject.Predmet.ProtustrankaFormatedOIB_1">  MARLEN MEDIA d.o.o., OIB 20780850520</derivirana_varijabla>
  </DomainObject.Predmet.ProtustrankaFormatedOIB>
  <DomainObject.Predmet.ProtustrankaFormatedWithAdress>
    <izvorni_sadrzaj> MARLEN MEDIA d.o.o., Vladimira Ruždjaka 19, 10000 Zagreb</izvorni_sadrzaj>
    <derivirana_varijabla naziv="DomainObject.Predmet.ProtustrankaFormatedWithAdress_1"> MARLEN MEDIA d.o.o., Vladimira Ruždjaka 19, 10000 Zagreb</derivirana_varijabla>
  </DomainObject.Predmet.ProtustrankaFormatedWithAdress>
  <DomainObject.Predmet.ProtustrankaFormatedWithAdressOIB>
    <izvorni_sadrzaj> MARLEN MEDIA d.o.o., OIB 20780850520, Vladimira Ruždjaka 19, 10000 Zagreb</izvorni_sadrzaj>
    <derivirana_varijabla naziv="DomainObject.Predmet.ProtustrankaFormatedWithAdressOIB_1"> MARLEN MEDIA d.o.o., OIB 20780850520, Vladimira Ruždjaka 19, 10000 Zagreb</derivirana_varijabla>
  </DomainObject.Predmet.ProtustrankaFormatedWithAdressOIB>
  <DomainObject.Predmet.ProtustrankaWithAdress>
    <izvorni_sadrzaj>MARLEN MEDIA d.o.o. Vladimira Ruždjaka 19, 10000 Zagreb</izvorni_sadrzaj>
    <derivirana_varijabla naziv="DomainObject.Predmet.ProtustrankaWithAdress_1">MARLEN MEDIA d.o.o. Vladimira Ruždjaka 19, 10000 Zagreb</derivirana_varijabla>
  </DomainObject.Predmet.ProtustrankaWithAdress>
  <DomainObject.Predmet.ProtustrankaWithAdressOIB>
    <izvorni_sadrzaj>MARLEN MEDIA d.o.o., OIB 20780850520, Vladimira Ruždjaka 19, 10000 Zagreb</izvorni_sadrzaj>
    <derivirana_varijabla naziv="DomainObject.Predmet.ProtustrankaWithAdressOIB_1">MARLEN MEDIA d.o.o., OIB 20780850520, Vladimira Ruždjaka 19, 10000 Zagreb</derivirana_varijabla>
  </DomainObject.Predmet.ProtustrankaWithAdressOIB>
  <DomainObject.Predmet.ProtustrankaNazivFormated>
    <izvorni_sadrzaj>MARLEN MEDIA d.o.o.</izvorni_sadrzaj>
    <derivirana_varijabla naziv="DomainObject.Predmet.ProtustrankaNazivFormated_1">MARLEN MEDIA d.o.o.</derivirana_varijabla>
  </DomainObject.Predmet.ProtustrankaNazivFormated>
  <DomainObject.Predmet.ProtustrankaNazivFormatedOIB>
    <izvorni_sadrzaj>MARLEN MEDIA d.o.o., OIB 20780850520</izvorni_sadrzaj>
    <derivirana_varijabla naziv="DomainObject.Predmet.ProtustrankaNazivFormatedOIB_1">MARLEN MEDIA d.o.o., OIB 20780850520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MARLEN MEDIA d.o.o.</item>
    </izvorni_sadrzaj>
    <derivirana_varijabla naziv="DomainObject.Predmet.ProtuStrankaListFormated_1">
      <item>MARLEN MEDIA d.o.o.</item>
    </derivirana_varijabla>
  </DomainObject.Predmet.ProtuStrankaListFormated>
  <DomainObject.Predmet.ProtuStrankaListFormatedOIB>
    <izvorni_sadrzaj>
      <item>MARLEN MEDIA d.o.o., OIB 20780850520</item>
    </izvorni_sadrzaj>
    <derivirana_varijabla naziv="DomainObject.Predmet.ProtuStrankaListFormatedOIB_1">
      <item>MARLEN MEDIA d.o.o., OIB 20780850520</item>
    </derivirana_varijabla>
  </DomainObject.Predmet.ProtuStrankaListFormatedOIB>
  <DomainObject.Predmet.ProtuStrankaListFormatedWithAdress>
    <izvorni_sadrzaj>
      <item>MARLEN MEDIA d.o.o., Vladimira Ruždjaka 19, 10000 Zagreb</item>
    </izvorni_sadrzaj>
    <derivirana_varijabla naziv="DomainObject.Predmet.ProtuStrankaListFormatedWithAdress_1">
      <item>MARLEN MEDIA d.o.o., Vladimira Ruždjaka 19, 10000 Zagreb</item>
    </derivirana_varijabla>
  </DomainObject.Predmet.ProtuStrankaListFormatedWithAdress>
  <DomainObject.Predmet.ProtuStrankaListFormatedWithAdressOIB>
    <izvorni_sadrzaj>
      <item>MARLEN MEDIA d.o.o., OIB 20780850520, Vladimira Ruždjaka 19, 10000 Zagreb</item>
    </izvorni_sadrzaj>
    <derivirana_varijabla naziv="DomainObject.Predmet.ProtuStrankaListFormatedWithAdressOIB_1">
      <item>MARLEN MEDIA d.o.o., OIB 20780850520, Vladimira Ruždjaka 19, 10000 Zagreb</item>
    </derivirana_varijabla>
  </DomainObject.Predmet.ProtuStrankaListFormatedWithAdressOIB>
  <DomainObject.Predmet.ProtuStrankaListNazivFormated>
    <izvorni_sadrzaj>
      <item>MARLEN MEDIA d.o.o.</item>
    </izvorni_sadrzaj>
    <derivirana_varijabla naziv="DomainObject.Predmet.ProtuStrankaListNazivFormated_1">
      <item>MARLEN MEDIA d.o.o.</item>
    </derivirana_varijabla>
  </DomainObject.Predmet.ProtuStrankaListNazivFormated>
  <DomainObject.Predmet.ProtuStrankaListNazivFormatedOIB>
    <izvorni_sadrzaj>
      <item>MARLEN MEDIA d.o.o., OIB 20780850520</item>
    </izvorni_sadrzaj>
    <derivirana_varijabla naziv="DomainObject.Predmet.ProtuStrankaListNazivFormatedOIB_1">
      <item>MARLEN MEDIA d.o.o., OIB 20780850520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MARLEN MEDIA d.o.o.</izvorni_sadrzaj>
    <derivirana_varijabla naziv="DomainObject.Predmet.ProtustrankaIDrugi_1">MARLEN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MARLEN MEDIA d.o.o., OIB 20780850520, Vladimira Ruždjaka 19, 10000 Zagreb</izvorni_sadrzaj>
    <derivirana_varijabla naziv="DomainObject.Predmet.ProtustrankaIDrugiAdressOIB_1">MARLEN MEDIA d.o.o., OIB 20780850520,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MARLEN MEDIA d.o.o.</item>
      <item>FINA Regionalni centar Zagreb</item>
    </izvorni_sadrzaj>
    <derivirana_varijabla naziv="DomainObject.Predmet.SudioniciListNaziv_1">
      <item>MARLEN MEDIA d.o.o.</item>
      <item>FINA Regionalni centar Zagreb</item>
    </derivirana_varijabla>
  </DomainObject.Predmet.SudioniciListNaziv>
  <DomainObject.Predmet.SudioniciListAdressOIB>
    <izvorni_sadrzaj>
      <item>MARLEN MEDIA d.o.o., OIB 20780850520, Vladimira Ruždjaka 19,10000 Zagreb</item>
      <item>FINA Regionalni centar Zagreb, OIB 85821130368, Trg svibanjskih žrtava 1995. 1,10000 Zagreb</item>
    </izvorni_sadrzaj>
    <derivirana_varijabla naziv="DomainObject.Predmet.SudioniciListAdressOIB_1">
      <item>MARLEN MEDIA d.o.o., OIB 20780850520, Vladimira Ruždjaka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20780850520</item>
      <item>, OIB 85821130368</item>
    </izvorni_sadrzaj>
    <derivirana_varijabla naziv="DomainObject.Predmet.SudioniciListNazivOIB_1">
      <item>, OIB 20780850520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1944</properties:Characters>
  <properties:Lines>77</properties:Lines>
  <properties:Paragraphs>20</properties:Paragraphs>
  <properties:TotalTime>6</properties:TotalTime>
  <properties:ScaleCrop>false</properties:ScaleCrop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2016-04-27T08:55:00Z</dcterms:created>
  <dc:creator>Lidija Klinčić</dc:creator>
  <cp:lastModifiedBy>Lidija Klinčić</cp:lastModifiedBy>
  <dcterms:modified xmlns:xsi="http://www.w3.org/2001/XMLSchema-instance" xsi:type="dcterms:W3CDTF">2016-04-27T09:02:00Z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