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adb8" w14:paraId="0f7adb8" w:rsidRDefault="006A7BA9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460CD7">
        <w:rPr>
          <w:color w:val="222222"/>
        </w:rPr>
        <w:t>1762/2016-3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6A7BA9" w:rsidP="006A7BA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460CD7">
        <w:rPr>
          <w:b/>
          <w:color w:val="222222"/>
        </w:rPr>
        <w:t>REHLICKI d.o.o., Slavonski Brod, Osječka 123, OIB: 60059342857</w:t>
      </w:r>
      <w:r w:rsidRPr="006A7BA9">
        <w:rPr>
          <w:color w:val="222222"/>
        </w:rPr>
        <w:t xml:space="preserve">, </w:t>
      </w:r>
      <w:r w:rsidR="00460CD7">
        <w:rPr>
          <w:color w:val="222222"/>
        </w:rPr>
        <w:t>2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460CD7" w:rsidRPr="00460CD7">
        <w:rPr>
          <w:b/>
          <w:color w:val="222222"/>
          <w:u w:val="single"/>
        </w:rPr>
        <w:t>7</w:t>
      </w:r>
      <w:r w:rsidR="008B2B57" w:rsidRPr="00460CD7">
        <w:rPr>
          <w:b/>
          <w:color w:val="222222"/>
          <w:u w:val="single"/>
        </w:rPr>
        <w:t>.</w:t>
      </w:r>
      <w:r w:rsidR="008B2B57">
        <w:rPr>
          <w:b/>
          <w:color w:val="222222"/>
          <w:u w:val="single"/>
        </w:rPr>
        <w:t xml:space="preserve"> </w:t>
      </w:r>
      <w:r w:rsidR="00460CD7">
        <w:rPr>
          <w:b/>
          <w:color w:val="222222"/>
          <w:u w:val="single"/>
        </w:rPr>
        <w:t>srpnja</w:t>
      </w:r>
      <w:r w:rsidR="008B2B57">
        <w:rPr>
          <w:b/>
          <w:color w:val="222222"/>
          <w:u w:val="single"/>
        </w:rPr>
        <w:t xml:space="preserve"> 2016. u </w:t>
      </w:r>
      <w:r w:rsidR="00460CD7">
        <w:rPr>
          <w:b/>
          <w:color w:val="222222"/>
          <w:u w:val="single"/>
        </w:rPr>
        <w:t>11,45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direktor </w:t>
      </w:r>
      <w:r w:rsidR="00460CD7">
        <w:rPr>
          <w:b/>
          <w:color w:val="222222"/>
        </w:rPr>
        <w:t xml:space="preserve">Karlo </w:t>
      </w:r>
      <w:proofErr w:type="spellStart"/>
      <w:r w:rsidR="00460CD7">
        <w:rPr>
          <w:b/>
          <w:color w:val="222222"/>
        </w:rPr>
        <w:t>Rehlicki</w:t>
      </w:r>
      <w:proofErr w:type="spellEnd"/>
      <w:r w:rsidR="00460CD7">
        <w:rPr>
          <w:b/>
          <w:color w:val="222222"/>
        </w:rPr>
        <w:t xml:space="preserve"> iz Slavonskog Broda, Osječka 123</w:t>
      </w:r>
      <w:r w:rsidRPr="006A7BA9"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direktoru na adresu iz registra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8761D"/>
    <w:rsid w:val="001252B0"/>
    <w:rsid w:val="001A6D3B"/>
    <w:rsid w:val="00265A16"/>
    <w:rsid w:val="00323158"/>
    <w:rsid w:val="003560A3"/>
    <w:rsid w:val="00397177"/>
    <w:rsid w:val="003B002D"/>
    <w:rsid w:val="00460CD7"/>
    <w:rsid w:val="00480C95"/>
    <w:rsid w:val="00554082"/>
    <w:rsid w:val="006A7BA9"/>
    <w:rsid w:val="006C0965"/>
    <w:rsid w:val="0089514C"/>
    <w:rsid w:val="008B2B57"/>
    <w:rsid w:val="009130E7"/>
    <w:rsid w:val="009D2E8B"/>
    <w:rsid w:val="00AD74EB"/>
    <w:rsid w:val="00AE1B76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7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REHLICKI društvo s ograničenom odgovornošću za usluge</izvorni_sadrzaj>
    <derivirana_varijabla naziv="DomainObject.Predmet.ProtustrankaFormated_1">  REHLICKI društvo s ograničenom odgovornošću za usluge</derivirana_varijabla>
  </DomainObject.Predmet.ProtustrankaFormated>
  <DomainObject.Predmet.ProtustrankaFormatedOIB>
    <izvorni_sadrzaj>  REHLICKI društvo s ograničenom odgovornošću za usluge, OIB 60059342857</izvorni_sadrzaj>
    <derivirana_varijabla naziv="DomainObject.Predmet.ProtustrankaFormatedOIB_1">  REHLICKI društvo s ograničenom odgovornošću za usluge, OIB 60059342857</derivirana_varijabla>
  </DomainObject.Predmet.ProtustrankaFormatedOIB>
  <DomainObject.Predmet.ProtustrankaFormatedWithAdress>
    <izvorni_sadrzaj> REHLICKI društvo s ograničenom odgovornošću za usluge, Osječka 123, 35000 Slavonski Brod</izvorni_sadrzaj>
    <derivirana_varijabla naziv="DomainObject.Predmet.ProtustrankaFormatedWithAdress_1"> REHLICKI društvo s ograničenom odgovornošću za usluge, Osječka 123, 35000 Slavonski Brod</derivirana_varijabla>
  </DomainObject.Predmet.ProtustrankaFormatedWithAdress>
  <DomainObject.Predmet.ProtustrankaFormatedWithAdressOIB>
    <izvorni_sadrzaj> REHLICKI društvo s ograničenom odgovornošću za usluge, OIB 60059342857, Osječka 123, 35000 Slavonski Brod</izvorni_sadrzaj>
    <derivirana_varijabla naziv="DomainObject.Predmet.ProtustrankaFormatedWithAdressOIB_1"> REHLICKI društvo s ograničenom odgovornošću za usluge, OIB 60059342857, Osječka 123, 35000 Slavonski Brod</derivirana_varijabla>
  </DomainObject.Predmet.ProtustrankaFormatedWithAdressOIB>
  <DomainObject.Predmet.ProtustrankaWithAdress>
    <izvorni_sadrzaj>REHLICKI društvo s ograničenom odgovornošću za usluge Osječka 123, 35000 Slavonski Brod</izvorni_sadrzaj>
    <derivirana_varijabla naziv="DomainObject.Predmet.ProtustrankaWithAdress_1">REHLICKI društvo s ograničenom odgovornošću za usluge Osječka 123, 35000 Slavonski Brod</derivirana_varijabla>
  </DomainObject.Predmet.ProtustrankaWithAdress>
  <DomainObject.Predmet.ProtustrankaWithAdressOIB>
    <izvorni_sadrzaj>REHLICKI društvo s ograničenom odgovornošću za usluge, OIB 60059342857, Osječka 123, 35000 Slavonski Brod</izvorni_sadrzaj>
    <derivirana_varijabla naziv="DomainObject.Predmet.ProtustrankaWithAdressOIB_1">REHLICKI društvo s ograničenom odgovornošću za usluge, OIB 60059342857, Osječka 123, 35000 Slavonski Brod</derivirana_varijabla>
  </DomainObject.Predmet.ProtustrankaWithAdressOIB>
  <DomainObject.Predmet.ProtustrankaNazivFormated>
    <izvorni_sadrzaj>REHLICKI društvo s ograničenom odgovornošću za usluge</izvorni_sadrzaj>
    <derivirana_varijabla naziv="DomainObject.Predmet.ProtustrankaNazivFormated_1">REHLICKI društvo s ograničenom odgovornošću za usluge</derivirana_varijabla>
  </DomainObject.Predmet.ProtustrankaNazivFormated>
  <DomainObject.Predmet.ProtustrankaNazivFormatedOIB>
    <izvorni_sadrzaj>REHLICKI društvo s ograničenom odgovornošću za usluge, OIB 60059342857</izvorni_sadrzaj>
    <derivirana_varijabla naziv="DomainObject.Predmet.ProtustrankaNazivFormatedOIB_1">REHLICKI društvo s ograničenom odgovornošću za usluge, OIB 60059342857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7385440.22</izvorni_sadrzaj>
    <derivirana_varijabla naziv="DomainObject.Predmet.TrenutnaVrijednost_1">7385440.22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REHLICKI društvo s ograničenom odgovornošću za usluge</item>
    </izvorni_sadrzaj>
    <derivirana_varijabla naziv="DomainObject.Predmet.ProtuStrankaListFormated_1">
      <item>REHLICKI društvo s ograničenom odgovornošću za usluge</item>
    </derivirana_varijabla>
  </DomainObject.Predmet.ProtuStrankaListFormated>
  <DomainObject.Predmet.ProtuStrankaListFormatedOIB>
    <izvorni_sadrzaj>
      <item>REHLICKI društvo s ograničenom odgovornošću za usluge, OIB 60059342857</item>
    </izvorni_sadrzaj>
    <derivirana_varijabla naziv="DomainObject.Predmet.ProtuStrankaListFormatedOIB_1">
      <item>REHLICKI društvo s ograničenom odgovornošću za usluge, OIB 60059342857</item>
    </derivirana_varijabla>
  </DomainObject.Predmet.ProtuStrankaListFormatedOIB>
  <DomainObject.Predmet.ProtuStrankaListFormatedWithAdress>
    <izvorni_sadrzaj>
      <item>REHLICKI društvo s ograničenom odgovornošću za usluge, Osječka 123, 35000 Slavonski Brod</item>
    </izvorni_sadrzaj>
    <derivirana_varijabla naziv="DomainObject.Predmet.ProtuStrankaListFormatedWithAdress_1">
      <item>REHLICKI društvo s ograničenom odgovornošću za usluge, Osječka 123, 35000 Slavonski Brod</item>
    </derivirana_varijabla>
  </DomainObject.Predmet.ProtuStrankaListFormatedWithAdress>
  <DomainObject.Predmet.ProtuStrankaListFormatedWithAdressOIB>
    <izvorni_sadrzaj>
      <item>REHLICKI društvo s ograničenom odgovornošću za usluge, OIB 60059342857, Osječka 123, 35000 Slavonski Brod</item>
    </izvorni_sadrzaj>
    <derivirana_varijabla naziv="DomainObject.Predmet.ProtuStrankaListFormatedWithAdressOIB_1">
      <item>REHLICKI društvo s ograničenom odgovornošću za usluge, OIB 60059342857, Osječka 123, 35000 Slavonski Brod</item>
    </derivirana_varijabla>
  </DomainObject.Predmet.ProtuStrankaListFormatedWithAdressOIB>
  <DomainObject.Predmet.ProtuStrankaListNazivFormated>
    <izvorni_sadrzaj>
      <item>REHLICKI društvo s ograničenom odgovornošću za usluge</item>
    </izvorni_sadrzaj>
    <derivirana_varijabla naziv="DomainObject.Predmet.ProtuStrankaListNazivFormated_1">
      <item>REHLICKI društvo s ograničenom odgovornošću za usluge</item>
    </derivirana_varijabla>
  </DomainObject.Predmet.ProtuStrankaListNazivFormated>
  <DomainObject.Predmet.ProtuStrankaListNazivFormatedOIB>
    <izvorni_sadrzaj>
      <item>REHLICKI društvo s ograničenom odgovornošću za usluge, OIB 60059342857</item>
    </izvorni_sadrzaj>
    <derivirana_varijabla naziv="DomainObject.Predmet.ProtuStrankaListNazivFormatedOIB_1">
      <item>REHLICKI društvo s ograničenom odgovornošću za usluge, OIB 60059342857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REHLICKI društvo s ograničenom odgovornošću za usluge</izvorni_sadrzaj>
    <derivirana_varijabla naziv="DomainObject.Predmet.ProtustrankaIDrugi_1">REHLICKI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REHLICKI društvo s ograničenom odgovornošću za usluge, OIB 60059342857, Osječka 123, 35000 Slavonski Brod</izvorni_sadrzaj>
    <derivirana_varijabla naziv="DomainObject.Predmet.ProtustrankaIDrugiAdressOIB_1">REHLICKI društvo s ograničenom odgovornošću za usluge, OIB 60059342857, Osječka 123,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REHLICKI društvo s ograničenom odgovornošću za usluge</item>
    </izvorni_sadrzaj>
    <derivirana_varijabla naziv="DomainObject.Predmet.SudioniciListNaziv_1">
      <item>Financijska agencija</item>
      <item>REHLICKI društvo s ograničenom odgovornošću za usluge</item>
    </derivirana_varijabla>
  </DomainObject.Predmet.SudioniciListNaziv>
  <DomainObject.Predmet.SudioniciListAdressOIB>
    <izvorni_sadrzaj>
      <item>Financijska agencija, OIB 85821130368, Ulica grada Vukovara 70,10000 Zagreb</item>
      <item>REHLICKI društvo s ograničenom odgovornošću za usluge, OIB 60059342857, Osječka 123,35000 Slavonski Brod</item>
    </izvorni_sadrzaj>
    <derivirana_varijabla naziv="DomainObject.Predmet.SudioniciListAdressOIB_1">
      <item>Financijska agencija, OIB 85821130368, Ulica grada Vukovara 70,10000 Zagreb</item>
      <item>REHLICKI društvo s ograničenom odgovornošću za usluge, OIB 60059342857, Osječka 123,35000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60059342857</item>
    </izvorni_sadrzaj>
    <derivirana_varijabla naziv="DomainObject.Predmet.SudioniciListNazivOIB_1">
      <item>, OIB 85821130368</item>
      <item>, OIB 60059342857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223</properties:Words>
  <properties:Characters>1214</properties:Characters>
  <properties:Lines>37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2016-06-02T06:22:00Z</cp:lastPrinted>
  <dcterms:modified xmlns:xsi="http://www.w3.org/2001/XMLSchema-instance" xsi:type="dcterms:W3CDTF">2016-06-02T06:31:00Z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