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0788" w14:paraId="b5e0788" w:rsidRDefault="00E416D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16D8" w:rsidP="00E416D8" w:rsidR="00AE649C">
      <w:pPr>
        <w:pStyle w:val="NormaleSPIS"/>
        <w:spacing w:after="0"/>
      </w:pPr>
      <w:r>
        <w:t xml:space="preserve">         Republika Hrvatska</w:t>
      </w:r>
    </w:p>
    <w:p w:rsidRDefault="00E416D8" w:rsidP="00E416D8" w:rsidR="00E416D8">
      <w:pPr>
        <w:pStyle w:val="NormaleSPIS"/>
        <w:spacing w:after="0"/>
      </w:pPr>
      <w:r>
        <w:t xml:space="preserve">      Trgovački sud u Bjelovaru</w:t>
      </w:r>
    </w:p>
    <w:p w:rsidRDefault="00E416D8" w:rsidP="00E416D8" w:rsidR="00E416D8">
      <w:pPr>
        <w:pStyle w:val="NormaleSPIS"/>
      </w:pPr>
      <w:r>
        <w:t>Bjelovar, Šetalište dr.I.Lebovića 42.</w:t>
      </w:r>
    </w:p>
    <w:p w:rsidRDefault="00E416D8" w:rsidP="00E416D8" w:rsidR="00E416D8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St-667/2018-2</w:t>
      </w:r>
    </w:p>
    <w:p w:rsidRDefault="00E416D8" w:rsidP="00E416D8" w:rsidR="00E416D8">
      <w:pPr>
        <w:jc w:val="right"/>
        <w:outlineLvl w:val="0"/>
        <w:rPr>
          <w:rFonts w:cs="Arial" w:hAnsi="Arial" w:ascii="Arial"/>
          <w:b/>
          <w:noProof/>
        </w:rPr>
      </w:pPr>
    </w:p>
    <w:p w:rsidRDefault="00E416D8" w:rsidP="00E416D8" w:rsidR="00E416D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E416D8" w:rsidP="00E416D8" w:rsidR="00E416D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E416D8" w:rsidP="00E416D8" w:rsidR="00E416D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E416D8" w:rsidP="00E416D8" w:rsidR="00E416D8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Podružnica Bjelovar, za otvaranje stečajnog postupka nad dužnikom POLJOPRIVREDNA ZADRUGA LUGARNICA, za turizam, lovstvo i poljoprivredu iz Hercegovca, Moslavačka 153, MBS 010070984, OIB 41929211394, 20. lipnja 2018.   </w:t>
      </w:r>
    </w:p>
    <w:p w:rsidRDefault="00E416D8" w:rsidP="00E416D8" w:rsidR="00E416D8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E416D8" w:rsidP="00E416D8" w:rsidR="00E416D8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Ljiljani </w:t>
      </w:r>
      <w:proofErr w:type="spellStart"/>
      <w:r>
        <w:rPr>
          <w:lang w:eastAsia="hr-HR"/>
        </w:rPr>
        <w:t>Biroš</w:t>
      </w:r>
      <w:proofErr w:type="spellEnd"/>
      <w:r>
        <w:rPr>
          <w:lang w:eastAsia="hr-HR"/>
        </w:rPr>
        <w:t>-Pereš iz Hercegovca, Hrvatskih branitelja 16, OIB 77108794754, kao osobi ovlaštenoj za zastupanje dužnika po zakonu, da u roku od 8 dana plati predujam za namirenje troškova stečajnog postupka i to iznos od 1.000,00 kn u Fond za namirenje troškova postupka koji se vodi kod ovog suda, IBAN: HR6123900011300000630 model HR00 50-667-18 i dodatni iznos predujma od 5.000,00 kuna na račun ovog suda br. IBAN:HR6123900011300000630 model HR05 540-667-18. Rok od 8 dana počinje teći istekom osmog dana od objave ovog rješenja na e-oglasnoj ploči ovog suda.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Ljiljana </w:t>
      </w:r>
      <w:proofErr w:type="spellStart"/>
      <w:r>
        <w:rPr>
          <w:lang w:eastAsia="hr-HR"/>
        </w:rPr>
        <w:t>Biroš</w:t>
      </w:r>
      <w:proofErr w:type="spellEnd"/>
      <w:r>
        <w:rPr>
          <w:lang w:eastAsia="hr-HR"/>
        </w:rPr>
        <w:t xml:space="preserve">-Pereš iz Hercegovca, Hrvatskih branitelja 16, OIB 77108794754,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E416D8" w:rsidP="00E416D8" w:rsidR="00E416D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POLJOPRIVREDNA ZADRUGA LUGARNICA, za turizam, lovstvo i poljoprivredu iz Hercegovca, Moslavačka 153, MBS 010070984, OIB 41929211394,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50-667-18 i dodatni iznos predujma od 5.000,00 kuna na račun ovog suda br. IBAN:HR6123900011300000630 model HR05 540-667-18. 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E416D8" w:rsidP="00E416D8" w:rsidR="00E416D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St-667/2018-2</w:t>
      </w:r>
    </w:p>
    <w:p w:rsidRDefault="00E416D8" w:rsidP="00E416D8" w:rsidR="00E416D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E416D8" w:rsidP="00E416D8" w:rsidR="00E416D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E416D8" w:rsidP="00E416D8" w:rsidR="00E416D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U prijedlogu navodi da na dan 29.05.2018. godine dužnik u očevidniku redoslijeda osnova za plaćanje ima evidentirane neizvršene osnove za plaćanje u neprekidnom razdoblju od 120 dana u ukupnom iznosu od 20.519,27 kuna.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Ljiljana </w:t>
      </w:r>
      <w:proofErr w:type="spellStart"/>
      <w:r>
        <w:rPr>
          <w:lang w:eastAsia="hr-HR"/>
        </w:rPr>
        <w:t>Biroš</w:t>
      </w:r>
      <w:proofErr w:type="spellEnd"/>
      <w:r>
        <w:rPr>
          <w:lang w:eastAsia="hr-HR"/>
        </w:rPr>
        <w:t xml:space="preserve">-Pereš iz Hercegovca, Hrvatskih branitelja 16, OIB 77108794754. 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Ljiljanu </w:t>
      </w:r>
      <w:proofErr w:type="spellStart"/>
      <w:r>
        <w:rPr>
          <w:lang w:eastAsia="hr-HR"/>
        </w:rPr>
        <w:t>Biroš</w:t>
      </w:r>
      <w:proofErr w:type="spellEnd"/>
      <w:r>
        <w:rPr>
          <w:lang w:eastAsia="hr-HR"/>
        </w:rPr>
        <w:t>-Pereš, postojala istekom razdoblja od 60 dana i on je najkasnije u daljnjem roku od 21 dan bio dužan podnijeti prijedlog za pokretanje stečajnog postupka, što nije učinio.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E416D8" w:rsidP="00E416D8" w:rsidR="00E416D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E416D8" w:rsidP="00E416D8" w:rsidR="00E416D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St-667/2018-2</w:t>
      </w:r>
    </w:p>
    <w:p w:rsidRDefault="00E416D8" w:rsidP="00E416D8" w:rsidR="00E416D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E416D8" w:rsidP="00E416D8" w:rsidR="00E416D8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20. lipnja 2018.</w:t>
      </w:r>
    </w:p>
    <w:p w:rsidRDefault="00E416D8" w:rsidP="00E416D8" w:rsidR="00E416D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E416D8" w:rsidP="00E416D8" w:rsidR="00E416D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E416D8" w:rsidP="00E416D8" w:rsidR="00E416D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E416D8" w:rsidP="00E416D8" w:rsidR="00E416D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E416D8" w:rsidP="00E416D8" w:rsidR="00E416D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E416D8" w:rsidP="00E416D8" w:rsidR="00E416D8">
      <w:pPr>
        <w:autoSpaceDN w:val="false"/>
        <w:jc w:val="both"/>
      </w:pPr>
    </w:p>
    <w:p w:rsidRDefault="00E416D8" w:rsidP="00E416D8" w:rsidR="00E416D8">
      <w:pPr>
        <w:autoSpaceDN w:val="false"/>
        <w:jc w:val="both"/>
      </w:pPr>
    </w:p>
    <w:p w:rsidRDefault="00E416D8" w:rsidP="00E416D8" w:rsidR="00E416D8">
      <w:pPr>
        <w:autoSpaceDN w:val="false"/>
        <w:jc w:val="both"/>
      </w:pPr>
    </w:p>
    <w:p w:rsidRDefault="00E416D8" w:rsidP="00E416D8" w:rsidR="00E416D8">
      <w:pPr>
        <w:autoSpaceDN w:val="false"/>
        <w:jc w:val="both"/>
      </w:pPr>
    </w:p>
    <w:p w:rsidRDefault="00E416D8" w:rsidP="00E416D8" w:rsidR="00E416D8">
      <w:pPr>
        <w:jc w:val="both"/>
      </w:pPr>
    </w:p>
    <w:p w:rsidRDefault="00E416D8" w:rsidP="00E416D8" w:rsidR="00E416D8">
      <w:pPr>
        <w:autoSpaceDN w:val="false"/>
        <w:jc w:val="both"/>
      </w:pPr>
    </w:p>
    <w:p w:rsidRDefault="00E416D8" w:rsidP="00E416D8" w:rsidR="00E416D8">
      <w:pPr>
        <w:jc w:val="both"/>
        <w:rPr>
          <w:sz w:val="22"/>
          <w:szCs w:val="22"/>
        </w:rPr>
      </w:pPr>
    </w:p>
    <w:p w:rsidRDefault="00E416D8" w:rsidP="00E416D8" w:rsidR="00E416D8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6D8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066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St-667/2018-2</izvorni_sadrzaj>
    <derivirana_varijabla naziv="DomainObject.Oznaka_1">St-667/2018-2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LUGARNICA, za turizam, lovstvo i poljoprivredu</izvorni_sadrzaj>
    <derivirana_varijabla naziv="DomainObject.Predmet.ProtustrankaFormated_1">  POLJOPRIVREDNA ZADRUGA LUGARNICA, za turizam, lovstvo i poljoprivredu</derivirana_varijabla>
  </DomainObject.Predmet.ProtustrankaFormated>
  <DomainObject.Predmet.ProtustrankaFormatedOIB>
    <izvorni_sadrzaj>  POLJOPRIVREDNA ZADRUGA LUGARNICA, za turizam, lovstvo i poljoprivredu, OIB 41929211394</izvorni_sadrzaj>
    <derivirana_varijabla naziv="DomainObject.Predmet.ProtustrankaFormatedOIB_1">  POLJOPRIVREDNA ZADRUGA LUGARNICA, za turizam, lovstvo i poljoprivredu, OIB 41929211394</derivirana_varijabla>
  </DomainObject.Predmet.ProtustrankaFormatedOIB>
  <DomainObject.Predmet.ProtustrankaFormatedWithAdress>
    <izvorni_sadrzaj> POLJOPRIVREDNA ZADRUGA LUGARNICA, za turizam, lovstvo i poljoprivredu, Moslavačka 153, 43280 Hercegovac</izvorni_sadrzaj>
    <derivirana_varijabla naziv="DomainObject.Predmet.ProtustrankaFormatedWithAdress_1"> POLJOPRIVREDNA ZADRUGA LUGARNICA, za turizam, lovstvo i poljoprivredu, Moslavačka 153, 43280 Hercegovac</derivirana_varijabla>
  </DomainObject.Predmet.ProtustrankaFormatedWithAdress>
  <DomainObject.Predmet.ProtustrankaFormatedWithAdressOIB>
    <izvorni_sadrzaj> POLJOPRIVREDNA ZADRUGA LUGARNICA, za turizam, lovstvo i poljoprivredu, OIB 41929211394, Moslavačka 153, 43280 Hercegovac</izvorni_sadrzaj>
    <derivirana_varijabla naziv="DomainObject.Predmet.ProtustrankaFormatedWithAdressOIB_1"> POLJOPRIVREDNA ZADRUGA LUGARNICA, za turizam, lovstvo i poljoprivredu, OIB 41929211394, Moslavačka 153, 43280 Hercegovac</derivirana_varijabla>
  </DomainObject.Predmet.ProtustrankaFormatedWithAdressOIB>
  <DomainObject.Predmet.ProtustrankaWithAdress>
    <izvorni_sadrzaj>POLJOPRIVREDNA ZADRUGA LUGARNICA, za turizam, lovstvo i poljoprivredu Moslavačka 153, 43280 Hercegovac</izvorni_sadrzaj>
    <derivirana_varijabla naziv="DomainObject.Predmet.ProtustrankaWithAdress_1">POLJOPRIVREDNA ZADRUGA LUGARNICA, za turizam, lovstvo i poljoprivredu Moslavačka 153, 43280 Hercegovac</derivirana_varijabla>
  </DomainObject.Predmet.ProtustrankaWithAdress>
  <DomainObject.Predmet.ProtustrankaWithAdressOIB>
    <izvorni_sadrzaj>POLJOPRIVREDNA ZADRUGA LUGARNICA, za turizam, lovstvo i poljoprivredu, OIB 41929211394, Moslavačka 153, 43280 Hercegovac</izvorni_sadrzaj>
    <derivirana_varijabla naziv="DomainObject.Predmet.ProtustrankaWithAdressOIB_1">POLJOPRIVREDNA ZADRUGA LUGARNICA, za turizam, lovstvo i poljoprivredu, OIB 41929211394, Moslavačka 153, 43280 Hercegovac</derivirana_varijabla>
  </DomainObject.Predmet.ProtustrankaWithAdressOIB>
  <DomainObject.Predmet.ProtustrankaNazivFormated>
    <izvorni_sadrzaj>POLJOPRIVREDNA ZADRUGA LUGARNICA, za turizam, lovstvo i poljoprivredu</izvorni_sadrzaj>
    <derivirana_varijabla naziv="DomainObject.Predmet.ProtustrankaNazivFormated_1">POLJOPRIVREDNA ZADRUGA LUGARNICA, za turizam, lovstvo i poljoprivredu</derivirana_varijabla>
  </DomainObject.Predmet.ProtustrankaNazivFormated>
  <DomainObject.Predmet.ProtustrankaNazivFormatedOIB>
    <izvorni_sadrzaj>POLJOPRIVREDNA ZADRUGA LUGARNICA, za turizam, lovstvo i poljoprivredu, OIB 41929211394</izvorni_sadrzaj>
    <derivirana_varijabla naziv="DomainObject.Predmet.ProtustrankaNazivFormatedOIB_1">POLJOPRIVREDNA ZADRUGA LUGARNICA, za turizam, lovstvo i poljoprivredu, OIB 41929211394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LUGARNICA, za turizam, lovstvo i poljoprivredu</item>
    </izvorni_sadrzaj>
    <derivirana_varijabla naziv="DomainObject.Predmet.ProtuStrankaListFormated_1">
      <item>POLJOPRIVREDNA ZADRUGA LUGARNICA, za turizam, lovstvo i poljoprivredu</item>
    </derivirana_varijabla>
  </DomainObject.Predmet.ProtuStrankaListFormated>
  <DomainObject.Predmet.ProtuStrankaListFormatedOIB>
    <izvorni_sadrzaj>
      <item>POLJOPRIVREDNA ZADRUGA LUGARNICA, za turizam, lovstvo i poljoprivredu, OIB 41929211394</item>
    </izvorni_sadrzaj>
    <derivirana_varijabla naziv="DomainObject.Predmet.ProtuStrankaListFormatedOIB_1">
      <item>POLJOPRIVREDNA ZADRUGA LUGARNICA, za turizam, lovstvo i poljoprivredu, OIB 41929211394</item>
    </derivirana_varijabla>
  </DomainObject.Predmet.ProtuStrankaListFormatedOIB>
  <DomainObject.Predmet.ProtuStrankaListFormatedWithAdress>
    <izvorni_sadrzaj>
      <item>POLJOPRIVREDNA ZADRUGA LUGARNICA, za turizam, lovstvo i poljoprivredu, Moslavačka 153, 43280 Hercegovac</item>
    </izvorni_sadrzaj>
    <derivirana_varijabla naziv="DomainObject.Predmet.ProtuStrankaListFormatedWithAdress_1">
      <item>POLJOPRIVREDNA ZADRUGA LUGARNICA, za turizam, lovstvo i poljoprivredu, Moslavačka 153, 43280 Hercegovac</item>
    </derivirana_varijabla>
  </DomainObject.Predmet.ProtuStrankaListFormatedWithAdress>
  <DomainObject.Predmet.ProtuStrankaListFormatedWithAdressOIB>
    <izvorni_sadrzaj>
      <item>POLJOPRIVREDNA ZADRUGA LUGARNICA, za turizam, lovstvo i poljoprivredu, OIB 41929211394, Moslavačka 153, 43280 Hercegovac</item>
    </izvorni_sadrzaj>
    <derivirana_varijabla naziv="DomainObject.Predmet.ProtuStrankaListFormatedWithAdressOIB_1">
      <item>POLJOPRIVREDNA ZADRUGA LUGARNICA, za turizam, lovstvo i poljoprivredu, OIB 41929211394, Moslavačka 153, 43280 Hercegovac</item>
    </derivirana_varijabla>
  </DomainObject.Predmet.ProtuStrankaListFormatedWithAdressOIB>
  <DomainObject.Predmet.ProtuStrankaListNazivFormated>
    <izvorni_sadrzaj>
      <item>POLJOPRIVREDNA ZADRUGA LUGARNICA, za turizam, lovstvo i poljoprivredu</item>
    </izvorni_sadrzaj>
    <derivirana_varijabla naziv="DomainObject.Predmet.ProtuStrankaListNazivFormated_1">
      <item>POLJOPRIVREDNA ZADRUGA LUGARNICA, za turizam, lovstvo i poljoprivredu</item>
    </derivirana_varijabla>
  </DomainObject.Predmet.ProtuStrankaListNazivFormated>
  <DomainObject.Predmet.ProtuStrankaListNazivFormatedOIB>
    <izvorni_sadrzaj>
      <item>POLJOPRIVREDNA ZADRUGA LUGARNICA, za turizam, lovstvo i poljoprivredu, OIB 41929211394</item>
    </izvorni_sadrzaj>
    <derivirana_varijabla naziv="DomainObject.Predmet.ProtuStrankaListNazivFormatedOIB_1">
      <item>POLJOPRIVREDNA ZADRUGA LUGARNICA, za turizam, lovstvo i poljoprivredu, OIB 41929211394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St-667/2018-2</izvorni_sadrzaj>
    <derivirana_varijabla naziv="DomainObject.PoslovniBrojDokumenta_1">St-667/2018-2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LUGARNICA, za turizam, lovstvo i poljoprivredu</izvorni_sadrzaj>
    <derivirana_varijabla naziv="DomainObject.Predmet.ProtustrankaIDrugi_1">POLJOPRIVREDNA ZADRUGA LUGARNICA, za turizam, lovstvo i poljoprivredu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LUGARNICA, za turizam, lovstvo i poljoprivredu, OIB 41929211394, Moslavačka 153, 43280 Hercegovac</izvorni_sadrzaj>
    <derivirana_varijabla naziv="DomainObject.Predmet.ProtustrankaIDrugiAdressOIB_1">POLJOPRIVREDNA ZADRUGA LUGARNICA, za turizam, lovstvo i poljoprivredu, OIB 41929211394, Moslavačka 153,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LUGARNICA, za turizam, lovstvo i poljoprivredu</item>
    </izvorni_sadrzaj>
    <derivirana_varijabla naziv="DomainObject.Predmet.SudioniciListNaziv_1">
      <item>FINA, RC ZAGREB, Podružnica BJELOVAR</item>
      <item>POLJOPRIVREDNA ZADRUGA LUGARNICA, za turizam, lovstvo i poljoprivredu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LUGARNICA, za turizam, lovstvo i poljoprivredu, OIB 41929211394, Moslavačka 153,43280 Hercegovac</item>
    </izvorni_sadrzaj>
    <derivirana_varijabla naziv="DomainObject.Predmet.SudioniciListAdressOIB_1">
      <item>FINA, RC ZAGREB, Podružnica BJELOVAR, OIB 85821130368, F. Supila 4,43000 Bjelovar</item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07F64-2B79-446E-A4E7-E64C8C5E0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5230</properties:Characters>
  <properties:Lines>102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2018-06-20T07:23:00Z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