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806f" w14:paraId="6e5806f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F85A40">
        <w:t>2818/16-55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F85A40">
        <w:t xml:space="preserve"> </w:t>
      </w:r>
      <w:r>
        <w:t>E</w:t>
      </w:r>
      <w:r w:rsidR="00F85A40">
        <w:t xml:space="preserve"> </w:t>
      </w:r>
      <w:r>
        <w:t>P</w:t>
      </w:r>
      <w:r w:rsidR="00F85A40">
        <w:t xml:space="preserve"> </w:t>
      </w:r>
      <w:r>
        <w:t>U</w:t>
      </w:r>
      <w:r w:rsidR="00F85A40">
        <w:t xml:space="preserve"> </w:t>
      </w:r>
      <w:r>
        <w:t>B</w:t>
      </w:r>
      <w:r w:rsidR="00F85A40">
        <w:t xml:space="preserve"> </w:t>
      </w:r>
      <w:r>
        <w:t>L</w:t>
      </w:r>
      <w:r w:rsidR="00F85A40">
        <w:t xml:space="preserve"> </w:t>
      </w:r>
      <w:r>
        <w:t>I</w:t>
      </w:r>
      <w:r w:rsidR="00F85A40">
        <w:t xml:space="preserve"> </w:t>
      </w:r>
      <w:r>
        <w:t>K</w:t>
      </w:r>
      <w:r w:rsidR="00F85A40">
        <w:t xml:space="preserve"> </w:t>
      </w:r>
      <w:r>
        <w:t>A</w:t>
      </w:r>
      <w:r w:rsidR="00F85A40">
        <w:t xml:space="preserve"> </w:t>
      </w:r>
      <w:r>
        <w:t xml:space="preserve"> H</w:t>
      </w:r>
      <w:r w:rsidR="00F85A40">
        <w:t xml:space="preserve"> </w:t>
      </w:r>
      <w:r>
        <w:t>R</w:t>
      </w:r>
      <w:r w:rsidR="00F85A40">
        <w:t xml:space="preserve"> </w:t>
      </w:r>
      <w:r>
        <w:t>V</w:t>
      </w:r>
      <w:r w:rsidR="00F85A40">
        <w:t xml:space="preserve"> </w:t>
      </w:r>
      <w:r>
        <w:t>A</w:t>
      </w:r>
      <w:r w:rsidR="00F85A40">
        <w:t xml:space="preserve"> </w:t>
      </w:r>
      <w:r>
        <w:t>T</w:t>
      </w:r>
      <w:r w:rsidR="00F85A40">
        <w:t xml:space="preserve"> </w:t>
      </w:r>
      <w:r>
        <w:t>S</w:t>
      </w:r>
      <w:r w:rsidR="00F85A40">
        <w:t xml:space="preserve"> </w:t>
      </w:r>
      <w:r>
        <w:t>K</w:t>
      </w:r>
      <w:r w:rsidR="00F85A40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F85A40">
        <w:rPr>
          <w:b/>
        </w:rPr>
        <w:t xml:space="preserve">stečajna masa iza </w:t>
      </w:r>
      <w:r w:rsidR="00F85A40" w:rsidRPr="002E06A1">
        <w:rPr>
          <w:b/>
        </w:rPr>
        <w:t xml:space="preserve"> </w:t>
      </w:r>
      <w:r w:rsidR="00F85A40">
        <w:rPr>
          <w:b/>
        </w:rPr>
        <w:t>TRENDPROJEKT, d.o.o., „u stečaju“ Vinkovci</w:t>
      </w:r>
      <w:r w:rsidR="00370575">
        <w:t>,</w:t>
      </w:r>
      <w:r w:rsidR="00984ABF">
        <w:t xml:space="preserve">  dana </w:t>
      </w:r>
      <w:r w:rsidR="00F85A40">
        <w:t>1. veljače</w:t>
      </w:r>
      <w:r w:rsidR="00D735F1">
        <w:t xml:space="preserve"> 2017.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F85A40">
        <w:rPr>
          <w:b/>
        </w:rPr>
        <w:t xml:space="preserve">stečajna masa iza </w:t>
      </w:r>
      <w:r w:rsidR="00F85A40" w:rsidRPr="002E06A1">
        <w:rPr>
          <w:b/>
        </w:rPr>
        <w:t xml:space="preserve"> </w:t>
      </w:r>
      <w:r w:rsidR="00F85A40">
        <w:rPr>
          <w:b/>
        </w:rPr>
        <w:t>TRENDPROJEKT, d.o.o., „u stečaju“ Vinkovci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F85A40" w:rsidP="00984ABF" w:rsidR="00984ABF">
      <w:pPr>
        <w:pStyle w:val="Tijeloteksta"/>
        <w:jc w:val="center"/>
        <w:rPr>
          <w:b/>
        </w:rPr>
      </w:pPr>
      <w:r>
        <w:rPr>
          <w:b/>
        </w:rPr>
        <w:t>12. veljače 2018. g. u 12,00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F85A40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F85A40" w:rsidP="00607731" w:rsidR="0026110E">
      <w:pPr>
        <w:numPr>
          <w:ilvl w:val="0"/>
          <w:numId w:val="5"/>
        </w:numPr>
        <w:jc w:val="both"/>
      </w:pPr>
      <w:r>
        <w:t xml:space="preserve">Odobrenje za nastavak parnice P-2349/15, odnosno P-2240/17 (sadašnja oznaka) pred Trgovačkim sudom u Zagrebu, </w:t>
      </w:r>
      <w:proofErr w:type="spellStart"/>
      <w:r>
        <w:t>Trendprojekt</w:t>
      </w:r>
      <w:proofErr w:type="spellEnd"/>
      <w:r>
        <w:t xml:space="preserve"> </w:t>
      </w:r>
      <w:proofErr w:type="spellStart"/>
      <w:r>
        <w:t>vs</w:t>
      </w:r>
      <w:proofErr w:type="spellEnd"/>
      <w:r>
        <w:t xml:space="preserve">.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</w:p>
    <w:p w:rsidRDefault="006045AD" w:rsidP="006045AD" w:rsidR="006045AD">
      <w:pPr>
        <w:numPr>
          <w:ilvl w:val="0"/>
          <w:numId w:val="5"/>
        </w:numPr>
        <w:jc w:val="both"/>
      </w:pPr>
      <w:r>
        <w:t>Razno</w:t>
      </w:r>
    </w:p>
    <w:p w:rsidRDefault="006045AD" w:rsidP="006045AD" w:rsidR="006045AD">
      <w:pPr>
        <w:ind w:left="720"/>
        <w:jc w:val="both"/>
      </w:pPr>
    </w:p>
    <w:p w:rsidRDefault="006045AD" w:rsidP="006045AD" w:rsidR="006045AD">
      <w:pPr>
        <w:ind w:left="720"/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F85A40">
        <w:t>12. siječnja 2018. g.</w:t>
      </w:r>
      <w:r w:rsidR="00F64D2E">
        <w:t xml:space="preserve">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F85A40">
        <w:t xml:space="preserve">Zlatko </w:t>
      </w:r>
      <w:proofErr w:type="spellStart"/>
      <w:r w:rsidR="00F85A40">
        <w:t>Markasović</w:t>
      </w:r>
      <w:proofErr w:type="spellEnd"/>
      <w:r w:rsidR="00F85A40">
        <w:t xml:space="preserve"> iz Osijeka</w:t>
      </w:r>
      <w:r w:rsidR="00D735F1">
        <w:t xml:space="preserve"> </w:t>
      </w:r>
      <w:r w:rsidR="006045AD">
        <w:t xml:space="preserve"> predložio </w:t>
      </w:r>
      <w:r w:rsidR="00F85A40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F85A40">
        <w:t>1. veljače 2018. g.</w:t>
      </w:r>
    </w:p>
    <w:p w:rsidRDefault="00F85A40" w:rsidP="00F85A40" w:rsidR="00025FCE">
      <w:pPr>
        <w:pStyle w:val="Tijeloteksta"/>
        <w:tabs>
          <w:tab w:pos="5490" w:val="left"/>
        </w:tabs>
      </w:pP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 </w:t>
      </w:r>
      <w:r w:rsidR="006045AD">
        <w:t xml:space="preserve">od </w:t>
      </w:r>
      <w:r w:rsidR="00F85A40">
        <w:t>12.1.2018.</w:t>
      </w:r>
      <w:r w:rsidR="006045AD">
        <w:t xml:space="preserve"> g. (str. </w:t>
      </w:r>
      <w:r w:rsidR="00F85A40">
        <w:t>437</w:t>
      </w:r>
      <w:r w:rsidR="006045AD">
        <w:t xml:space="preserve"> spisa)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F85A40">
        <w:t>12.2.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 w:rsidRPr="00382D05">
      <w:pPr>
        <w:pStyle w:val="Tijeloteksta"/>
        <w:jc w:val="left"/>
      </w:pPr>
      <w:bookmarkStart w:name="_GoBack" w:id="0"/>
      <w:bookmarkEnd w:id="0"/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482" w:rsidP="00025FCE" w:rsidR="00101482">
      <w:r>
        <w:separator/>
      </w:r>
    </w:p>
  </w:endnote>
  <w:endnote w:id="0" w:type="continuationSeparator">
    <w:p w:rsidRDefault="00101482" w:rsidP="00025FCE" w:rsidR="00101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482" w:rsidP="00025FCE" w:rsidR="00101482">
      <w:r>
        <w:separator/>
      </w:r>
    </w:p>
  </w:footnote>
  <w:footnote w:id="0" w:type="continuationSeparator">
    <w:p w:rsidRDefault="00101482" w:rsidP="00025FCE" w:rsidR="001014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3B64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1482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3B64"/>
    <w:rsid w:val="0028507D"/>
    <w:rsid w:val="00292D89"/>
    <w:rsid w:val="002A21F4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12D06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85A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B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3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B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3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B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A5EEE-856D-4D8B-8AB7-DD0DD0341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221</properties:Words>
  <properties:Characters>1064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2018-02-01T11:43:00Z</dcterms:created>
  <dc:creator>Korisnik</dc:creator>
  <cp:lastModifiedBy>Danijela Sekulić</cp:lastModifiedBy>
  <cp:lastPrinted>2018-02-01T11:43:00Z</cp:lastPrinted>
  <dcterms:modified xmlns:xsi="http://www.w3.org/2001/XMLSchema-instance" xsi:type="dcterms:W3CDTF">2018-02-01T11:44:00Z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