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c23f" w14:paraId="378c23f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A3358D">
        <w:t xml:space="preserve">                        1 St-14/2016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A3358D">
        <w:t>043 j.d.o.o. za usluge Grginac 53 b, OIB: 09423371244</w:t>
      </w:r>
      <w:r>
        <w:t xml:space="preserve">,  koji se vodi </w:t>
      </w:r>
      <w:r w:rsidR="00A3358D">
        <w:t>kod ovoga suda pod brojem St-14/2016</w:t>
      </w:r>
      <w:r>
        <w:t>, temeljem odredbe čl. 430.,  431. i 434. Stečajnog zakona (Narodne novine 71/15), objavljuje:</w:t>
      </w:r>
    </w:p>
    <w:p w:rsidRDefault="00A3358D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2.599,62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A3358D">
        <w:t>Marko Filipan Bjelovar, Jakova Gotovca 39, OIB. 90309034770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3358D" w:rsidP="00276ED5" w:rsidR="00276ED5">
      <w:r>
        <w:t>U Bjelovaru, 16.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A3358D">
        <w:t xml:space="preserve">                               </w:t>
      </w:r>
      <w:r>
        <w:t>S</w:t>
      </w:r>
      <w:r w:rsidR="00A3358D">
        <w:t xml:space="preserve"> </w:t>
      </w:r>
      <w:r>
        <w:t>U</w:t>
      </w:r>
      <w:r w:rsidR="00A3358D">
        <w:t xml:space="preserve"> </w:t>
      </w:r>
      <w:r>
        <w:t>D</w:t>
      </w:r>
      <w:r w:rsidR="00A3358D">
        <w:t xml:space="preserve"> </w:t>
      </w:r>
      <w:r>
        <w:t>A</w:t>
      </w:r>
      <w:r w:rsidR="00A3358D">
        <w:t xml:space="preserve"> </w:t>
      </w:r>
      <w:r>
        <w:t>C</w:t>
      </w:r>
    </w:p>
    <w:p w:rsidRDefault="00276ED5" w:rsidP="00276ED5" w:rsidR="00A3358D">
      <w:r>
        <w:t xml:space="preserve">                                                                                                          BRANKA PLESKALT</w:t>
      </w:r>
    </w:p>
    <w:p w:rsidRDefault="00276ED5" w:rsidP="00276ED5" w:rsidR="00276ED5">
      <w:pPr>
        <w:pStyle w:val="Bezproreda"/>
      </w:pPr>
      <w:r>
        <w:t>Rj.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A3358D" w:rsidP="00276ED5" w:rsidR="00276ED5">
      <w:pPr>
        <w:pStyle w:val="Bezproreda"/>
      </w:pPr>
      <w:r>
        <w:t>Bjelovar,16. 01.  2016</w:t>
      </w:r>
      <w:r w:rsidR="00276ED5">
        <w:t>.</w:t>
      </w:r>
    </w:p>
    <w:p w:rsidRDefault="00A3358D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3358D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33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5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33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5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St-14/2016-2</izvorni_sadrzaj>
    <derivirana_varijabla naziv="DomainObject.Oznaka_1">St-14/2016-2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043 jednostavno društvo s ograničenom odgovornošću za usluge, Grginac</izvorni_sadrzaj>
    <derivirana_varijabla naziv="DomainObject.Predmet.ProtustrankaFormated_1">  043 jednostavno društvo s ograničenom odgovornošću za usluge, Grginac</derivirana_varijabla>
  </DomainObject.Predmet.ProtustrankaFormated>
  <DomainObject.Predmet.ProtustrankaFormatedOIB>
    <izvorni_sadrzaj>  043 jednostavno društvo s ograničenom odgovornošću za usluge, Grginac, OIB 09423371244</izvorni_sadrzaj>
    <derivirana_varijabla naziv="DomainObject.Predmet.ProtustrankaFormatedOIB_1">  043 jednostavno društvo s ograničenom odgovornošću za usluge, Grginac, OIB 09423371244</derivirana_varijabla>
  </DomainObject.Predmet.ProtustrankaFormatedOIB>
  <DomainObject.Predmet.ProtustrankaFormatedWithAdress>
    <izvorni_sadrzaj> 043 jednostavno društvo s ograničenom odgovornošću za usluge, Grginac, Grginac 53 B, 43000 Grginac</izvorni_sadrzaj>
    <derivirana_varijabla naziv="DomainObject.Predmet.ProtustrankaFormatedWithAdress_1"> 043 jednostavno društvo s ograničenom odgovornošću za usluge, Grginac, Grginac 53 B, 43000 Grginac</derivirana_varijabla>
  </DomainObject.Predmet.ProtustrankaFormatedWithAdress>
  <DomainObject.Predmet.ProtustrankaFormatedWithAdressOIB>
    <izvorni_sadrzaj> 043 jednostavno društvo s ograničenom odgovornošću za usluge, Grginac, OIB 09423371244, Grginac 53 B, 43000 Grginac</izvorni_sadrzaj>
    <derivirana_varijabla naziv="DomainObject.Predmet.ProtustrankaFormatedWithAdressOIB_1"> 043 jednostavno društvo s ograničenom odgovornošću za usluge, Grginac, OIB 09423371244, Grginac 53 B, 43000 Grginac</derivirana_varijabla>
  </DomainObject.Predmet.ProtustrankaFormatedWithAdressOIB>
  <DomainObject.Predmet.ProtustrankaWithAdress>
    <izvorni_sadrzaj>043 jednostavno društvo s ograničenom odgovornošću za usluge, Grginac Grginac 53 B, 43000 Grginac</izvorni_sadrzaj>
    <derivirana_varijabla naziv="DomainObject.Predmet.ProtustrankaWithAdress_1">043 jednostavno društvo s ograničenom odgovornošću za usluge, Grginac Grginac 53 B, 43000 Grginac</derivirana_varijabla>
  </DomainObject.Predmet.ProtustrankaWithAdress>
  <DomainObject.Predmet.ProtustrankaWithAdressOIB>
    <izvorni_sadrzaj>043 jednostavno društvo s ograničenom odgovornošću za usluge, Grginac, OIB 09423371244, Grginac 53 B, 43000 Grginac</izvorni_sadrzaj>
    <derivirana_varijabla naziv="DomainObject.Predmet.ProtustrankaWithAdressOIB_1">043 jednostavno društvo s ograničenom odgovornošću za usluge, Grginac, OIB 09423371244, Grginac 53 B, 43000 Grginac</derivirana_varijabla>
  </DomainObject.Predmet.ProtustrankaWithAdressOIB>
  <DomainObject.Predmet.ProtustrankaNazivFormated>
    <izvorni_sadrzaj>043 jednostavno društvo s ograničenom odgovornošću za usluge, Grginac</izvorni_sadrzaj>
    <derivirana_varijabla naziv="DomainObject.Predmet.ProtustrankaNazivFormated_1">043 jednostavno društvo s ograničenom odgovornošću za usluge, Grginac</derivirana_varijabla>
  </DomainObject.Predmet.ProtustrankaNazivFormated>
  <DomainObject.Predmet.ProtustrankaNazivFormatedOIB>
    <izvorni_sadrzaj>043 jednostavno društvo s ograničenom odgovornošću za usluge, Grginac, OIB 09423371244</izvorni_sadrzaj>
    <derivirana_varijabla naziv="DomainObject.Predmet.ProtustrankaNazivFormatedOIB_1">043 jednostavno društvo s ograničenom odgovornošću za usluge, Grginac, OIB 09423371244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043 jednostavno društvo s ograničenom odgovornošću za usluge, Grginac</item>
    </izvorni_sadrzaj>
    <derivirana_varijabla naziv="DomainObject.Predmet.ProtuStrankaListFormated_1">
      <item>043 jednostavno društvo s ograničenom odgovornošću za usluge, Grginac</item>
    </derivirana_varijabla>
  </DomainObject.Predmet.ProtuStrankaListFormated>
  <DomainObject.Predmet.ProtuStrankaListFormatedOIB>
    <izvorni_sadrzaj>
      <item>043 jednostavno društvo s ograničenom odgovornošću za usluge, Grginac, OIB 09423371244</item>
    </izvorni_sadrzaj>
    <derivirana_varijabla naziv="DomainObject.Predmet.ProtuStrankaListFormatedOIB_1">
      <item>043 jednostavno društvo s ograničenom odgovornošću za usluge, Grginac, OIB 09423371244</item>
    </derivirana_varijabla>
  </DomainObject.Predmet.ProtuStrankaListFormatedOIB>
  <DomainObject.Predmet.ProtuStrankaListFormatedWithAdress>
    <izvorni_sadrzaj>
      <item>043 jednostavno društvo s ograničenom odgovornošću za usluge, Grginac, Grginac 53 B, 43000 Grginac</item>
    </izvorni_sadrzaj>
    <derivirana_varijabla naziv="DomainObject.Predmet.ProtuStrankaListFormatedWithAdress_1">
      <item>043 jednostavno društvo s ograničenom odgovornošću za usluge, Grginac, Grginac 53 B, 43000 Grginac</item>
    </derivirana_varijabla>
  </DomainObject.Predmet.ProtuStrankaListFormatedWithAdress>
  <DomainObject.Predmet.ProtuStrankaListFormatedWithAdressOIB>
    <izvorni_sadrzaj>
      <item>043 jednostavno društvo s ograničenom odgovornošću za usluge, Grginac, OIB 09423371244, Grginac 53 B, 43000 Grginac</item>
    </izvorni_sadrzaj>
    <derivirana_varijabla naziv="DomainObject.Predmet.ProtuStrankaListFormatedWithAdressOIB_1">
      <item>043 jednostavno društvo s ograničenom odgovornošću za usluge, Grginac, OIB 09423371244, Grginac 53 B, 43000 Grginac</item>
    </derivirana_varijabla>
  </DomainObject.Predmet.ProtuStrankaListFormatedWithAdressOIB>
  <DomainObject.Predmet.ProtuStrankaListNazivFormated>
    <izvorni_sadrzaj>
      <item>043 jednostavno društvo s ograničenom odgovornošću za usluge, Grginac</item>
    </izvorni_sadrzaj>
    <derivirana_varijabla naziv="DomainObject.Predmet.ProtuStrankaListNazivFormated_1">
      <item>043 jednostavno društvo s ograničenom odgovornošću za usluge, Grginac</item>
    </derivirana_varijabla>
  </DomainObject.Predmet.ProtuStrankaListNazivFormated>
  <DomainObject.Predmet.ProtuStrankaListNazivFormatedOIB>
    <izvorni_sadrzaj>
      <item>043 jednostavno društvo s ograničenom odgovornošću za usluge, Grginac, OIB 09423371244</item>
    </izvorni_sadrzaj>
    <derivirana_varijabla naziv="DomainObject.Predmet.ProtuStrankaListNazivFormatedOIB_1">
      <item>043 jednostavno društvo s ograničenom odgovornošću za usluge, Grginac, OIB 09423371244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St-14/2016-2</izvorni_sadrzaj>
    <derivirana_varijabla naziv="DomainObject.PoslovniBrojDokumenta_1">St-14/2016-2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043 jednostavno društvo s ograničenom odgovornošću za usluge, Grginac</izvorni_sadrzaj>
    <derivirana_varijabla naziv="DomainObject.Predmet.ProtustrankaIDrugi_1">043 jednostavno društvo s ograničenom odgovornošću za usluge, Grginac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043 jednostavno društvo s ograničenom odgovornošću za usluge, Grginac, OIB 09423371244, Grginac 53 B, 43000 Grginac</izvorni_sadrzaj>
    <derivirana_varijabla naziv="DomainObject.Predmet.ProtustrankaIDrugiAdressOIB_1">043 jednostavno društvo s ograničenom odgovornošću za usluge, Grginac, OIB 09423371244, Grginac 53 B, 43000 Grginac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043 jednostavno društvo s ograničenom odgovornošću za usluge, Grginac</item>
    </izvorni_sadrzaj>
    <derivirana_varijabla naziv="DomainObject.Predmet.SudioniciListNaziv_1">
      <item>FINA, RC ZAGREB, Podružnica Bjelovar</item>
      <item>043 jednostavno društvo s ograničenom odgovornošću za usluge, Grginac</item>
    </derivirana_varijabla>
  </DomainObject.Predmet.SudioniciListNaziv>
  <DomainObject.Predmet.SudioniciListAdressOIB>
    <izvorni_sadrzaj>
      <item>FINA, RC ZAGREB, Podružnica Bjelovar, OIB 85821130368, F. Supila 4,43000 Bjelovar</item>
      <item>043 jednostavno društvo s ograničenom odgovornošću za usluge, Grginac, OIB 09423371244, Grginac 53 B,43000 Grginac</item>
    </izvorni_sadrzaj>
    <derivirana_varijabla naziv="DomainObject.Predmet.SudioniciListAdressOIB_1">
      <item>FINA, RC ZAGREB, Podružnica Bjelovar, OIB 85821130368, F. Supila 4,43000 Bjelovar</item>
      <item>043 jednostavno društvo s ograničenom odgovornošću za usluge, Grginac, OIB 09423371244, Grginac 53 B,43000 Grginac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09423371244</item>
    </izvorni_sadrzaj>
    <derivirana_varijabla naziv="DomainObject.Predmet.SudioniciListNazivOIB_1">
      <item>, OIB 85821130368</item>
      <item>, OIB 09423371244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1594</properties:Characters>
  <properties:Lines>33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2016-01-14T07:29:00Z</cp:lastPrinted>
  <dcterms:modified xmlns:xsi="http://www.w3.org/2001/XMLSchema-instance" xsi:type="dcterms:W3CDTF">2016-01-14T07:30:00Z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