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8568e" w14:paraId="9b8568e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6D3CF6" w:rsidP="00A55158" w:rsidR="00A55158" w:rsidRPr="00323158"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55158">
        <w:t xml:space="preserve"> </w:t>
      </w:r>
    </w:p>
    <w:p w:rsidRDefault="00A55158" w:rsidP="00A55158" w:rsidR="00A55158"/>
    <w:p w:rsidRDefault="00A55158" w:rsidP="00A55158" w:rsidR="00A55158">
      <w:r>
        <w:t>REPUBLIKA HRVATSKA</w:t>
      </w:r>
    </w:p>
    <w:p w:rsidRDefault="00A55158" w:rsidP="00A55158" w:rsidR="00A55158">
      <w:r>
        <w:t>TRGOVAČKI SUD U  OSIJEKU</w:t>
      </w:r>
    </w:p>
    <w:p w:rsidRDefault="00A55158" w:rsidP="00A55158" w:rsidR="00A55158">
      <w:r>
        <w:t xml:space="preserve">STALNA SLUŽBA U </w:t>
      </w:r>
      <w:r w:rsidR="00766DE9">
        <w:t>SLAVONSKOM BRODU</w:t>
      </w:r>
      <w:r>
        <w:t xml:space="preserve"> </w:t>
      </w:r>
    </w:p>
    <w:p w:rsidRDefault="00A55158" w:rsidP="00A55158" w:rsidR="00A55158">
      <w:r>
        <w:t>Trg pobjede 13</w:t>
      </w:r>
    </w:p>
    <w:p w:rsidRDefault="00A55158" w:rsidP="00A55158" w:rsidR="00A55158">
      <w:r>
        <w:t xml:space="preserve">35000 Slavonski Brod                                                           </w:t>
      </w:r>
      <w:r w:rsidR="00EB6277">
        <w:t xml:space="preserve">         </w:t>
      </w:r>
      <w:r w:rsidR="006D3CF6">
        <w:t xml:space="preserve">      </w:t>
      </w:r>
      <w:r>
        <w:t xml:space="preserve">    Broj: </w:t>
      </w:r>
      <w:r w:rsidR="00EB6277">
        <w:t>2/</w:t>
      </w:r>
      <w:r>
        <w:t>St-</w:t>
      </w:r>
      <w:r w:rsidR="00EB6277">
        <w:t>633/2017-3</w:t>
      </w:r>
    </w:p>
    <w:p w:rsidRDefault="00A55158" w:rsidP="00A55158" w:rsidR="00A55158"/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A55158" w:rsidP="00224AFF" w:rsidR="00224AFF">
      <w:pPr>
        <w:ind w:firstLine="708"/>
        <w:jc w:val="both"/>
      </w:pPr>
      <w:r w:rsidRPr="006D3CF6">
        <w:t xml:space="preserve">TRGOVAČKI SUD U OSIJEKU, STALNA SLUŽBA U </w:t>
      </w:r>
      <w:r w:rsidR="00766DE9" w:rsidRPr="006D3CF6">
        <w:t>SLAVONSKOM BRODU</w:t>
      </w:r>
      <w:r w:rsidR="000938B8" w:rsidRPr="006D3CF6">
        <w:t>,</w:t>
      </w:r>
      <w:r w:rsidR="000938B8">
        <w:t xml:space="preserve"> po</w:t>
      </w:r>
      <w:r w:rsidR="00443F69">
        <w:t xml:space="preserve"> sucu </w:t>
      </w:r>
      <w:r w:rsidR="00EB6277">
        <w:t>Davorinu Pavičić</w:t>
      </w:r>
      <w:r w:rsidR="00443F69"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 Regionalni centar </w:t>
      </w:r>
      <w:r w:rsidR="00EB6277">
        <w:t>Osijek</w:t>
      </w:r>
      <w:r w:rsidR="004A0D7B">
        <w:t>, za pokretanje skraćenog</w:t>
      </w:r>
      <w:r w:rsidR="00637D8D">
        <w:t>a</w:t>
      </w:r>
      <w:r w:rsidR="004A0D7B">
        <w:t xml:space="preserve"> stečajnog</w:t>
      </w:r>
      <w:r w:rsidR="00637D8D">
        <w:t>a</w:t>
      </w:r>
      <w:r w:rsidR="004A0D7B">
        <w:t xml:space="preserve"> postupka  nad dužnikom </w:t>
      </w:r>
      <w:r w:rsidR="00EB6277">
        <w:t>ODOR j.d.o.o. za proizvodnju i trgovinu, OIB: 42672363899, Marka Marulića 5, Požega</w:t>
      </w:r>
      <w:r w:rsidR="009D3170">
        <w:t xml:space="preserve">, </w:t>
      </w:r>
      <w:r w:rsidR="00163246">
        <w:t>temeljem članka 430</w:t>
      </w:r>
      <w:r w:rsidR="004A0D7B">
        <w:t>.</w:t>
      </w:r>
      <w:r w:rsidR="00637D8D">
        <w:t xml:space="preserve"> Stečajnog zakona (NN br.</w:t>
      </w:r>
      <w:r w:rsidR="00316816">
        <w:t xml:space="preserve"> 71/15)</w:t>
      </w:r>
      <w:r w:rsidR="00907BE4">
        <w:t xml:space="preserve">, dana </w:t>
      </w:r>
      <w:r w:rsidR="00EB6277">
        <w:t>26</w:t>
      </w:r>
      <w:r w:rsidR="00BB52EE">
        <w:t>.</w:t>
      </w:r>
      <w:r w:rsidR="00EB6277">
        <w:t xml:space="preserve"> lipnja </w:t>
      </w:r>
      <w:r w:rsidR="00637D8D">
        <w:t>2017</w:t>
      </w:r>
      <w:r w:rsidR="00224AFF">
        <w:t>. godine, objavljuje sljedeći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 xml:space="preserve">I </w:t>
      </w:r>
      <w:r w:rsidR="007B4891">
        <w:rPr>
          <w:bCs/>
        </w:rPr>
        <w:t xml:space="preserve">- </w:t>
      </w:r>
      <w:r>
        <w:rPr>
          <w:bCs/>
        </w:rPr>
        <w:t>Utvrđuje se da ukupni iznos evidentiranog duga</w:t>
      </w:r>
      <w:r w:rsidR="001609A5">
        <w:rPr>
          <w:bCs/>
        </w:rPr>
        <w:t xml:space="preserve"> </w:t>
      </w:r>
      <w:r w:rsidR="00596E0E">
        <w:rPr>
          <w:bCs/>
        </w:rPr>
        <w:t>dužnika</w:t>
      </w:r>
      <w:r w:rsidR="00EB6277" w:rsidRPr="00EB6277">
        <w:t xml:space="preserve"> </w:t>
      </w:r>
      <w:r w:rsidR="00EB6277">
        <w:t>ODOR j.d.o.o. za proizvodnju i trgovinu, OIB: 42672363899, Marka Marulića 5, Požega</w:t>
      </w:r>
      <w:r w:rsidR="00596E0E">
        <w:rPr>
          <w:bCs/>
        </w:rPr>
        <w:t xml:space="preserve"> </w:t>
      </w:r>
      <w:r>
        <w:t xml:space="preserve">iznosi </w:t>
      </w:r>
      <w:r w:rsidR="00EB6277">
        <w:t>12.367,58</w:t>
      </w:r>
      <w:r w:rsidR="00C92767">
        <w:t xml:space="preserve"> </w:t>
      </w:r>
      <w:r>
        <w:t xml:space="preserve"> kn.</w:t>
      </w:r>
    </w:p>
    <w:p w:rsidRDefault="006D3CF6" w:rsidP="00F2165F" w:rsidR="006D3CF6">
      <w:pPr>
        <w:ind w:left="708"/>
        <w:jc w:val="both"/>
      </w:pPr>
    </w:p>
    <w:p w:rsidRDefault="00224AFF" w:rsidP="00F2165F" w:rsidR="003E4DD9">
      <w:pPr>
        <w:ind w:left="708"/>
        <w:jc w:val="both"/>
      </w:pPr>
      <w:r>
        <w:t>II</w:t>
      </w:r>
      <w:r w:rsidR="007B4891">
        <w:t xml:space="preserve"> - </w:t>
      </w:r>
      <w:r>
        <w:t xml:space="preserve"> Poziva</w:t>
      </w:r>
      <w:r w:rsidR="00A72046">
        <w:t xml:space="preserve"> se </w:t>
      </w:r>
      <w:r w:rsidR="0063493C">
        <w:t>osoba ovlaštena</w:t>
      </w:r>
      <w:r w:rsidR="00637D8D">
        <w:t xml:space="preserve"> za zastupanje</w:t>
      </w:r>
      <w:r w:rsidR="009D3170">
        <w:t xml:space="preserve"> </w:t>
      </w:r>
      <w:r w:rsidR="00500227" w:rsidRPr="00500227">
        <w:rPr>
          <w:b/>
        </w:rPr>
        <w:t>Goran Subotić, BiH, Gradiška, Aleksandra Belića 30, OIB: 73187074040</w:t>
      </w:r>
      <w:r w:rsidR="006D3CF6">
        <w:t>,</w:t>
      </w:r>
      <w:r w:rsidR="00B10594">
        <w:t xml:space="preserve"> </w:t>
      </w:r>
      <w:r w:rsidR="00936874">
        <w:t>u roku od 15 dana od dana objave ovog oglasa na e-oglasnoj ploči suda</w:t>
      </w:r>
      <w:r w:rsidR="00907BE4">
        <w:t xml:space="preserve"> podnijeti</w:t>
      </w:r>
      <w:r w:rsidR="00B32948">
        <w:t xml:space="preserve"> ovom sudu, pozivom na gornji broj spisa, javnobilježnički ovjerovljeni </w:t>
      </w:r>
      <w:proofErr w:type="spellStart"/>
      <w:r w:rsidR="00B32948">
        <w:t>prokazni</w:t>
      </w:r>
      <w:proofErr w:type="spellEnd"/>
      <w:r w:rsidR="00B32948">
        <w:t xml:space="preserve"> popis imovine i obveza dužn</w:t>
      </w:r>
      <w:r w:rsidR="00F2165F">
        <w:t>ika na propisanom obrascu.</w:t>
      </w:r>
    </w:p>
    <w:p w:rsidRDefault="006D3CF6" w:rsidP="00F2165F" w:rsidR="006D3CF6">
      <w:pPr>
        <w:ind w:left="708"/>
        <w:jc w:val="both"/>
      </w:pPr>
    </w:p>
    <w:p w:rsidRDefault="00413C80" w:rsidP="00F2165F" w:rsidR="00CA594B">
      <w:pPr>
        <w:ind w:left="708"/>
        <w:jc w:val="both"/>
      </w:pPr>
      <w:r>
        <w:t>III</w:t>
      </w:r>
      <w:r w:rsidR="00A63F24">
        <w:t xml:space="preserve"> </w:t>
      </w:r>
      <w:r w:rsidR="007B4891">
        <w:t xml:space="preserve">- </w:t>
      </w:r>
      <w:r w:rsidR="00A63F24">
        <w:t>P</w:t>
      </w:r>
      <w:r w:rsidR="00907BE4">
        <w:t xml:space="preserve">ozivaju se vjerovnici dužnika </w:t>
      </w:r>
      <w:r w:rsidR="003E4DD9">
        <w:t xml:space="preserve"> najkasnije u roku od 45 dana od dana objave ovog oglasa n</w:t>
      </w:r>
      <w:r w:rsidR="00907BE4">
        <w:t>a e-oglasnoj ploči suda predložiti</w:t>
      </w:r>
      <w:r w:rsidR="003E4DD9">
        <w:t xml:space="preserve"> otvaranje steča</w:t>
      </w:r>
      <w:r w:rsidR="00907BE4">
        <w:t>jno</w:t>
      </w:r>
      <w:r w:rsidR="00CA594B">
        <w:t xml:space="preserve"> </w:t>
      </w:r>
    </w:p>
    <w:p w:rsidRDefault="00907BE4" w:rsidP="00F2165F" w:rsidR="00A63F24">
      <w:pPr>
        <w:ind w:left="708"/>
        <w:jc w:val="both"/>
      </w:pPr>
      <w:r>
        <w:t>g postupka nad dužnikom te  uplatiti</w:t>
      </w:r>
      <w:r w:rsidR="003E4DD9">
        <w:t xml:space="preserve"> predujam u iznosu od 10.000,00 kn za pokriće troškova toga postupka na </w:t>
      </w:r>
      <w:r w:rsidR="00EB6277">
        <w:t>žiro račun IBAN</w:t>
      </w:r>
      <w:r w:rsidR="000C26C6">
        <w:t>: HR31 2390 001</w:t>
      </w:r>
      <w:r w:rsidR="001660D3">
        <w:t>1</w:t>
      </w:r>
      <w:r w:rsidR="000C26C6">
        <w:t xml:space="preserve"> 3000 0020 </w:t>
      </w:r>
      <w:r w:rsidR="00FC777D">
        <w:t>0 s pozivom na broj HR05 272</w:t>
      </w:r>
      <w:r w:rsidR="00106733">
        <w:t>-</w:t>
      </w:r>
      <w:r w:rsidR="00EB6277">
        <w:rPr>
          <w:b/>
        </w:rPr>
        <w:t>633</w:t>
      </w:r>
      <w:r w:rsidR="000C26C6" w:rsidRPr="00106733">
        <w:rPr>
          <w:b/>
        </w:rPr>
        <w:t>-</w:t>
      </w:r>
      <w:r w:rsidR="006A74C8">
        <w:rPr>
          <w:b/>
        </w:rPr>
        <w:t>20</w:t>
      </w:r>
      <w:r w:rsidR="000C26C6" w:rsidRPr="00106733">
        <w:rPr>
          <w:b/>
        </w:rPr>
        <w:t>1</w:t>
      </w:r>
      <w:r w:rsidR="00637D8D">
        <w:rPr>
          <w:b/>
        </w:rPr>
        <w:t>7</w:t>
      </w:r>
      <w:r w:rsidR="00316816">
        <w:t xml:space="preserve"> (članak 430 Stečajnog zakona u vezi s člankom 132. Stečajnog zakona Narodne novine broj 71/15).</w:t>
      </w:r>
    </w:p>
    <w:p w:rsidRDefault="006D3CF6" w:rsidP="00F2165F" w:rsidR="006D3CF6">
      <w:pPr>
        <w:ind w:left="708"/>
        <w:jc w:val="both"/>
      </w:pP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 w:rsidR="007B4891">
        <w:t xml:space="preserve">- </w:t>
      </w:r>
      <w:r w:rsidR="0063493C">
        <w:t>Ako osoba</w:t>
      </w:r>
      <w:r>
        <w:t xml:space="preserve"> </w:t>
      </w:r>
      <w:r w:rsidR="00316816">
        <w:t xml:space="preserve">iz točke II, </w:t>
      </w:r>
      <w:r w:rsidR="0063493C">
        <w:t>ovlaštena</w:t>
      </w:r>
      <w:r>
        <w:t xml:space="preserve">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 w:rsidR="0063493C">
        <w:t>ne podnese</w:t>
      </w:r>
      <w:r>
        <w:t xml:space="preserve"> </w:t>
      </w:r>
      <w:proofErr w:type="spellStart"/>
      <w:r w:rsidR="00836CE2">
        <w:t>prokazni</w:t>
      </w:r>
      <w:proofErr w:type="spellEnd"/>
      <w:r w:rsidR="00836CE2">
        <w:t xml:space="preserve">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F2165F" w:rsidR="0048554A" w:rsidRPr="00F2165F">
      <w:pPr>
        <w:ind w:left="708"/>
        <w:jc w:val="center"/>
      </w:pPr>
      <w:r>
        <w:t xml:space="preserve">U </w:t>
      </w:r>
      <w:proofErr w:type="spellStart"/>
      <w:r w:rsidR="00907BE4">
        <w:t>Slav.Brodu</w:t>
      </w:r>
      <w:proofErr w:type="spellEnd"/>
      <w:r w:rsidR="00907BE4">
        <w:t xml:space="preserve">, </w:t>
      </w:r>
      <w:r w:rsidR="00EB6277">
        <w:t>26</w:t>
      </w:r>
      <w:r w:rsidR="00671E1F">
        <w:t>.</w:t>
      </w:r>
      <w:r w:rsidR="00EB6277">
        <w:t xml:space="preserve"> lipnja</w:t>
      </w:r>
      <w:r w:rsidR="00637D8D">
        <w:t xml:space="preserve"> 2017</w:t>
      </w:r>
      <w:r>
        <w:t>.</w:t>
      </w: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</w:t>
      </w:r>
      <w:r w:rsidR="007B4891">
        <w:rPr>
          <w:bCs/>
        </w:rPr>
        <w:t>STEČAJNI SUDAC:</w:t>
      </w:r>
    </w:p>
    <w:p w:rsidRDefault="007B4891" w:rsidP="00F2165F" w:rsidR="00F2165F" w:rsidRPr="00F2165F">
      <w:pPr>
        <w:ind w:left="6372"/>
        <w:jc w:val="both"/>
        <w:rPr>
          <w:bCs/>
        </w:rPr>
      </w:pPr>
      <w:r>
        <w:rPr>
          <w:bCs/>
        </w:rPr>
        <w:t xml:space="preserve">     </w:t>
      </w:r>
      <w:r w:rsidR="00EB6277">
        <w:rPr>
          <w:bCs/>
        </w:rPr>
        <w:t xml:space="preserve"> </w:t>
      </w:r>
      <w:r>
        <w:rPr>
          <w:bCs/>
        </w:rPr>
        <w:t xml:space="preserve">    </w:t>
      </w:r>
      <w:r w:rsidR="00EB6277">
        <w:rPr>
          <w:bCs/>
        </w:rPr>
        <w:t>Davorin Pavičić</w:t>
      </w:r>
    </w:p>
    <w:p w:rsidRDefault="00047A8F" w:rsidP="00047A8F" w:rsidR="00047A8F">
      <w:r>
        <w:t>DNA</w:t>
      </w:r>
    </w:p>
    <w:p w:rsidRDefault="008B0E56" w:rsidP="00CA594B" w:rsidR="00532E0A">
      <w:pPr>
        <w:pStyle w:val="Odlomakpopisa"/>
        <w:numPr>
          <w:ilvl w:val="0"/>
          <w:numId w:val="2"/>
        </w:numPr>
        <w:jc w:val="both"/>
      </w:pPr>
      <w:r>
        <w:t>e-oglasna ploča</w:t>
      </w:r>
    </w:p>
    <w:p w:rsidRDefault="00CA594B" w:rsidP="00CA594B" w:rsidR="00CA594B">
      <w:pPr>
        <w:pStyle w:val="Odlomakpopisa"/>
        <w:numPr>
          <w:ilvl w:val="0"/>
          <w:numId w:val="2"/>
        </w:numPr>
        <w:jc w:val="both"/>
      </w:pPr>
      <w:r>
        <w:t>kal.</w:t>
      </w:r>
    </w:p>
    <w:sectPr w:rsidSect="00F2165F" w:rsidR="00CA594B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184B" w:rsidR="00BB184B">
      <w:r>
        <w:separator/>
      </w:r>
    </w:p>
  </w:endnote>
  <w:endnote w:id="0" w:type="continuationSeparator">
    <w:p w:rsidRDefault="00BB184B" w:rsidR="00BB18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184B" w:rsidR="00BB184B">
      <w:r>
        <w:separator/>
      </w:r>
    </w:p>
  </w:footnote>
  <w:footnote w:id="0" w:type="continuationSeparator">
    <w:p w:rsidRDefault="00BB184B" w:rsidR="00BB18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DCC1F9E"/>
    <w:multiLevelType w:val="hybridMultilevel"/>
    <w:tmpl w:val="48B4B14E"/>
    <w:lvl w:tplc="FFB420CA" w:ilvl="0">
      <w:start w:val="5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6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595D"/>
    <w:rsid w:val="00011C68"/>
    <w:rsid w:val="0001245A"/>
    <w:rsid w:val="00012BB2"/>
    <w:rsid w:val="00014887"/>
    <w:rsid w:val="00016B25"/>
    <w:rsid w:val="00030427"/>
    <w:rsid w:val="0003540B"/>
    <w:rsid w:val="00035864"/>
    <w:rsid w:val="00036441"/>
    <w:rsid w:val="0004134B"/>
    <w:rsid w:val="000435C9"/>
    <w:rsid w:val="00044699"/>
    <w:rsid w:val="000477CD"/>
    <w:rsid w:val="00047A8F"/>
    <w:rsid w:val="00050860"/>
    <w:rsid w:val="000535EA"/>
    <w:rsid w:val="00064976"/>
    <w:rsid w:val="00064CF0"/>
    <w:rsid w:val="000757AF"/>
    <w:rsid w:val="000771D6"/>
    <w:rsid w:val="00077C9D"/>
    <w:rsid w:val="000914C8"/>
    <w:rsid w:val="00091B4B"/>
    <w:rsid w:val="000938B8"/>
    <w:rsid w:val="00095305"/>
    <w:rsid w:val="000B0EBD"/>
    <w:rsid w:val="000B1124"/>
    <w:rsid w:val="000B35FC"/>
    <w:rsid w:val="000C26C6"/>
    <w:rsid w:val="000D0569"/>
    <w:rsid w:val="000D22F2"/>
    <w:rsid w:val="000E762A"/>
    <w:rsid w:val="000F286F"/>
    <w:rsid w:val="000F2D59"/>
    <w:rsid w:val="000F61EA"/>
    <w:rsid w:val="00102060"/>
    <w:rsid w:val="001024A8"/>
    <w:rsid w:val="001030C0"/>
    <w:rsid w:val="00103751"/>
    <w:rsid w:val="00106733"/>
    <w:rsid w:val="001146AB"/>
    <w:rsid w:val="00120A6D"/>
    <w:rsid w:val="001317D3"/>
    <w:rsid w:val="001437B2"/>
    <w:rsid w:val="001609A5"/>
    <w:rsid w:val="00163246"/>
    <w:rsid w:val="001660D3"/>
    <w:rsid w:val="00170D5E"/>
    <w:rsid w:val="00173F18"/>
    <w:rsid w:val="00177EC7"/>
    <w:rsid w:val="00191A7A"/>
    <w:rsid w:val="001B49A2"/>
    <w:rsid w:val="001B53AC"/>
    <w:rsid w:val="001B5F20"/>
    <w:rsid w:val="001B70D9"/>
    <w:rsid w:val="001C1653"/>
    <w:rsid w:val="001C2732"/>
    <w:rsid w:val="001C73F4"/>
    <w:rsid w:val="001C7850"/>
    <w:rsid w:val="001C7F1E"/>
    <w:rsid w:val="001E2000"/>
    <w:rsid w:val="001E375C"/>
    <w:rsid w:val="001E606C"/>
    <w:rsid w:val="00204C74"/>
    <w:rsid w:val="002063E3"/>
    <w:rsid w:val="002135F4"/>
    <w:rsid w:val="00221C44"/>
    <w:rsid w:val="00224AFF"/>
    <w:rsid w:val="002358E7"/>
    <w:rsid w:val="002453C4"/>
    <w:rsid w:val="0025000D"/>
    <w:rsid w:val="002544AB"/>
    <w:rsid w:val="00265AE7"/>
    <w:rsid w:val="00267D26"/>
    <w:rsid w:val="00270039"/>
    <w:rsid w:val="00270656"/>
    <w:rsid w:val="0028507D"/>
    <w:rsid w:val="00292035"/>
    <w:rsid w:val="002A01C0"/>
    <w:rsid w:val="002A1B0C"/>
    <w:rsid w:val="002A2AF5"/>
    <w:rsid w:val="002A36D6"/>
    <w:rsid w:val="002A3BEF"/>
    <w:rsid w:val="002B4236"/>
    <w:rsid w:val="002C3D49"/>
    <w:rsid w:val="002D2610"/>
    <w:rsid w:val="002D6CC3"/>
    <w:rsid w:val="002D7681"/>
    <w:rsid w:val="002F4AAF"/>
    <w:rsid w:val="002F66FE"/>
    <w:rsid w:val="00303761"/>
    <w:rsid w:val="0031598D"/>
    <w:rsid w:val="00316816"/>
    <w:rsid w:val="00317905"/>
    <w:rsid w:val="00320C64"/>
    <w:rsid w:val="00327077"/>
    <w:rsid w:val="003276D7"/>
    <w:rsid w:val="00331D2D"/>
    <w:rsid w:val="003337A6"/>
    <w:rsid w:val="003338FA"/>
    <w:rsid w:val="00341CE4"/>
    <w:rsid w:val="00342079"/>
    <w:rsid w:val="003445D8"/>
    <w:rsid w:val="003558FA"/>
    <w:rsid w:val="003612A7"/>
    <w:rsid w:val="00375C7E"/>
    <w:rsid w:val="0038265B"/>
    <w:rsid w:val="003832CA"/>
    <w:rsid w:val="00383AE3"/>
    <w:rsid w:val="00385E04"/>
    <w:rsid w:val="003879D1"/>
    <w:rsid w:val="003924AF"/>
    <w:rsid w:val="003969BD"/>
    <w:rsid w:val="003A22A4"/>
    <w:rsid w:val="003A56C0"/>
    <w:rsid w:val="003A610E"/>
    <w:rsid w:val="003C01DF"/>
    <w:rsid w:val="003C7036"/>
    <w:rsid w:val="003D02B1"/>
    <w:rsid w:val="003E4DD9"/>
    <w:rsid w:val="003E7C98"/>
    <w:rsid w:val="003F51D8"/>
    <w:rsid w:val="00413C80"/>
    <w:rsid w:val="00415293"/>
    <w:rsid w:val="0041638D"/>
    <w:rsid w:val="00421D71"/>
    <w:rsid w:val="00423F56"/>
    <w:rsid w:val="004351D0"/>
    <w:rsid w:val="00436570"/>
    <w:rsid w:val="00437DF7"/>
    <w:rsid w:val="00442FEF"/>
    <w:rsid w:val="00443F69"/>
    <w:rsid w:val="004477BC"/>
    <w:rsid w:val="004556F0"/>
    <w:rsid w:val="00462372"/>
    <w:rsid w:val="004638F5"/>
    <w:rsid w:val="0046529E"/>
    <w:rsid w:val="0046632E"/>
    <w:rsid w:val="00476EB4"/>
    <w:rsid w:val="00480AE7"/>
    <w:rsid w:val="004815DA"/>
    <w:rsid w:val="00482F57"/>
    <w:rsid w:val="00484B20"/>
    <w:rsid w:val="0048554A"/>
    <w:rsid w:val="0048747B"/>
    <w:rsid w:val="00490782"/>
    <w:rsid w:val="004937FB"/>
    <w:rsid w:val="004A0D7B"/>
    <w:rsid w:val="004A6F2C"/>
    <w:rsid w:val="004B490A"/>
    <w:rsid w:val="004C3969"/>
    <w:rsid w:val="004D09A4"/>
    <w:rsid w:val="004D5A26"/>
    <w:rsid w:val="004E0706"/>
    <w:rsid w:val="004E1973"/>
    <w:rsid w:val="004E1E18"/>
    <w:rsid w:val="004E466C"/>
    <w:rsid w:val="004E4C41"/>
    <w:rsid w:val="004F5164"/>
    <w:rsid w:val="004F5FE8"/>
    <w:rsid w:val="00500227"/>
    <w:rsid w:val="005126B5"/>
    <w:rsid w:val="005159C5"/>
    <w:rsid w:val="00523041"/>
    <w:rsid w:val="00532E0A"/>
    <w:rsid w:val="00534964"/>
    <w:rsid w:val="0053545A"/>
    <w:rsid w:val="0054259D"/>
    <w:rsid w:val="00542772"/>
    <w:rsid w:val="005437AE"/>
    <w:rsid w:val="00550133"/>
    <w:rsid w:val="00554CD6"/>
    <w:rsid w:val="00556098"/>
    <w:rsid w:val="00562AA2"/>
    <w:rsid w:val="00567F63"/>
    <w:rsid w:val="005703CF"/>
    <w:rsid w:val="00572814"/>
    <w:rsid w:val="005741C5"/>
    <w:rsid w:val="00575101"/>
    <w:rsid w:val="005868D0"/>
    <w:rsid w:val="005931E7"/>
    <w:rsid w:val="00596E0E"/>
    <w:rsid w:val="005B1166"/>
    <w:rsid w:val="005B54EF"/>
    <w:rsid w:val="005B59B6"/>
    <w:rsid w:val="005B5CA0"/>
    <w:rsid w:val="005C01B9"/>
    <w:rsid w:val="005D0414"/>
    <w:rsid w:val="005D2A79"/>
    <w:rsid w:val="005D7EC1"/>
    <w:rsid w:val="005E0CFB"/>
    <w:rsid w:val="005E55B1"/>
    <w:rsid w:val="005F2ED4"/>
    <w:rsid w:val="005F3D2D"/>
    <w:rsid w:val="005F4C26"/>
    <w:rsid w:val="00604FC0"/>
    <w:rsid w:val="00613D0A"/>
    <w:rsid w:val="006207DD"/>
    <w:rsid w:val="00632865"/>
    <w:rsid w:val="00633654"/>
    <w:rsid w:val="0063493C"/>
    <w:rsid w:val="006372FF"/>
    <w:rsid w:val="00637D8D"/>
    <w:rsid w:val="006402A0"/>
    <w:rsid w:val="00644281"/>
    <w:rsid w:val="0064467A"/>
    <w:rsid w:val="00646FD9"/>
    <w:rsid w:val="00652724"/>
    <w:rsid w:val="00666114"/>
    <w:rsid w:val="00666402"/>
    <w:rsid w:val="00671E1F"/>
    <w:rsid w:val="006764DD"/>
    <w:rsid w:val="00676C4B"/>
    <w:rsid w:val="00681F68"/>
    <w:rsid w:val="0069656A"/>
    <w:rsid w:val="00696F1F"/>
    <w:rsid w:val="006A11E9"/>
    <w:rsid w:val="006A5233"/>
    <w:rsid w:val="006A6EBE"/>
    <w:rsid w:val="006A74C8"/>
    <w:rsid w:val="006B29B9"/>
    <w:rsid w:val="006B5168"/>
    <w:rsid w:val="006C1E07"/>
    <w:rsid w:val="006C2535"/>
    <w:rsid w:val="006C36CE"/>
    <w:rsid w:val="006C4FDF"/>
    <w:rsid w:val="006C5F2E"/>
    <w:rsid w:val="006C6683"/>
    <w:rsid w:val="006D34E1"/>
    <w:rsid w:val="006D3CF6"/>
    <w:rsid w:val="006D4D9B"/>
    <w:rsid w:val="006E3A84"/>
    <w:rsid w:val="007039E2"/>
    <w:rsid w:val="007106CF"/>
    <w:rsid w:val="007109F3"/>
    <w:rsid w:val="00711561"/>
    <w:rsid w:val="00712F81"/>
    <w:rsid w:val="00720A0F"/>
    <w:rsid w:val="00726433"/>
    <w:rsid w:val="0073010A"/>
    <w:rsid w:val="00732258"/>
    <w:rsid w:val="00734726"/>
    <w:rsid w:val="007362CB"/>
    <w:rsid w:val="0075263B"/>
    <w:rsid w:val="007657AA"/>
    <w:rsid w:val="00766D29"/>
    <w:rsid w:val="00766DE9"/>
    <w:rsid w:val="00767F2C"/>
    <w:rsid w:val="0077329E"/>
    <w:rsid w:val="00776B34"/>
    <w:rsid w:val="0078009A"/>
    <w:rsid w:val="00796AED"/>
    <w:rsid w:val="007A4540"/>
    <w:rsid w:val="007A5699"/>
    <w:rsid w:val="007B0D19"/>
    <w:rsid w:val="007B4891"/>
    <w:rsid w:val="007C3CB7"/>
    <w:rsid w:val="007E68CA"/>
    <w:rsid w:val="007E7376"/>
    <w:rsid w:val="007F1C41"/>
    <w:rsid w:val="007F6CA1"/>
    <w:rsid w:val="008023F7"/>
    <w:rsid w:val="00817C66"/>
    <w:rsid w:val="0083124A"/>
    <w:rsid w:val="00834F15"/>
    <w:rsid w:val="00836CE2"/>
    <w:rsid w:val="0084069A"/>
    <w:rsid w:val="00855A65"/>
    <w:rsid w:val="00857133"/>
    <w:rsid w:val="00860129"/>
    <w:rsid w:val="00875548"/>
    <w:rsid w:val="00893A77"/>
    <w:rsid w:val="0089642E"/>
    <w:rsid w:val="008A0664"/>
    <w:rsid w:val="008A224F"/>
    <w:rsid w:val="008A30CF"/>
    <w:rsid w:val="008A6156"/>
    <w:rsid w:val="008A66B9"/>
    <w:rsid w:val="008A786C"/>
    <w:rsid w:val="008B0E56"/>
    <w:rsid w:val="008C3BCD"/>
    <w:rsid w:val="008C615F"/>
    <w:rsid w:val="008C7029"/>
    <w:rsid w:val="008D282E"/>
    <w:rsid w:val="008D6AF0"/>
    <w:rsid w:val="008E2AEA"/>
    <w:rsid w:val="00901EF5"/>
    <w:rsid w:val="00907BE4"/>
    <w:rsid w:val="00912CF5"/>
    <w:rsid w:val="009137B1"/>
    <w:rsid w:val="00926432"/>
    <w:rsid w:val="00930B0A"/>
    <w:rsid w:val="00931AA8"/>
    <w:rsid w:val="00936874"/>
    <w:rsid w:val="00937840"/>
    <w:rsid w:val="009525D4"/>
    <w:rsid w:val="00955F8E"/>
    <w:rsid w:val="009771D9"/>
    <w:rsid w:val="00980E4D"/>
    <w:rsid w:val="0098408C"/>
    <w:rsid w:val="009A258D"/>
    <w:rsid w:val="009A412B"/>
    <w:rsid w:val="009B40D7"/>
    <w:rsid w:val="009B432C"/>
    <w:rsid w:val="009B46D8"/>
    <w:rsid w:val="009B5460"/>
    <w:rsid w:val="009C1900"/>
    <w:rsid w:val="009C670C"/>
    <w:rsid w:val="009C73FC"/>
    <w:rsid w:val="009D3170"/>
    <w:rsid w:val="009E5D6D"/>
    <w:rsid w:val="00A06F9D"/>
    <w:rsid w:val="00A07CA2"/>
    <w:rsid w:val="00A1552C"/>
    <w:rsid w:val="00A20102"/>
    <w:rsid w:val="00A20109"/>
    <w:rsid w:val="00A214C9"/>
    <w:rsid w:val="00A31562"/>
    <w:rsid w:val="00A31E74"/>
    <w:rsid w:val="00A331E5"/>
    <w:rsid w:val="00A405B5"/>
    <w:rsid w:val="00A443DC"/>
    <w:rsid w:val="00A46436"/>
    <w:rsid w:val="00A50414"/>
    <w:rsid w:val="00A55158"/>
    <w:rsid w:val="00A57AB7"/>
    <w:rsid w:val="00A57DB1"/>
    <w:rsid w:val="00A63F24"/>
    <w:rsid w:val="00A72046"/>
    <w:rsid w:val="00A8702F"/>
    <w:rsid w:val="00A93222"/>
    <w:rsid w:val="00A93E7C"/>
    <w:rsid w:val="00A96E1A"/>
    <w:rsid w:val="00AA68DE"/>
    <w:rsid w:val="00AA6B6E"/>
    <w:rsid w:val="00AB7B53"/>
    <w:rsid w:val="00AD46EF"/>
    <w:rsid w:val="00B023D3"/>
    <w:rsid w:val="00B10594"/>
    <w:rsid w:val="00B24625"/>
    <w:rsid w:val="00B24B41"/>
    <w:rsid w:val="00B32948"/>
    <w:rsid w:val="00B34089"/>
    <w:rsid w:val="00B56BAC"/>
    <w:rsid w:val="00B67389"/>
    <w:rsid w:val="00B73277"/>
    <w:rsid w:val="00B82540"/>
    <w:rsid w:val="00B86000"/>
    <w:rsid w:val="00B90327"/>
    <w:rsid w:val="00B95204"/>
    <w:rsid w:val="00B95B20"/>
    <w:rsid w:val="00BA05AE"/>
    <w:rsid w:val="00BA4FCC"/>
    <w:rsid w:val="00BB184B"/>
    <w:rsid w:val="00BB48AF"/>
    <w:rsid w:val="00BB52EE"/>
    <w:rsid w:val="00BC507B"/>
    <w:rsid w:val="00BE33FF"/>
    <w:rsid w:val="00BE59FA"/>
    <w:rsid w:val="00BF32DE"/>
    <w:rsid w:val="00C2016D"/>
    <w:rsid w:val="00C41553"/>
    <w:rsid w:val="00C43CDA"/>
    <w:rsid w:val="00C45B6A"/>
    <w:rsid w:val="00C5161A"/>
    <w:rsid w:val="00C56925"/>
    <w:rsid w:val="00C66216"/>
    <w:rsid w:val="00C67665"/>
    <w:rsid w:val="00C8590C"/>
    <w:rsid w:val="00C92767"/>
    <w:rsid w:val="00CA01EF"/>
    <w:rsid w:val="00CA594B"/>
    <w:rsid w:val="00CA7C4D"/>
    <w:rsid w:val="00CA7CEA"/>
    <w:rsid w:val="00CE0EE4"/>
    <w:rsid w:val="00CF0462"/>
    <w:rsid w:val="00CF63EE"/>
    <w:rsid w:val="00D01D3D"/>
    <w:rsid w:val="00D05C70"/>
    <w:rsid w:val="00D068C5"/>
    <w:rsid w:val="00D10694"/>
    <w:rsid w:val="00D11C0A"/>
    <w:rsid w:val="00D212DB"/>
    <w:rsid w:val="00D23251"/>
    <w:rsid w:val="00D24D2F"/>
    <w:rsid w:val="00D452B9"/>
    <w:rsid w:val="00D466FF"/>
    <w:rsid w:val="00D505FE"/>
    <w:rsid w:val="00D57BE4"/>
    <w:rsid w:val="00D64021"/>
    <w:rsid w:val="00D71019"/>
    <w:rsid w:val="00D745AC"/>
    <w:rsid w:val="00D77EA4"/>
    <w:rsid w:val="00D86C49"/>
    <w:rsid w:val="00D966A9"/>
    <w:rsid w:val="00D97782"/>
    <w:rsid w:val="00DA146A"/>
    <w:rsid w:val="00DA4636"/>
    <w:rsid w:val="00DA5A49"/>
    <w:rsid w:val="00DD6682"/>
    <w:rsid w:val="00DE1BB4"/>
    <w:rsid w:val="00DE1D7C"/>
    <w:rsid w:val="00DE5F69"/>
    <w:rsid w:val="00DF3E9C"/>
    <w:rsid w:val="00DF5C6E"/>
    <w:rsid w:val="00E2167F"/>
    <w:rsid w:val="00E23AF8"/>
    <w:rsid w:val="00E2417D"/>
    <w:rsid w:val="00E373D6"/>
    <w:rsid w:val="00E426B6"/>
    <w:rsid w:val="00E44DCF"/>
    <w:rsid w:val="00E50E56"/>
    <w:rsid w:val="00E60C19"/>
    <w:rsid w:val="00E77A6D"/>
    <w:rsid w:val="00E90472"/>
    <w:rsid w:val="00E96356"/>
    <w:rsid w:val="00EA028A"/>
    <w:rsid w:val="00EA2DB8"/>
    <w:rsid w:val="00EA5DF3"/>
    <w:rsid w:val="00EB034F"/>
    <w:rsid w:val="00EB0AB3"/>
    <w:rsid w:val="00EB5486"/>
    <w:rsid w:val="00EB6277"/>
    <w:rsid w:val="00EC0019"/>
    <w:rsid w:val="00EC211B"/>
    <w:rsid w:val="00EC6F03"/>
    <w:rsid w:val="00EC72EA"/>
    <w:rsid w:val="00ED4C16"/>
    <w:rsid w:val="00ED5D13"/>
    <w:rsid w:val="00EE2192"/>
    <w:rsid w:val="00EF76B5"/>
    <w:rsid w:val="00F02A50"/>
    <w:rsid w:val="00F040DB"/>
    <w:rsid w:val="00F1447C"/>
    <w:rsid w:val="00F2165F"/>
    <w:rsid w:val="00F21C5A"/>
    <w:rsid w:val="00F4387F"/>
    <w:rsid w:val="00F448E5"/>
    <w:rsid w:val="00F46E60"/>
    <w:rsid w:val="00F6215D"/>
    <w:rsid w:val="00F6633A"/>
    <w:rsid w:val="00F67F7E"/>
    <w:rsid w:val="00F70DB5"/>
    <w:rsid w:val="00F734CA"/>
    <w:rsid w:val="00F73514"/>
    <w:rsid w:val="00F82537"/>
    <w:rsid w:val="00F83779"/>
    <w:rsid w:val="00F8392B"/>
    <w:rsid w:val="00F94C08"/>
    <w:rsid w:val="00FC3BD2"/>
    <w:rsid w:val="00FC5C9B"/>
    <w:rsid w:val="00FC777D"/>
    <w:rsid w:val="00FD3E27"/>
    <w:rsid w:val="00FD4BA6"/>
    <w:rsid w:val="00FE0CCA"/>
    <w:rsid w:val="00FE2273"/>
    <w:rsid w:val="00FE3E83"/>
    <w:rsid w:val="00FF6257"/>
    <w:rsid w:val="00FF6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CA594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966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66A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66A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66A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66A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CA594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966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66A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66A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66A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66A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lipnja 2017.</izvorni_sadrzaj>
    <derivirana_varijabla naziv="DomainObject.DatumDonosenjaOdluke_1">27.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633</izvorni_sadrzaj>
    <derivirana_varijabla naziv="DomainObject.Predmet.Broj_1">633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2017.</izvorni_sadrzaj>
    <derivirana_varijabla naziv="DomainObject.Predmet.DatumOsnivanja_1">21.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12367.58</izvorni_sadrzaj>
    <derivirana_varijabla naziv="DomainObject.Predmet.InicijalnaVrijednost_1">12367.58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St-633/2017</izvorni_sadrzaj>
    <derivirana_varijabla naziv="DomainObject.Predmet.OznakaBroj_1">St-633/2017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 st. 1 SZ</izvorni_sadrzaj>
    <derivirana_varijabla naziv="DomainObject.Predmet.PrimjedbaSuca_1">čl. 429 st. 1 SZ</derivirana_varijabla>
  </DomainObject.Predmet.PrimjedbaSuca>
  <DomainObject.Predmet.ProtustrankaFormated>
    <izvorni_sadrzaj>  ODOR j.d.o.o. za proizvodnju i trgovinu</izvorni_sadrzaj>
    <derivirana_varijabla naziv="DomainObject.Predmet.ProtustrankaFormated_1">  ODOR j.d.o.o. za proizvodnju i trgovinu</derivirana_varijabla>
  </DomainObject.Predmet.ProtustrankaFormated>
  <DomainObject.Predmet.ProtustrankaFormatedOIB>
    <izvorni_sadrzaj>  ODOR j.d.o.o. za proizvodnju i trgovinu, OIB 42672363899</izvorni_sadrzaj>
    <derivirana_varijabla naziv="DomainObject.Predmet.ProtustrankaFormatedOIB_1">  ODOR j.d.o.o. za proizvodnju i trgovinu, OIB 42672363899</derivirana_varijabla>
  </DomainObject.Predmet.ProtustrankaFormatedOIB>
  <DomainObject.Predmet.ProtustrankaFormatedWithAdress>
    <izvorni_sadrzaj> ODOR j.d.o.o. za proizvodnju i trgovinu, Marka Marulića 5, 34000 Požega</izvorni_sadrzaj>
    <derivirana_varijabla naziv="DomainObject.Predmet.ProtustrankaFormatedWithAdress_1"> ODOR j.d.o.o. za proizvodnju i trgovinu, Marka Marulića 5, 34000 Požega</derivirana_varijabla>
  </DomainObject.Predmet.ProtustrankaFormatedWithAdress>
  <DomainObject.Predmet.ProtustrankaFormatedWithAdressOIB>
    <izvorni_sadrzaj> ODOR j.d.o.o. za proizvodnju i trgovinu, OIB 42672363899, Marka Marulića 5, 34000 Požega</izvorni_sadrzaj>
    <derivirana_varijabla naziv="DomainObject.Predmet.ProtustrankaFormatedWithAdressOIB_1"> ODOR j.d.o.o. za proizvodnju i trgovinu, OIB 42672363899, Marka Marulića 5, 34000 Požega</derivirana_varijabla>
  </DomainObject.Predmet.ProtustrankaFormatedWithAdressOIB>
  <DomainObject.Predmet.ProtustrankaWithAdress>
    <izvorni_sadrzaj>ODOR j.d.o.o. za proizvodnju i trgovinu Marka Marulića 5, 34000 Požega</izvorni_sadrzaj>
    <derivirana_varijabla naziv="DomainObject.Predmet.ProtustrankaWithAdress_1">ODOR j.d.o.o. za proizvodnju i trgovinu Marka Marulića 5, 34000 Požega</derivirana_varijabla>
  </DomainObject.Predmet.ProtustrankaWithAdress>
  <DomainObject.Predmet.ProtustrankaWithAdressOIB>
    <izvorni_sadrzaj>ODOR j.d.o.o. za proizvodnju i trgovinu, OIB 42672363899, Marka Marulića 5, 34000 Požega</izvorni_sadrzaj>
    <derivirana_varijabla naziv="DomainObject.Predmet.ProtustrankaWithAdressOIB_1">ODOR j.d.o.o. za proizvodnju i trgovinu, OIB 42672363899, Marka Marulića 5, 34000 Požega</derivirana_varijabla>
  </DomainObject.Predmet.ProtustrankaWithAdressOIB>
  <DomainObject.Predmet.ProtustrankaNazivFormated>
    <izvorni_sadrzaj>ODOR j.d.o.o. za proizvodnju i trgovinu</izvorni_sadrzaj>
    <derivirana_varijabla naziv="DomainObject.Predmet.ProtustrankaNazivFormated_1">ODOR j.d.o.o. za proizvodnju i trgovinu</derivirana_varijabla>
  </DomainObject.Predmet.ProtustrankaNazivFormated>
  <DomainObject.Predmet.ProtustrankaNazivFormatedOIB>
    <izvorni_sadrzaj>ODOR j.d.o.o. za proizvodnju i trgovinu, OIB 42672363899</izvorni_sadrzaj>
    <derivirana_varijabla naziv="DomainObject.Predmet.ProtustrankaNazivFormatedOIB_1">ODOR j.d.o.o. za proizvodnju i trgovinu, OIB 42672363899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ODOR j.d.o.o. za proizvodnju i trgovinu</item>
    </izvorni_sadrzaj>
    <derivirana_varijabla naziv="DomainObject.Predmet.ProtuStrankaListFormated_1">
      <item>ODOR j.d.o.o. za proizvodnju i trgovinu</item>
    </derivirana_varijabla>
  </DomainObject.Predmet.ProtuStrankaListFormated>
  <DomainObject.Predmet.ProtuStrankaListFormatedOIB>
    <izvorni_sadrzaj>
      <item>ODOR j.d.o.o. za proizvodnju i trgovinu, OIB 42672363899</item>
    </izvorni_sadrzaj>
    <derivirana_varijabla naziv="DomainObject.Predmet.ProtuStrankaListFormatedOIB_1">
      <item>ODOR j.d.o.o. za proizvodnju i trgovinu, OIB 42672363899</item>
    </derivirana_varijabla>
  </DomainObject.Predmet.ProtuStrankaListFormatedOIB>
  <DomainObject.Predmet.ProtuStrankaListFormatedWithAdress>
    <izvorni_sadrzaj>
      <item>ODOR j.d.o.o. za proizvodnju i trgovinu, Marka Marulića 5, 34000 Požega</item>
    </izvorni_sadrzaj>
    <derivirana_varijabla naziv="DomainObject.Predmet.ProtuStrankaListFormatedWithAdress_1">
      <item>ODOR j.d.o.o. za proizvodnju i trgovinu, Marka Marulića 5, 34000 Požega</item>
    </derivirana_varijabla>
  </DomainObject.Predmet.ProtuStrankaListFormatedWithAdress>
  <DomainObject.Predmet.ProtuStrankaListFormatedWithAdressOIB>
    <izvorni_sadrzaj>
      <item>ODOR j.d.o.o. za proizvodnju i trgovinu, OIB 42672363899, Marka Marulića 5, 34000 Požega</item>
    </izvorni_sadrzaj>
    <derivirana_varijabla naziv="DomainObject.Predmet.ProtuStrankaListFormatedWithAdressOIB_1">
      <item>ODOR j.d.o.o. za proizvodnju i trgovinu, OIB 42672363899, Marka Marulića 5, 34000 Požega</item>
    </derivirana_varijabla>
  </DomainObject.Predmet.ProtuStrankaListFormatedWithAdressOIB>
  <DomainObject.Predmet.ProtuStrankaListNazivFormated>
    <izvorni_sadrzaj>
      <item>ODOR j.d.o.o. za proizvodnju i trgovinu</item>
    </izvorni_sadrzaj>
    <derivirana_varijabla naziv="DomainObject.Predmet.ProtuStrankaListNazivFormated_1">
      <item>ODOR j.d.o.o. za proizvodnju i trgovinu</item>
    </derivirana_varijabla>
  </DomainObject.Predmet.ProtuStrankaListNazivFormated>
  <DomainObject.Predmet.ProtuStrankaListNazivFormatedOIB>
    <izvorni_sadrzaj>
      <item>ODOR j.d.o.o. za proizvodnju i trgovinu, OIB 42672363899</item>
    </izvorni_sadrzaj>
    <derivirana_varijabla naziv="DomainObject.Predmet.ProtuStrankaListNazivFormatedOIB_1">
      <item>ODOR j.d.o.o. za proizvodnju i trgovinu, OIB 42672363899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2017.</izvorni_sadrzaj>
    <derivirana_varijabla naziv="DomainObject.Datum_1">27.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ODOR j.d.o.o. za proizvodnju i trgovinu</izvorni_sadrzaj>
    <derivirana_varijabla naziv="DomainObject.Predmet.ProtustrankaIDrugi_1">ODOR j.d.o.o. za proizvodnju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ODOR j.d.o.o. za proizvodnju i trgovinu, OIB 42672363899, Marka Marulića 5, 34000 Požega</izvorni_sadrzaj>
    <derivirana_varijabla naziv="DomainObject.Predmet.ProtustrankaIDrugiAdressOIB_1">ODOR j.d.o.o. za proizvodnju i trgovinu, OIB 42672363899, Marka Marulića 5,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ODOR j.d.o.o. za proizvodnju i trgovinu</item>
    </izvorni_sadrzaj>
    <derivirana_varijabla naziv="DomainObject.Predmet.SudioniciListNaziv_1">
      <item>Financijska agencija</item>
      <item>ODOR j.d.o.o. za proizvodnju i trgovinu</item>
    </derivirana_varijabla>
  </DomainObject.Predmet.SudioniciListNaziv>
  <DomainObject.Predmet.SudioniciListAdressOIB>
    <izvorni_sadrzaj>
      <item>Financijska agencija, OIB 85821130368, Ulica grada Vukovara 70,10000 Zagreb</item>
      <item>ODOR j.d.o.o. za proizvodnju i trgovinu, OIB 42672363899, Marka Marulića 5,34000 Požega</item>
    </izvorni_sadrzaj>
    <derivirana_varijabla naziv="DomainObject.Predmet.SudioniciListAdressOIB_1">
      <item>Financijska agencija, OIB 85821130368, Ulica grada Vukovara 70,10000 Zagreb</item>
      <item>ODOR j.d.o.o. za proizvodnju i trgovinu, OIB 42672363899, Marka Marulića 5,34000 Požega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42672363899</item>
    </izvorni_sadrzaj>
    <derivirana_varijabla naziv="DomainObject.Predmet.SudioniciListNazivOIB_1">
      <item>, OIB 85821130368</item>
      <item>, OIB 42672363899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1</properties:Pages>
  <properties:Words>363</properties:Words>
  <properties:Characters>1944</properties:Characters>
  <properties:Lines>52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2017-06-26T10:37:00Z</dcterms:created>
  <dc:creator>Korisnik</dc:creator>
  <cp:lastModifiedBy>wsadmin</cp:lastModifiedBy>
  <cp:lastPrinted>2017-06-26T10:37:00Z</cp:lastPrinted>
  <dcterms:modified xmlns:xsi="http://www.w3.org/2001/XMLSchema-instance" xsi:type="dcterms:W3CDTF">2017-06-27T08:43:00Z</dcterms:modified>
  <cp:revision>5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