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0b67" w14:paraId="ef60b67" w:rsidRDefault="00F86780" w:rsidP="005B37B0" w:rsidR="00F86780" w:rsidRPr="00192B34">
      <w:pPr>
        <w15:collapsed w:val="false"/>
        <w:rPr>
          <w:b/>
        </w:rPr>
      </w:pPr>
      <w:bookmarkStart w:name="_GoBack" w:id="0"/>
      <w:bookmarkEnd w:id="0"/>
    </w:p>
    <w:p w:rsidRDefault="005B37B0" w:rsidP="005B37B0" w:rsidR="005B37B0" w:rsidRPr="00192B34">
      <w:pPr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677B8" w:rsidP="005B37B0" w:rsidR="006677B8">
      <w:pPr>
        <w:jc w:val="both"/>
      </w:pPr>
    </w:p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F678A">
        <w:t>481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F678A">
        <w:rPr>
          <w:b/>
          <w:bCs/>
        </w:rPr>
        <w:t xml:space="preserve">ATLANTIK PROMOCIJA d.o.o. turistička agencija, Rijeka, Užarska 17, OIB 81801803893 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4F678A">
        <w:rPr>
          <w:b/>
        </w:rPr>
        <w:t>12.306.565,53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F678A">
      <w:t>481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37F90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F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F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F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F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F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F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F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F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ATLANTIK PROMOCIJA d.o.o.  Rijeka</izvorni_sadrzaj>
    <derivirana_varijabla naziv="DomainObject.Predmet.ProtustrankaFormated_1">  ATLANTIK PROMOCIJA d.o.o.  Rijeka</derivirana_varijabla>
  </DomainObject.Predmet.ProtustrankaFormated>
  <DomainObject.Predmet.ProtustrankaFormatedOIB>
    <izvorni_sadrzaj>  ATLANTIK PROMOCIJA d.o.o.  Rijeka, OIB 81801803893</izvorni_sadrzaj>
    <derivirana_varijabla naziv="DomainObject.Predmet.ProtustrankaFormatedOIB_1">  ATLANTIK PROMOCIJA d.o.o.  Rijeka, OIB 81801803893</derivirana_varijabla>
  </DomainObject.Predmet.ProtustrankaFormatedOIB>
  <DomainObject.Predmet.ProtustrankaFormatedWithAdress>
    <izvorni_sadrzaj> ATLANTIK PROMOCIJA d.o.o.  Rijeka, Užarska 17, 51000 Rijeka</izvorni_sadrzaj>
    <derivirana_varijabla naziv="DomainObject.Predmet.ProtustrankaFormatedWithAdress_1"> ATLANTIK PROMOCIJA d.o.o.  Rijeka, Užarska 17, 51000 Rijeka</derivirana_varijabla>
  </DomainObject.Predmet.ProtustrankaFormatedWithAdress>
  <DomainObject.Predmet.ProtustrankaFormatedWithAdressOIB>
    <izvorni_sadrzaj> ATLANTIK PROMOCIJA d.o.o.  Rijeka, OIB 81801803893, Užarska 17, 51000 Rijeka</izvorni_sadrzaj>
    <derivirana_varijabla naziv="DomainObject.Predmet.ProtustrankaFormatedWithAdressOIB_1"> ATLANTIK PROMOCIJA d.o.o.  Rijeka, OIB 81801803893, Užarska 17, 51000 Rijeka</derivirana_varijabla>
  </DomainObject.Predmet.ProtustrankaFormatedWithAdressOIB>
  <DomainObject.Predmet.ProtustrankaWithAdress>
    <izvorni_sadrzaj>ATLANTIK PROMOCIJA d.o.o.  Rijeka Užarska 17, 51000 Rijeka</izvorni_sadrzaj>
    <derivirana_varijabla naziv="DomainObject.Predmet.ProtustrankaWithAdress_1">ATLANTIK PROMOCIJA d.o.o.  Rijeka Užarska 17, 51000 Rijeka</derivirana_varijabla>
  </DomainObject.Predmet.ProtustrankaWithAdress>
  <DomainObject.Predmet.ProtustrankaWithAdressOIB>
    <izvorni_sadrzaj>ATLANTIK PROMOCIJA d.o.o.  Rijeka, OIB 81801803893, Užarska 17, 51000 Rijeka</izvorni_sadrzaj>
    <derivirana_varijabla naziv="DomainObject.Predmet.ProtustrankaWithAdressOIB_1">ATLANTIK PROMOCIJA d.o.o.  Rijeka, OIB 81801803893, Užarska 17, 51000 Rijeka</derivirana_varijabla>
  </DomainObject.Predmet.ProtustrankaWithAdressOIB>
  <DomainObject.Predmet.ProtustrankaNazivFormated>
    <izvorni_sadrzaj>ATLANTIK PROMOCIJA d.o.o.  Rijeka</izvorni_sadrzaj>
    <derivirana_varijabla naziv="DomainObject.Predmet.ProtustrankaNazivFormated_1">ATLANTIK PROMOCIJA d.o.o.  Rijeka</derivirana_varijabla>
  </DomainObject.Predmet.ProtustrankaNazivFormated>
  <DomainObject.Predmet.ProtustrankaNazivFormatedOIB>
    <izvorni_sadrzaj>ATLANTIK PROMOCIJA d.o.o.  Rijeka, OIB 81801803893</izvorni_sadrzaj>
    <derivirana_varijabla naziv="DomainObject.Predmet.ProtustrankaNazivFormatedOIB_1">ATLANTIK PROMOCIJA d.o.o.  Rijeka, OIB 81801803893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ATLANTIK PROMOCIJA d.o.o.  Rijeka</item>
    </izvorni_sadrzaj>
    <derivirana_varijabla naziv="DomainObject.Predmet.ProtuStrankaListFormated_1">
      <item>ATLANTIK PROMOCIJA d.o.o.  Rijeka</item>
    </derivirana_varijabla>
  </DomainObject.Predmet.ProtuStrankaListFormated>
  <DomainObject.Predmet.ProtuStrankaListFormatedOIB>
    <izvorni_sadrzaj>
      <item>ATLANTIK PROMOCIJA d.o.o.  Rijeka, OIB 81801803893</item>
    </izvorni_sadrzaj>
    <derivirana_varijabla naziv="DomainObject.Predmet.ProtuStrankaListFormatedOIB_1">
      <item>ATLANTIK PROMOCIJA d.o.o.  Rijeka, OIB 81801803893</item>
    </derivirana_varijabla>
  </DomainObject.Predmet.ProtuStrankaListFormatedOIB>
  <DomainObject.Predmet.ProtuStrankaListFormatedWithAdress>
    <izvorni_sadrzaj>
      <item>ATLANTIK PROMOCIJA d.o.o.  Rijeka, Užarska 17, 51000 Rijeka</item>
    </izvorni_sadrzaj>
    <derivirana_varijabla naziv="DomainObject.Predmet.ProtuStrankaListFormatedWithAdress_1">
      <item>ATLANTIK PROMOCIJA d.o.o.  Rijeka, Užarska 17, 51000 Rijeka</item>
    </derivirana_varijabla>
  </DomainObject.Predmet.ProtuStrankaListFormatedWithAdress>
  <DomainObject.Predmet.ProtuStrankaListFormatedWithAdressOIB>
    <izvorni_sadrzaj>
      <item>ATLANTIK PROMOCIJA d.o.o.  Rijeka, OIB 81801803893, Užarska 17, 51000 Rijeka</item>
    </izvorni_sadrzaj>
    <derivirana_varijabla naziv="DomainObject.Predmet.ProtuStrankaListFormatedWithAdressOIB_1">
      <item>ATLANTIK PROMOCIJA d.o.o.  Rijeka, OIB 81801803893, Užarska 17, 51000 Rijeka</item>
    </derivirana_varijabla>
  </DomainObject.Predmet.ProtuStrankaListFormatedWithAdressOIB>
  <DomainObject.Predmet.ProtuStrankaListNazivFormated>
    <izvorni_sadrzaj>
      <item>ATLANTIK PROMOCIJA d.o.o.  Rijeka</item>
    </izvorni_sadrzaj>
    <derivirana_varijabla naziv="DomainObject.Predmet.ProtuStrankaListNazivFormated_1">
      <item>ATLANTIK PROMOCIJA d.o.o.  Rijeka</item>
    </derivirana_varijabla>
  </DomainObject.Predmet.ProtuStrankaListNazivFormated>
  <DomainObject.Predmet.ProtuStrankaListNazivFormatedOIB>
    <izvorni_sadrzaj>
      <item>ATLANTIK PROMOCIJA d.o.o.  Rijeka, OIB 81801803893</item>
    </izvorni_sadrzaj>
    <derivirana_varijabla naziv="DomainObject.Predmet.ProtuStrankaListNazivFormatedOIB_1">
      <item>ATLANTIK PROMOCIJA d.o.o.  Rijeka, OIB 81801803893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ATLANTIK PROMOCIJA d.o.o.  Rijeka</izvorni_sadrzaj>
    <derivirana_varijabla naziv="DomainObject.Predmet.ProtustrankaIDrugi_1">ATLANTIK PROMOCIJA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ATLANTIK PROMOCIJA d.o.o.  Rijeka, OIB 81801803893, Užarska 17, 51000 Rijeka</izvorni_sadrzaj>
    <derivirana_varijabla naziv="DomainObject.Predmet.ProtustrankaIDrugiAdressOIB_1">ATLANTIK PROMOCIJA d.o.o.  Rijeka, OIB 81801803893,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ATLANTIK PROMOCIJA d.o.o.  Rijeka</item>
    </izvorni_sadrzaj>
    <derivirana_varijabla naziv="DomainObject.Predmet.SudioniciListNaziv_1">
      <item>FINA  Rijeka</item>
      <item>ATLANTIK PROMOCIJA d.o.o.  Rijeka</item>
    </derivirana_varijabla>
  </DomainObject.Predmet.SudioniciListNaziv>
  <DomainObject.Predmet.SudioniciListAdressOIB>
    <izvorni_sadrzaj>
      <item>FINA  Rijeka, OIB 85821130368, Frana Kurelca 8,51000 Rijeka</item>
      <item>ATLANTIK PROMOCIJA d.o.o.  Rijeka, OIB 81801803893, Užarska 17,51000 Rijeka</item>
    </izvorni_sadrzaj>
    <derivirana_varijabla naziv="DomainObject.Predmet.SudioniciListAdressOIB_1">
      <item>FINA  Rijeka, OIB 85821130368, Frana Kurelca 8,51000 Rijeka</item>
      <item>ATLANTIK PROMOCIJA d.o.o.  Rijeka, OIB 81801803893,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81801803893</item>
    </izvorni_sadrzaj>
    <derivirana_varijabla naziv="DomainObject.Predmet.SudioniciListNazivOIB_1">
      <item>, OIB 85821130368</item>
      <item>, OIB 81801803893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7AC31-185E-4D2C-8B94-6008AC9EA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270</properties:Words>
  <properties:Characters>1360</properties:Characters>
  <properties:Lines>59</properties:Lines>
  <properties:Paragraphs>19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2015-11-26T09:36:00Z</cp:lastPrinted>
  <dcterms:modified xmlns:xsi="http://www.w3.org/2001/XMLSchema-instance" xsi:type="dcterms:W3CDTF">2015-11-26T09:37:00Z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