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65a4" w14:paraId="16465a4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</w:t>
      </w:r>
      <w:r w:rsidR="00C53D2A">
        <w:rPr>
          <w:rFonts w:cs="Times New Roman" w:eastAsia="Times New Roman"/>
          <w:lang w:eastAsia="hr-HR"/>
        </w:rPr>
        <w:t>2</w:t>
      </w:r>
      <w:r w:rsidR="00C44639">
        <w:rPr>
          <w:rFonts w:cs="Times New Roman" w:eastAsia="Times New Roman"/>
          <w:lang w:eastAsia="hr-HR"/>
        </w:rPr>
        <w:t>2</w:t>
      </w:r>
      <w:r w:rsidR="00ED653B">
        <w:rPr>
          <w:rFonts w:cs="Times New Roman" w:eastAsia="Times New Roman"/>
          <w:lang w:eastAsia="hr-HR"/>
        </w:rPr>
        <w:t>2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ED653B">
        <w:t>BAS LIRA</w:t>
      </w:r>
      <w:r w:rsidR="00B2793F" w:rsidRPr="00B2793F">
        <w:t xml:space="preserve"> </w:t>
      </w:r>
      <w:r w:rsidR="00C44639">
        <w:t xml:space="preserve">jednostavno društvo s ograničenom odgovornošću za </w:t>
      </w:r>
      <w:r w:rsidR="00ED653B">
        <w:t>ugostiteljstvo</w:t>
      </w:r>
      <w:r w:rsidR="00C44639">
        <w:t>,</w:t>
      </w:r>
      <w:r w:rsidR="00427A42">
        <w:t xml:space="preserve"> </w:t>
      </w:r>
      <w:r w:rsidR="00177D9E">
        <w:t>Zagreb</w:t>
      </w:r>
      <w:r w:rsidR="00427A42">
        <w:t>,</w:t>
      </w:r>
      <w:r w:rsidR="00F0296A">
        <w:t xml:space="preserve"> </w:t>
      </w:r>
      <w:r w:rsidR="00ED653B">
        <w:t>Nikole Tesle 5</w:t>
      </w:r>
      <w:r w:rsidR="00427A42">
        <w:t xml:space="preserve">, OIB: </w:t>
      </w:r>
      <w:r w:rsidR="00ED653B">
        <w:t>98383127389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ED653B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F05E81">
      <w:pPr>
        <w:ind w:firstLine="708"/>
        <w:jc w:val="both"/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ED653B">
        <w:t>BAS LIRA</w:t>
      </w:r>
      <w:r w:rsidR="00F05E81" w:rsidRPr="00B2793F">
        <w:t xml:space="preserve"> </w:t>
      </w:r>
      <w:r w:rsidR="00F05E81">
        <w:t xml:space="preserve">jednostavno društvo s ograničenom odgovornošću za </w:t>
      </w:r>
      <w:r w:rsidR="00ED653B">
        <w:t>ugostiteljstvo</w:t>
      </w:r>
      <w:r w:rsidR="00F05E81">
        <w:t xml:space="preserve">, Zagreb, </w:t>
      </w:r>
      <w:r w:rsidR="00ED653B">
        <w:t>Nikole Tesle 5</w:t>
      </w:r>
      <w:r w:rsidR="00F05E81">
        <w:t xml:space="preserve">, OIB: </w:t>
      </w:r>
      <w:r w:rsidR="00ED653B">
        <w:t>98383127389</w:t>
      </w:r>
      <w:r w:rsidR="00F05E81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</w:t>
      </w:r>
      <w:r w:rsidR="00A2477A">
        <w:rPr>
          <w:rFonts w:cs="Times New Roman" w:eastAsia="Times New Roman"/>
          <w:lang w:eastAsia="hr-HR"/>
        </w:rPr>
        <w:t xml:space="preserve">   </w:t>
      </w:r>
      <w:r w:rsidRPr="00907AB4">
        <w:rPr>
          <w:rFonts w:cs="Times New Roman" w:eastAsia="Times New Roman"/>
          <w:lang w:eastAsia="hr-HR"/>
        </w:rPr>
        <w:t xml:space="preserve">Iznos duga evidentiran na temelju neizvršenih osnova za plaćanje </w:t>
      </w:r>
      <w:r w:rsidR="00ED653B">
        <w:rPr>
          <w:rFonts w:cs="Times New Roman" w:eastAsia="Times New Roman"/>
          <w:lang w:eastAsia="hr-HR"/>
        </w:rPr>
        <w:t>29</w:t>
      </w:r>
      <w:r w:rsidR="00856FA6">
        <w:rPr>
          <w:rFonts w:cs="Times New Roman" w:eastAsia="Times New Roman"/>
          <w:lang w:eastAsia="hr-HR"/>
        </w:rPr>
        <w:t>.</w:t>
      </w:r>
      <w:r w:rsidR="00F05E81">
        <w:rPr>
          <w:rFonts w:cs="Times New Roman" w:eastAsia="Times New Roman"/>
          <w:lang w:eastAsia="hr-HR"/>
        </w:rPr>
        <w:t>6</w:t>
      </w:r>
      <w:r w:rsidR="00ED653B">
        <w:rPr>
          <w:rFonts w:cs="Times New Roman" w:eastAsia="Times New Roman"/>
          <w:lang w:eastAsia="hr-HR"/>
        </w:rPr>
        <w:t>76</w:t>
      </w:r>
      <w:r w:rsidR="00856FA6">
        <w:rPr>
          <w:rFonts w:cs="Times New Roman" w:eastAsia="Times New Roman"/>
          <w:lang w:eastAsia="hr-HR"/>
        </w:rPr>
        <w:t>,</w:t>
      </w:r>
      <w:r w:rsidR="00ED653B">
        <w:rPr>
          <w:rFonts w:cs="Times New Roman" w:eastAsia="Times New Roman"/>
          <w:lang w:eastAsia="hr-HR"/>
        </w:rPr>
        <w:t>42</w:t>
      </w:r>
      <w:r w:rsidR="006B6789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</w:t>
      </w:r>
      <w:r w:rsidR="00A2477A">
        <w:rPr>
          <w:rFonts w:cs="Times New Roman" w:eastAsia="Times New Roman"/>
          <w:lang w:eastAsia="hr-HR"/>
        </w:rPr>
        <w:t xml:space="preserve">  </w:t>
      </w:r>
      <w:r w:rsidRPr="00907AB4">
        <w:rPr>
          <w:rFonts w:cs="Times New Roman" w:eastAsia="Times New Roman"/>
          <w:lang w:eastAsia="hr-HR"/>
        </w:rPr>
        <w:t xml:space="preserve">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</w:t>
      </w:r>
      <w:r w:rsidR="00A2477A">
        <w:rPr>
          <w:rFonts w:cs="Times New Roman" w:eastAsia="Times New Roman"/>
          <w:lang w:eastAsia="hr-HR"/>
        </w:rPr>
        <w:t xml:space="preserve">  </w:t>
      </w:r>
      <w:r w:rsidRPr="00907AB4">
        <w:rPr>
          <w:rFonts w:cs="Times New Roman" w:eastAsia="Times New Roman"/>
          <w:lang w:eastAsia="hr-HR"/>
        </w:rPr>
        <w:t xml:space="preserve">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ED653B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6E7308">
        <w:rPr>
          <w:rFonts w:cs="Times New Roman" w:eastAsia="Times New Roman"/>
          <w:lang w:eastAsia="hr-HR"/>
        </w:rPr>
        <w:t xml:space="preserve">, v. r. </w:t>
      </w:r>
    </w:p>
    <w:p w:rsidRDefault="006E7308" w:rsidP="00907AB4" w:rsidR="006E7308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6E7308" w:rsidP="004A36CD" w:rsidR="006E7308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>Za točnost otpravka:</w:t>
      </w:r>
    </w:p>
    <w:p w:rsidRDefault="006E7308" w:rsidP="00907AB4" w:rsidR="006E7308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               Marijana Blažun</w:t>
      </w: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77D9E"/>
    <w:rsid w:val="00185AF0"/>
    <w:rsid w:val="001A5804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B2DE6"/>
    <w:rsid w:val="004C7061"/>
    <w:rsid w:val="004E4F16"/>
    <w:rsid w:val="004E7324"/>
    <w:rsid w:val="004F106F"/>
    <w:rsid w:val="00512644"/>
    <w:rsid w:val="00541E11"/>
    <w:rsid w:val="00543AB4"/>
    <w:rsid w:val="005C7BEC"/>
    <w:rsid w:val="0061338A"/>
    <w:rsid w:val="00640D1E"/>
    <w:rsid w:val="00682189"/>
    <w:rsid w:val="006B6789"/>
    <w:rsid w:val="006B7119"/>
    <w:rsid w:val="006E7308"/>
    <w:rsid w:val="007132BB"/>
    <w:rsid w:val="007329B5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92706"/>
    <w:rsid w:val="009B2898"/>
    <w:rsid w:val="009D1C66"/>
    <w:rsid w:val="009F26F0"/>
    <w:rsid w:val="00A1720E"/>
    <w:rsid w:val="00A2477A"/>
    <w:rsid w:val="00A454AD"/>
    <w:rsid w:val="00A80E54"/>
    <w:rsid w:val="00B2793F"/>
    <w:rsid w:val="00B37838"/>
    <w:rsid w:val="00B9067A"/>
    <w:rsid w:val="00BD3B48"/>
    <w:rsid w:val="00BD4211"/>
    <w:rsid w:val="00BF0A6A"/>
    <w:rsid w:val="00C275BC"/>
    <w:rsid w:val="00C3281E"/>
    <w:rsid w:val="00C44639"/>
    <w:rsid w:val="00C53427"/>
    <w:rsid w:val="00C53D2A"/>
    <w:rsid w:val="00C83325"/>
    <w:rsid w:val="00CF2305"/>
    <w:rsid w:val="00D040B6"/>
    <w:rsid w:val="00D165AC"/>
    <w:rsid w:val="00D2232D"/>
    <w:rsid w:val="00D62A59"/>
    <w:rsid w:val="00D83B7C"/>
    <w:rsid w:val="00DF0D66"/>
    <w:rsid w:val="00E77974"/>
    <w:rsid w:val="00E9568D"/>
    <w:rsid w:val="00EC0067"/>
    <w:rsid w:val="00ED653B"/>
    <w:rsid w:val="00F0296A"/>
    <w:rsid w:val="00F05E81"/>
    <w:rsid w:val="00F16860"/>
    <w:rsid w:val="00F26428"/>
    <w:rsid w:val="00F3008C"/>
    <w:rsid w:val="00F60B02"/>
    <w:rsid w:val="00F742AC"/>
    <w:rsid w:val="00F95E52"/>
    <w:rsid w:val="00FB5452"/>
    <w:rsid w:val="00FC0A06"/>
    <w:rsid w:val="00FC270F"/>
    <w:rsid w:val="00FD003D"/>
    <w:rsid w:val="00FE3D72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7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30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730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730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730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7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30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730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730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730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St-1222/2018</izvorni_sadrzaj>
    <derivirana_varijabla naziv="DomainObject.Predmet.OznakaBroj_1">St-1222/2018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 LIRA jednostavno društvo s ograničenom odgovornošću za ugostiteljstvo zastupanog po punomoćniku Tomislav Sukser</izvorni_sadrzaj>
    <derivirana_varijabla naziv="DomainObject.Predmet.ProtustrankaFormated_1">  BAS LIRA jednostavno društvo s ograničenom odgovornošću za ugostiteljstvo zastupanog po punomoćniku Tomislav Sukser</derivirana_varijabla>
  </DomainObject.Predmet.ProtustrankaFormated>
  <DomainObject.Predmet.ProtustrankaFormatedOIB>
    <izvorni_sadrzaj>  BAS LIRA jednostavno društvo s ograničenom odgovornošću za ugostiteljstvo, OIB 98383127389 zastupanog po punomoćniku Tomislav Sukser</izvorni_sadrzaj>
    <derivirana_varijabla naziv="DomainObject.Predmet.ProtustrankaFormatedOIB_1">  BAS LIRA jednostavno društvo s ograničenom odgovornošću za ugostiteljstvo, OIB 98383127389 zastupanog po punomoćniku Tomislav Sukser</derivirana_varijabla>
  </DomainObject.Predmet.ProtustrankaFormatedOIB>
  <DomainObject.Predmet.ProtustrankaFormatedWithAdress>
    <izvorni_sadrzaj> BAS LIRA jednostavno društvo s ograničenom odgovornošću za ugostiteljstvo, Nikole Tesle 5, 10000 Zagreb zastupanog po punomoćniku Tomislav Sukser</izvorni_sadrzaj>
    <derivirana_varijabla naziv="DomainObject.Predmet.ProtustrankaFormatedWithAdress_1"> BAS LIRA jednostavno društvo s ograničenom odgovornošću za ugostiteljstvo, Nikole Tesle 5, 10000 Zagreb zastupanog po punomoćniku Tomislav Sukser</derivirana_varijabla>
  </DomainObject.Predmet.ProtustrankaFormatedWithAdress>
  <DomainObject.Predmet.ProtustrankaFormatedWithAdressOIB>
    <izvorni_sadrzaj> BAS LIRA jednostavno društvo s ograničenom odgovornošću za ugostiteljstvo, OIB 98383127389, Nikole Tesle 5, 10000 Zagreb zastupanog po punomoćniku Tomislav Sukser</izvorni_sadrzaj>
    <derivirana_varijabla naziv="DomainObject.Predmet.ProtustrankaFormatedWithAdressOIB_1"> BAS LIRA jednostavno društvo s ograničenom odgovornošću za ugostiteljstvo, OIB 98383127389, Nikole Tesle 5, 10000 Zagreb zastupanog po punomoćniku Tomislav Sukser</derivirana_varijabla>
  </DomainObject.Predmet.ProtustrankaFormatedWithAdressOIB>
  <DomainObject.Predmet.ProtustrankaWithAdress>
    <izvorni_sadrzaj>BAS LIRA jednostavno društvo s ograničenom odgovornošću za ugostiteljstvo Nikole Tesle 5, 10000 Zagreb</izvorni_sadrzaj>
    <derivirana_varijabla naziv="DomainObject.Predmet.ProtustrankaWithAdress_1">BAS LIRA jednostavno društvo s ograničenom odgovornošću za ugostiteljstvo Nikole Tesle 5, 10000 Zagreb</derivirana_varijabla>
  </DomainObject.Predmet.ProtustrankaWithAdress>
  <DomainObject.Predmet.ProtustrankaWithAdressOIB>
    <izvorni_sadrzaj>BAS LIRA jednostavno društvo s ograničenom odgovornošću za ugostiteljstvo, OIB 98383127389, Nikole Tesle 5, 10000 Zagreb</izvorni_sadrzaj>
    <derivirana_varijabla naziv="DomainObject.Predmet.ProtustrankaWithAdressOIB_1">BAS LIRA jednostavno društvo s ograničenom odgovornošću za ugostiteljstvo, OIB 98383127389, Nikole Tesle 5, 10000 Zagreb</derivirana_varijabla>
  </DomainObject.Predmet.ProtustrankaWithAdressOIB>
  <DomainObject.Predmet.ProtustrankaNazivFormated>
    <izvorni_sadrzaj>BAS LIRA jednostavno društvo s ograničenom odgovornošću za ugostiteljstvo</izvorni_sadrzaj>
    <derivirana_varijabla naziv="DomainObject.Predmet.ProtustrankaNazivFormated_1">BAS LIRA jednostavno društvo s ograničenom odgovornošću za ugostiteljstvo</derivirana_varijabla>
  </DomainObject.Predmet.ProtustrankaNazivFormated>
  <DomainObject.Predmet.ProtustrankaNazivFormatedOIB>
    <izvorni_sadrzaj>BAS LIRA jednostavno društvo s ograničenom odgovornošću za ugostiteljstvo, OIB 98383127389</izvorni_sadrzaj>
    <derivirana_varijabla naziv="DomainObject.Predmet.ProtustrankaNazivFormatedOIB_1">BAS LIRA jednostavno društvo s ograničenom odgovornošću za ugostiteljstvo, OIB 98383127389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 LIRA jednostavno društvo s ograničenom odgovornošću za ugostiteljstvo zastupanog po punomoćniku Tomislav Sukser</item>
    </izvorni_sadrzaj>
    <derivirana_varijabla naziv="DomainObject.Predmet.ProtuStrankaListFormated_1">
      <item>BAS LIRA jednostavno društvo s ograničenom odgovornošću za ugostiteljstvo zastupanog po punomoćniku Tomislav Sukser</item>
    </derivirana_varijabla>
  </DomainObject.Predmet.ProtuStrankaListFormated>
  <DomainObject.Predmet.ProtuStrankaListFormatedOIB>
    <izvorni_sadrzaj>
      <item>BAS LIRA jednostavno društvo s ograničenom odgovornošću za ugostiteljstvo, OIB 98383127389 zastupanog po punomoćniku Tomislav Sukser</item>
    </izvorni_sadrzaj>
    <derivirana_varijabla naziv="DomainObject.Predmet.ProtuStrankaListFormatedOIB_1">
      <item>BAS LIRA jednostavno društvo s ograničenom odgovornošću za ugostiteljstvo, OIB 98383127389 zastupanog po punomoćniku Tomislav Sukser</item>
    </derivirana_varijabla>
  </DomainObject.Predmet.ProtuStrankaListFormatedOIB>
  <DomainObject.Predmet.ProtuStrankaListFormatedWithAdress>
    <izvorni_sadrzaj>
      <item>BAS LIRA jednostavno društvo s ograničenom odgovornošću za ugostiteljstvo, Nikole Tesle 5, 10000 Zagreb zastupanog po punomoćniku Tomislav Sukser</item>
    </izvorni_sadrzaj>
    <derivirana_varijabla naziv="DomainObject.Predmet.ProtuStrankaListFormatedWithAdress_1">
      <item>BAS LIRA jednostavno društvo s ograničenom odgovornošću za ugostiteljstvo, Nikole Tesle 5, 10000 Zagreb zastupanog po punomoćniku Tomislav Sukser</item>
    </derivirana_varijabla>
  </DomainObject.Predmet.ProtuStrankaListFormatedWithAdress>
  <DomainObject.Predmet.ProtuStrankaListFormatedWithAdressOIB>
    <izvorni_sadrzaj>
      <item>BAS LIRA jednostavno društvo s ograničenom odgovornošću za ugostiteljstvo, OIB 98383127389, Nikole Tesle 5, 10000 Zagreb zastupanog po punomoćniku Tomislav Sukser</item>
    </izvorni_sadrzaj>
    <derivirana_varijabla naziv="DomainObject.Predmet.ProtuStrankaListFormatedWithAdressOIB_1">
      <item>BAS LIRA jednostavno društvo s ograničenom odgovornošću za ugostiteljstvo, OIB 98383127389, Nikole Tesle 5, 10000 Zagreb zastupanog po punomoćniku Tomislav Sukser</item>
    </derivirana_varijabla>
  </DomainObject.Predmet.ProtuStrankaListFormatedWithAdressOIB>
  <DomainObject.Predmet.ProtuStrankaListNazivFormated>
    <izvorni_sadrzaj>
      <item>BAS LIRA jednostavno društvo s ograničenom odgovornošću za ugostiteljstvo</item>
    </izvorni_sadrzaj>
    <derivirana_varijabla naziv="DomainObject.Predmet.ProtuStrankaListNazivFormated_1">
      <item>BAS LIRA jednostavno društvo s ograničenom odgovornošću za ugostiteljstvo</item>
    </derivirana_varijabla>
  </DomainObject.Predmet.ProtuStrankaListNazivFormated>
  <DomainObject.Predmet.ProtuStrankaListNazivFormatedOIB>
    <izvorni_sadrzaj>
      <item>BAS LIRA jednostavno društvo s ograničenom odgovornošću za ugostiteljstvo, OIB 98383127389</item>
    </izvorni_sadrzaj>
    <derivirana_varijabla naziv="DomainObject.Predmet.ProtuStrankaListNazivFormatedOIB_1">
      <item>BAS LIRA jednostavno društvo s ograničenom odgovornošću za ugostiteljstvo, OIB 98383127389</item>
    </derivirana_varijabla>
  </DomainObject.Predmet.ProtuStrankaListNazivFormatedOIB>
  <DomainObject.Predmet.OstaliListFormated>
    <izvorni_sadrzaj>
      <item>Tomislav Sukser punomoćnik sudionika u postupku BAS LIRA jednostavno društvo s ograničenom odgovornošću za ugostiteljstvo</item>
    </izvorni_sadrzaj>
    <derivirana_varijabla naziv="DomainObject.Predmet.OstaliListFormated_1">
      <item>Tomislav Sukser punomoćnik sudionika u postupku BAS LIRA jednostavno društvo s ograničenom odgovornošću za ugostiteljstvo</item>
    </derivirana_varijabla>
  </DomainObject.Predmet.OstaliListFormated>
  <DomainObject.Predmet.OstaliListFormatedOIB>
    <izvorni_sadrzaj>
      <item>Tomislav Sukser, OIB 49766728100 punomoćnik sudionika u postupku BAS LIRA jednostavno društvo s ograničenom odgovornošću za ugostiteljstvo</item>
    </izvorni_sadrzaj>
    <derivirana_varijabla naziv="DomainObject.Predmet.OstaliListFormatedOIB_1">
      <item>Tomislav Sukser, OIB 49766728100 punomoćnik sudionika u postupku BAS LIRA jednostavno društvo s ograničenom odgovornošću za ugostiteljstvo</item>
    </derivirana_varijabla>
  </DomainObject.Predmet.OstaliListFormatedOIB>
  <DomainObject.Predmet.OstaliListFormatedWithAdress>
    <izvorni_sadrzaj>
      <item>Tomislav Sukser, Dobri dol 41, 10000 Zagreb punomoćnik sudionika u postupku BAS LIRA jednostavno društvo s ograničenom odgovornošću za ugostiteljstvo</item>
    </izvorni_sadrzaj>
    <derivirana_varijabla naziv="DomainObject.Predmet.OstaliListFormatedWithAdress_1">
      <item>Tomislav Sukser, Dobri dol 41, 10000 Zagreb punomoćnik sudionika u postupku BAS LIRA jednostavno društvo s ograničenom odgovornošću za ugostiteljstvo</item>
    </derivirana_varijabla>
  </DomainObject.Predmet.OstaliListFormatedWithAdress>
  <DomainObject.Predmet.OstaliListFormatedWithAdressOIB>
    <izvorni_sadrzaj>
      <item>Tomislav Sukser, OIB 49766728100, Dobri dol 41, 10000 Zagreb punomoćnik sudionika u postupku BAS LIRA jednostavno društvo s ograničenom odgovornošću za ugostiteljstvo</item>
    </izvorni_sadrzaj>
    <derivirana_varijabla naziv="DomainObject.Predmet.OstaliListFormatedWithAdressOIB_1">
      <item>Tomislav Sukser, OIB 49766728100, Dobri dol 41, 10000 Zagreb punomoćnik sudionika u postupku BAS LIRA jednostavno društvo s ograničenom odgovornošću za ugostiteljstvo</item>
    </derivirana_varijabla>
  </DomainObject.Predmet.OstaliListFormatedWithAdressOIB>
  <DomainObject.Predmet.OstaliListNazivFormated>
    <izvorni_sadrzaj>
      <item>Tomislav Sukser</item>
    </izvorni_sadrzaj>
    <derivirana_varijabla naziv="DomainObject.Predmet.OstaliListNazivFormated_1">
      <item>Tomislav Sukser</item>
    </derivirana_varijabla>
  </DomainObject.Predmet.OstaliListNazivFormated>
  <DomainObject.Predmet.OstaliListNazivFormatedOIB>
    <izvorni_sadrzaj>
      <item>Tomislav Sukser, OIB 49766728100</item>
    </izvorni_sadrzaj>
    <derivirana_varijabla naziv="DomainObject.Predmet.OstaliListNazivFormatedOIB_1">
      <item>Tomislav Sukser, OIB 49766728100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 LIRA jednostavno društvo s ograničenom odgovornošću za ugostiteljstvo</izvorni_sadrzaj>
    <derivirana_varijabla naziv="DomainObject.Predmet.ProtustrankaIDrugi_1">BAS LIRA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 LIRA jednostavno društvo s ograničenom odgovornošću za ugostiteljstvo, OIB 98383127389, Nikole Tesle 5, 10000 Zagreb</izvorni_sadrzaj>
    <derivirana_varijabla naziv="DomainObject.Predmet.ProtustrankaIDrugiAdressOIB_1">BAS LIRA jednostavno društvo s ograničenom odgovornošću za ugostiteljstvo, OIB 98383127389, Nikole Tesle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 LIRA jednostavno društvo s ograničenom odgovornošću za ugostiteljstvo</item>
      <item>FINA Regionalni centar Zagreb</item>
      <item>Tomislav Sukser</item>
    </izvorni_sadrzaj>
    <derivirana_varijabla naziv="DomainObject.Predmet.SudioniciListNaziv_1">
      <item>BAS LIRA jednostavno društvo s ograničenom odgovornošću za ugostiteljstvo</item>
      <item>FINA Regionalni centar Zagreb</item>
      <item>Tomislav Sukser</item>
    </derivirana_varijabla>
  </DomainObject.Predmet.SudioniciListNaziv>
  <DomainObject.Predmet.SudioniciListAdressOIB>
    <izvorni_sadrzaj>
      <item>BAS LIRA jednostavno društvo s ograničenom odgovornošću za ugostiteljstvo, OIB 98383127389, Nikole Tesle 5,10000 Zagreb</item>
      <item>FINA Regionalni centar Zagreb, OIB 85821130368, Trg svibanjskih žrtava 1995. 1,10000 Zagreb</item>
      <item>Tomislav Sukser, OIB 49766728100, Dobri dol 41,10000 Zagreb</item>
    </izvorni_sadrzaj>
    <derivirana_varijabla naziv="DomainObject.Predmet.SudioniciListAdressOIB_1">
      <item>BAS LIRA jednostavno društvo s ograničenom odgovornošću za ugostiteljstvo, OIB 98383127389, Nikole Tesle 5,10000 Zagreb</item>
      <item>FINA Regionalni centar Zagreb, OIB 85821130368, Trg svibanjskih žrtava 1995. 1,10000 Zagreb</item>
      <item>Tomislav Sukser, OIB 49766728100, Dobri dol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98383127389</item>
      <item>, OIB 85821130368</item>
      <item>, OIB 49766728100</item>
    </izvorni_sadrzaj>
    <derivirana_varijabla naziv="DomainObject.Predmet.SudioniciListNazivOIB_1">
      <item>, OIB 98383127389</item>
      <item>, OIB 85821130368</item>
      <item>, OIB 49766728100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1568</properties:Characters>
  <properties:Lines>44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2018-08-24T05:52:00Z</dcterms:created>
  <dc:creator>Maja Malec</dc:creator>
  <cp:lastModifiedBy>Marijana Blažun</cp:lastModifiedBy>
  <cp:lastPrinted>2018-08-28T10:37:00Z</cp:lastPrinted>
  <dcterms:modified xmlns:xsi="http://www.w3.org/2001/XMLSchema-instance" xsi:type="dcterms:W3CDTF">2018-08-28T10:42:00Z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(St-1222-18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