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5cd2" w14:paraId="4905cd2" w:rsidRDefault="0002422E" w:rsidP="00F455CE" w:rsidR="00F455CE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>. br.: 1 St-</w:t>
      </w:r>
      <w:r w:rsidR="00EB3505">
        <w:t>379/2017</w:t>
      </w:r>
      <w:r w:rsidR="00371FDE">
        <w:t>-</w:t>
      </w:r>
      <w:r w:rsidR="002C658E">
        <w:t>48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E833DB">
        <w:t>sutkinji</w:t>
      </w:r>
      <w:r>
        <w:t xml:space="preserve"> Ardeni Bajlo, u stečajnom postupku nad stečajnim dužnikom </w:t>
      </w:r>
      <w:r w:rsidR="00EB3505" w:rsidRPr="00F61F0B">
        <w:t>ZM-ELEMES d.o.o., Šibenik, Narodnog preporoda 12, OIB: 21766591898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proofErr w:type="spellStart"/>
      <w:r w:rsidR="00EB3505">
        <w:t>Frane</w:t>
      </w:r>
      <w:proofErr w:type="spellEnd"/>
      <w:r w:rsidR="00EB3505">
        <w:t xml:space="preserve"> Zvonimir Negro</w:t>
      </w:r>
      <w:r w:rsidR="00D802CF">
        <w:t>,</w:t>
      </w:r>
      <w:r>
        <w:t xml:space="preserve"> dana </w:t>
      </w:r>
      <w:r w:rsidR="007847FA">
        <w:t>30</w:t>
      </w:r>
      <w:r w:rsidR="00ED2B2D">
        <w:t xml:space="preserve">. </w:t>
      </w:r>
      <w:r w:rsidR="00FA674D">
        <w:t>ožujka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2C658E" w:rsidP="002C658E" w:rsidR="005513B6">
      <w:pPr>
        <w:pStyle w:val="Odlomakpopisa"/>
        <w:numPr>
          <w:ilvl w:val="0"/>
          <w:numId w:val="27"/>
        </w:numPr>
        <w:jc w:val="both"/>
      </w:pPr>
      <w:r>
        <w:t xml:space="preserve">nekretnine </w:t>
      </w:r>
      <w:r w:rsidRPr="009230A6">
        <w:t xml:space="preserve">kat. čest. </w:t>
      </w:r>
      <w:r>
        <w:t>4667</w:t>
      </w:r>
      <w:r w:rsidRPr="009230A6">
        <w:t>/</w:t>
      </w:r>
      <w:r>
        <w:t>2</w:t>
      </w:r>
      <w:r w:rsidRPr="009230A6">
        <w:t xml:space="preserve"> k.o. </w:t>
      </w:r>
      <w:r>
        <w:t>Šibenik</w:t>
      </w:r>
      <w:r w:rsidRPr="009230A6">
        <w:t xml:space="preserve">, </w:t>
      </w:r>
      <w:proofErr w:type="spellStart"/>
      <w:r w:rsidRPr="009230A6">
        <w:t>zk</w:t>
      </w:r>
      <w:proofErr w:type="spellEnd"/>
      <w:r w:rsidRPr="009230A6">
        <w:t xml:space="preserve">. ul. </w:t>
      </w:r>
      <w:r>
        <w:t>8278</w:t>
      </w:r>
      <w:r w:rsidRPr="009230A6">
        <w:t xml:space="preserve">, površine </w:t>
      </w:r>
      <w:r>
        <w:t>1374 m2</w:t>
      </w:r>
    </w:p>
    <w:p w:rsidRDefault="002C658E" w:rsidP="00CB50D3" w:rsidR="002C658E">
      <w:pPr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B3505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12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FA674D">
        <w:rPr>
          <w:b/>
          <w:u w:val="single"/>
        </w:rPr>
        <w:t xml:space="preserve"> 2018. u </w:t>
      </w:r>
      <w:r>
        <w:rPr>
          <w:b/>
          <w:u w:val="single"/>
        </w:rPr>
        <w:t>8</w:t>
      </w:r>
      <w:r w:rsidR="002C658E">
        <w:rPr>
          <w:b/>
          <w:u w:val="single"/>
        </w:rPr>
        <w:t>,45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7847FA">
        <w:t>30</w:t>
      </w:r>
      <w:r w:rsidR="00FA674D">
        <w:t xml:space="preserve">. ožujka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426019" w:rsidP="00426019" w:rsidR="007C3A85" w:rsidRPr="007D37BA">
      <w:r>
        <w:tab/>
      </w:r>
      <w:r>
        <w:tab/>
      </w:r>
      <w:r>
        <w:tab/>
      </w:r>
      <w:r>
        <w:tab/>
      </w:r>
      <w:r>
        <w:tab/>
      </w:r>
      <w:r w:rsidR="00EB3505">
        <w:tab/>
      </w:r>
      <w:r w:rsidR="00EB3505">
        <w:tab/>
      </w:r>
      <w:r w:rsidR="00EB3505">
        <w:tab/>
      </w:r>
      <w:r w:rsidR="00EB3505">
        <w:tab/>
      </w:r>
      <w:r w:rsidR="00EB3505">
        <w:tab/>
      </w:r>
      <w:r w:rsidR="007C3A85">
        <w:t>Sutkinja</w:t>
      </w:r>
    </w:p>
    <w:p w:rsidRDefault="00426019" w:rsidP="00426019" w:rsidR="007C3A85" w:rsidRPr="007D37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B3505">
        <w:tab/>
      </w:r>
      <w:r w:rsidR="007C3A85" w:rsidRPr="007D37BA">
        <w:t>Ardena Bajlo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</w:p>
    <w:p w:rsidRDefault="00CB50D3" w:rsidP="00CB50D3" w:rsidR="00CB50D3">
      <w:pPr>
        <w:pStyle w:val="Odlomakpopisa"/>
        <w:numPr>
          <w:ilvl w:val="0"/>
          <w:numId w:val="2"/>
        </w:numPr>
        <w:jc w:val="both"/>
      </w:pPr>
      <w:r>
        <w:t xml:space="preserve">HRVATSKA BANKA ZA OBNOVU I RAZVITAK, Strossmayerov trg 9, Zagreb </w:t>
      </w:r>
    </w:p>
    <w:p w:rsidRDefault="00CB50D3" w:rsidP="00CB50D3" w:rsidR="00CB50D3">
      <w:pPr>
        <w:pStyle w:val="Odlomakpopisa"/>
        <w:numPr>
          <w:ilvl w:val="0"/>
          <w:numId w:val="2"/>
        </w:numPr>
        <w:jc w:val="both"/>
      </w:pPr>
      <w:r>
        <w:t>ZAGREBAČKA BANKA d.d., Trg Bana Josipa Jelačića 10, Zagreb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3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"/>
  </w:num>
  <w:num w:numId="4">
    <w:abstractNumId w:val="8"/>
  </w:num>
  <w:num w:numId="5">
    <w:abstractNumId w:val="12"/>
  </w:num>
  <w:num w:numId="6">
    <w:abstractNumId w:val="24"/>
  </w:num>
  <w:num w:numId="7">
    <w:abstractNumId w:val="9"/>
  </w:num>
  <w:num w:numId="8">
    <w:abstractNumId w:val="10"/>
  </w:num>
  <w:num w:numId="9">
    <w:abstractNumId w:val="26"/>
  </w:num>
  <w:num w:numId="10">
    <w:abstractNumId w:val="7"/>
  </w:num>
  <w:num w:numId="11">
    <w:abstractNumId w:val="19"/>
  </w:num>
  <w:num w:numId="12">
    <w:abstractNumId w:val="25"/>
  </w:num>
  <w:num w:numId="13">
    <w:abstractNumId w:val="23"/>
  </w:num>
  <w:num w:numId="14">
    <w:abstractNumId w:val="22"/>
  </w:num>
  <w:num w:numId="15">
    <w:abstractNumId w:val="14"/>
  </w:num>
  <w:num w:numId="16">
    <w:abstractNumId w:val="4"/>
  </w:num>
  <w:num w:numId="17">
    <w:abstractNumId w:val="18"/>
  </w:num>
  <w:num w:numId="18">
    <w:abstractNumId w:val="11"/>
  </w:num>
  <w:num w:numId="19">
    <w:abstractNumId w:val="15"/>
  </w:num>
  <w:num w:numId="20">
    <w:abstractNumId w:val="6"/>
  </w:num>
  <w:num w:numId="21">
    <w:abstractNumId w:val="20"/>
  </w:num>
  <w:num w:numId="22">
    <w:abstractNumId w:val="5"/>
  </w:num>
  <w:num w:numId="23">
    <w:abstractNumId w:val="13"/>
  </w:num>
  <w:num w:numId="24">
    <w:abstractNumId w:val="0"/>
  </w:num>
  <w:num w:numId="25">
    <w:abstractNumId w:val="17"/>
  </w:num>
  <w:num w:numId="26">
    <w:abstractNumId w:val="2"/>
  </w:num>
  <w:num w:numId="2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0697"/>
    <w:rsid w:val="000B56A6"/>
    <w:rsid w:val="001073C3"/>
    <w:rsid w:val="00130BFB"/>
    <w:rsid w:val="00131E40"/>
    <w:rsid w:val="00147102"/>
    <w:rsid w:val="00172436"/>
    <w:rsid w:val="00181682"/>
    <w:rsid w:val="001F7388"/>
    <w:rsid w:val="00246FEA"/>
    <w:rsid w:val="00282E78"/>
    <w:rsid w:val="00292860"/>
    <w:rsid w:val="002C658E"/>
    <w:rsid w:val="002E3F6D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26019"/>
    <w:rsid w:val="00471C89"/>
    <w:rsid w:val="0047406D"/>
    <w:rsid w:val="004968EB"/>
    <w:rsid w:val="004A5836"/>
    <w:rsid w:val="004A6F4F"/>
    <w:rsid w:val="004F3DB7"/>
    <w:rsid w:val="005513B6"/>
    <w:rsid w:val="005615F3"/>
    <w:rsid w:val="005643F8"/>
    <w:rsid w:val="005678C9"/>
    <w:rsid w:val="005E1C64"/>
    <w:rsid w:val="005F52E7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C12769"/>
    <w:rsid w:val="00C37639"/>
    <w:rsid w:val="00C46DB5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CE3606"/>
    <w:rsid w:val="00D04810"/>
    <w:rsid w:val="00D21589"/>
    <w:rsid w:val="00D222BC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3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3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187</properties:Words>
  <properties:Characters>849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2018-03-26T12:08:00Z</dcterms:created>
  <dc:creator>Korisnik</dc:creator>
  <cp:lastModifiedBy>Ante Rubelj</cp:lastModifiedBy>
  <cp:lastPrinted>2017-03-24T09:02:00Z</cp:lastPrinted>
  <dcterms:modified xmlns:xsi="http://www.w3.org/2001/XMLSchema-instance" xsi:type="dcterms:W3CDTF">2018-04-03T11:05:00Z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(1st-379-17-48 4667-2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