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2d57" w14:paraId="0e72d57" w:rsidRDefault="0011228D" w:rsidP="0011228D" w:rsidR="0011228D">
      <w:pPr>
        <w:spacing w:lineRule="auto" w:line="240"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 xml:space="preserve">         </w:t>
      </w:r>
      <w:r>
        <w:rPr>
          <w:rFonts w:eastAsia="Calibri"/>
          <w:noProof/>
          <w:lang w:eastAsia="hr-HR"/>
        </w:rPr>
        <w:t xml:space="preserve">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28D" w:rsidP="0011228D" w:rsidR="0011228D">
      <w:pPr>
        <w:spacing w:lineRule="auto" w:line="240" w:after="0" w:before="120"/>
        <w:rPr>
          <w:rFonts w:eastAsia="Calibri"/>
        </w:rPr>
      </w:pPr>
      <w:r>
        <w:rPr>
          <w:rFonts w:eastAsia="Calibri"/>
        </w:rPr>
        <w:t xml:space="preserve">      Republika Hrvatska</w:t>
      </w:r>
    </w:p>
    <w:p w:rsidRDefault="0011228D" w:rsidP="0011228D" w:rsidR="0011228D">
      <w:pPr>
        <w:spacing w:lineRule="auto" w:line="240" w:after="0"/>
        <w:rPr>
          <w:rFonts w:eastAsia="Calibri"/>
        </w:rPr>
      </w:pPr>
      <w:r>
        <w:rPr>
          <w:rFonts w:eastAsia="Calibri"/>
        </w:rPr>
        <w:t>Trgovački sud u Varaždinu</w:t>
      </w:r>
    </w:p>
    <w:p w:rsidRDefault="0011228D" w:rsidP="0011228D" w:rsidR="0011228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Calibri"/>
        </w:rPr>
        <w:t xml:space="preserve">    Varaždin, Braće Radić 2</w:t>
      </w:r>
      <w:r>
        <w:rPr>
          <w:rFonts w:eastAsia="Times New Roman"/>
          <w:bCs/>
          <w:snapToGrid w:val="false"/>
        </w:rPr>
        <w:tab/>
      </w:r>
    </w:p>
    <w:p w:rsidRDefault="0011228D" w:rsidP="0011228D" w:rsidR="0011228D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>Poslovni broj: 7 St-650/2017-4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11228D" w:rsidP="0011228D" w:rsidR="0011228D">
      <w:pPr>
        <w:pStyle w:val="Zaglavlje"/>
        <w:jc w:val="center"/>
      </w:pPr>
    </w:p>
    <w:p w:rsidRDefault="0011228D" w:rsidP="0011228D" w:rsidR="0011228D">
      <w:pPr>
        <w:pStyle w:val="Zaglavlje"/>
        <w:jc w:val="center"/>
      </w:pPr>
      <w:r>
        <w:t>Z A K LJ U Č A K</w:t>
      </w:r>
    </w:p>
    <w:p w:rsidRDefault="0011228D" w:rsidP="0011228D" w:rsidR="0011228D">
      <w:pPr>
        <w:spacing w:lineRule="auto" w:line="240"/>
        <w:ind w:firstLine="720"/>
        <w:jc w:val="both"/>
      </w:pPr>
      <w:r>
        <w:t xml:space="preserve">Trgovački sud u Varaždinu, po sucu toga suda Marija Levanić-Škerbić, u stečajnom predmetu povodom prijedloga podnositelja FINA, RC Zagreb, Podružnica Varaždin, A. Cesarca 2, OIB: 85821130368, za pokretanje stečajnog postupka nad dužnikom ODISEJ j.d.o.o. Čakovec, I. G. Kovačića 30, OIB: 43205206145, 10. srpnja 2018.,               </w:t>
      </w:r>
    </w:p>
    <w:p w:rsidRDefault="0011228D" w:rsidP="0011228D" w:rsidR="0011228D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11228D" w:rsidP="0011228D" w:rsidR="0011228D">
      <w:pPr>
        <w:spacing w:lineRule="auto" w:line="240" w:after="0"/>
        <w:jc w:val="center"/>
      </w:pPr>
    </w:p>
    <w:p w:rsidRDefault="0011228D" w:rsidP="0011228D" w:rsidR="0011228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 xml:space="preserve">Nalaže se direktoru dužnika ODISEJ j.d.o.o. Čakovec, I. G. Kovačića 30, OIB: 43205206145, Goranu Nedeljko, Čakovec, I. G. Kovačića 30,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tekstu: SZ) u roku od 8 dana od dana primitka ovog zaključka, dostavi popis imovine i obveza dužnika koji se sastoji od naznake:</w:t>
      </w:r>
    </w:p>
    <w:p w:rsidRDefault="0011228D" w:rsidP="0011228D" w:rsidR="0011228D">
      <w:pPr>
        <w:spacing w:lineRule="auto" w:line="240" w:after="0"/>
        <w:jc w:val="both"/>
      </w:pPr>
    </w:p>
    <w:p w:rsidRDefault="0011228D" w:rsidP="0011228D" w:rsidR="0011228D">
      <w:pPr>
        <w:spacing w:lineRule="auto" w:line="240" w:after="0"/>
        <w:jc w:val="both"/>
      </w:pPr>
      <w:r>
        <w:t>1. nekretnina i pokretnina dužnika</w:t>
      </w:r>
    </w:p>
    <w:p w:rsidRDefault="0011228D" w:rsidP="0011228D" w:rsidR="0011228D">
      <w:pPr>
        <w:spacing w:lineRule="auto" w:line="240" w:after="0"/>
        <w:jc w:val="both"/>
      </w:pPr>
      <w:r>
        <w:t>2. imovinskih prava dužnika na tuđim stvarima</w:t>
      </w:r>
    </w:p>
    <w:p w:rsidRDefault="0011228D" w:rsidP="0011228D" w:rsidR="0011228D">
      <w:pPr>
        <w:spacing w:lineRule="auto" w:line="240" w:after="0"/>
        <w:jc w:val="both"/>
      </w:pPr>
      <w:r>
        <w:t>3. novčanih i nenovčanih tražbina dužnika</w:t>
      </w:r>
    </w:p>
    <w:p w:rsidRDefault="0011228D" w:rsidP="0011228D" w:rsidR="0011228D">
      <w:pPr>
        <w:spacing w:lineRule="auto" w:line="240" w:after="0"/>
        <w:jc w:val="both"/>
      </w:pPr>
      <w:r>
        <w:t>4. drugih prava koja čine imovinu dužnika</w:t>
      </w:r>
    </w:p>
    <w:p w:rsidRDefault="0011228D" w:rsidP="0011228D" w:rsidR="0011228D">
      <w:pPr>
        <w:spacing w:lineRule="auto" w:line="240" w:after="0"/>
        <w:jc w:val="both"/>
      </w:pPr>
      <w:r>
        <w:t>5. novčanih sredstava na računima</w:t>
      </w:r>
    </w:p>
    <w:p w:rsidRDefault="0011228D" w:rsidP="0011228D" w:rsidR="0011228D">
      <w:pPr>
        <w:spacing w:lineRule="auto" w:line="240" w:after="0"/>
        <w:jc w:val="both"/>
      </w:pPr>
      <w:r>
        <w:t>6. druge imovine dužnika</w:t>
      </w:r>
    </w:p>
    <w:p w:rsidRDefault="0011228D" w:rsidP="0011228D" w:rsidR="0011228D">
      <w:pPr>
        <w:spacing w:lineRule="auto" w:line="240" w:after="0"/>
        <w:jc w:val="both"/>
      </w:pPr>
      <w:r>
        <w:t>7. obveza dužnika unesenih u njegove poslovne knjige</w:t>
      </w:r>
    </w:p>
    <w:p w:rsidRDefault="0011228D" w:rsidP="0011228D" w:rsidR="0011228D">
      <w:pPr>
        <w:spacing w:lineRule="auto" w:line="240" w:after="0"/>
        <w:jc w:val="both"/>
      </w:pPr>
      <w:r>
        <w:t>8. drugih novčanih i nenovčanih obveza dužnika</w:t>
      </w:r>
    </w:p>
    <w:p w:rsidRDefault="0011228D" w:rsidP="0011228D" w:rsidR="0011228D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11228D" w:rsidP="0011228D" w:rsidR="0011228D">
      <w:pPr>
        <w:spacing w:lineRule="auto" w:line="240" w:after="0"/>
        <w:jc w:val="both"/>
      </w:pPr>
      <w:r>
        <w:t>10. izlučnih prava</w:t>
      </w:r>
    </w:p>
    <w:p w:rsidRDefault="0011228D" w:rsidP="0011228D" w:rsidR="0011228D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11228D" w:rsidP="0011228D" w:rsidR="0011228D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11228D" w:rsidP="0011228D" w:rsidR="0011228D">
      <w:pPr>
        <w:pStyle w:val="Odlomakpopisa"/>
        <w:spacing w:lineRule="auto" w:line="240" w:after="0"/>
      </w:pPr>
    </w:p>
    <w:p w:rsidRDefault="0011228D" w:rsidP="0011228D" w:rsidR="0011228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11228D" w:rsidP="0011228D" w:rsidR="0011228D">
      <w:pPr>
        <w:spacing w:lineRule="auto" w:line="240" w:after="0"/>
        <w:jc w:val="both"/>
      </w:pPr>
    </w:p>
    <w:p w:rsidRDefault="0011228D" w:rsidP="0011228D" w:rsidR="0011228D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</w:pPr>
      <w:r>
        <w:lastRenderedPageBreak/>
        <w:t>Upozorava se direktor dužnika da za davanje neistinitoga ili nepotpunoga popisa imovine i obveza, odgovara kao za davanje lažnoga iskaza u postupku pred sudom.</w:t>
      </w:r>
    </w:p>
    <w:p w:rsidRDefault="0011228D" w:rsidP="0011228D" w:rsidR="0011228D">
      <w:pPr>
        <w:pStyle w:val="Odlomakpopisa"/>
        <w:spacing w:lineRule="auto" w:line="240" w:after="0"/>
      </w:pPr>
    </w:p>
    <w:p w:rsidRDefault="0011228D" w:rsidP="0011228D" w:rsidR="0011228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11228D" w:rsidP="0011228D" w:rsidR="0011228D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pStyle w:val="Tijeloteksta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27.12.2017. u Očevidniku redoslijeda osnova za plaćanje ima evidentirane neizvršene osnove za plaćanje u ukupnom iznosu od 55.369,55 kn, te da dužnik ima troje zaposlenih.</w:t>
      </w: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st. 1., 2. i 3. SZ-a, odlučio kao u izreci ovog zaključka.</w:t>
      </w: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10. srpnja 2018.</w:t>
      </w: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>Sudac:</w:t>
      </w: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Marija Levanić-Škerbić, v.r. </w:t>
      </w: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  <w:t xml:space="preserve">  Za točnost </w:t>
      </w:r>
      <w:proofErr w:type="spellStart"/>
      <w:r>
        <w:rPr>
          <w:rFonts w:eastAsia="Times New Roman"/>
          <w:lang w:eastAsia="hr-HR"/>
        </w:rPr>
        <w:t>otpravka</w:t>
      </w:r>
      <w:proofErr w:type="spellEnd"/>
      <w:r>
        <w:rPr>
          <w:rFonts w:eastAsia="Times New Roman"/>
          <w:lang w:eastAsia="hr-HR"/>
        </w:rPr>
        <w:t>-ovlašteni službenik:</w:t>
      </w: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11228D" w:rsidP="0011228D" w:rsidR="0011228D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</w:p>
    <w:p w:rsidRDefault="0011228D" w:rsidP="0011228D" w:rsidR="0011228D">
      <w:pPr>
        <w:spacing w:lineRule="auto" w:line="240" w:after="0"/>
        <w:jc w:val="both"/>
      </w:pPr>
      <w:r>
        <w:t>UPUTA O PRAVNOM LIJEKU :</w:t>
      </w:r>
    </w:p>
    <w:p w:rsidRDefault="0011228D" w:rsidP="0011228D" w:rsidR="0011228D">
      <w:pPr>
        <w:spacing w:lineRule="auto" w:line="240" w:after="0"/>
        <w:jc w:val="both"/>
      </w:pPr>
      <w:r>
        <w:t>Protiv ovoga zaključka žalba nije dopuštena (čl. 19. st. 7. SZ-a).</w:t>
      </w:r>
    </w:p>
    <w:p w:rsidRDefault="0011228D" w:rsidP="0011228D" w:rsidR="0011228D">
      <w:pPr>
        <w:spacing w:lineRule="auto" w:line="240" w:after="0"/>
        <w:jc w:val="both"/>
      </w:pPr>
    </w:p>
    <w:p w:rsidRDefault="0011228D" w:rsidP="0011228D" w:rsidR="0011228D">
      <w:pPr>
        <w:spacing w:lineRule="auto" w:line="240" w:after="0"/>
        <w:jc w:val="both"/>
      </w:pPr>
    </w:p>
    <w:p w:rsidRDefault="0011228D" w:rsidP="0011228D" w:rsidR="0011228D">
      <w:pPr>
        <w:spacing w:lineRule="auto" w:line="240" w:after="0"/>
        <w:jc w:val="both"/>
      </w:pPr>
      <w:r>
        <w:t>DNA:</w:t>
      </w:r>
    </w:p>
    <w:p w:rsidRDefault="0011228D" w:rsidP="0011228D" w:rsidR="0011228D">
      <w:pPr>
        <w:spacing w:lineRule="auto" w:line="240" w:after="0"/>
        <w:jc w:val="both"/>
      </w:pPr>
      <w:r>
        <w:t>1. direktor dužnika- Goran Nedeljko, Čakovec, I. G. Kovačića 30</w:t>
      </w:r>
    </w:p>
    <w:p w:rsidRDefault="0011228D" w:rsidP="0011228D" w:rsidR="0011228D">
      <w:pPr>
        <w:spacing w:lineRule="auto" w:line="240" w:after="0"/>
        <w:jc w:val="both"/>
      </w:pPr>
      <w:r>
        <w:t>2. e-Oglasna ploča suda.</w:t>
      </w:r>
    </w:p>
    <w:p w:rsidRDefault="0011228D" w:rsidP="0011228D" w:rsidR="0011228D">
      <w:pPr>
        <w:spacing w:lineRule="auto" w:line="240" w:after="0"/>
        <w:jc w:val="both"/>
      </w:pPr>
    </w:p>
    <w:p w:rsidRDefault="00AE649C" w:rsidP="0011228D" w:rsidR="00AE649C" w:rsidRPr="0011228D"/>
    <w:sectPr w:rsidSect="0032366B" w:rsidR="00AE649C" w:rsidRPr="0011228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A40092"/>
    <w:multiLevelType w:val="hybridMultilevel"/>
    <w:tmpl w:val="0F769A56"/>
    <w:lvl w:tplc="E17E266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28D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228D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228D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10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St-650/2017-4</izvorni_sadrzaj>
    <derivirana_varijabla naziv="DomainObject.Oznaka_1">St-650/2017-4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ODISEJ jednostavno društvo s ograničenom odgovornošću za ugostiteljstvo i turizam zastupanog po punomoćniku Goran Nedeljko</izvorni_sadrzaj>
    <derivirana_varijabla naziv="DomainObject.Predmet.ProtustrankaFormated_1">  ODISEJ jednostavno društvo s ograničenom odgovornošću za ugostiteljstvo i turizam zastupanog po punomoćniku Goran Nedeljko</derivirana_varijabla>
  </DomainObject.Predmet.ProtustrankaFormated>
  <DomainObject.Predmet.ProtustrankaFormatedOIB>
    <izvorni_sadrzaj>  ODISEJ jednostavno društvo s ograničenom odgovornošću za ugostiteljstvo i turizam, OIB 43205206145 zastupanog po punomoćniku Goran Nedeljko</izvorni_sadrzaj>
    <derivirana_varijabla naziv="DomainObject.Predmet.ProtustrankaFormatedOIB_1">  ODISEJ jednostavno društvo s ograničenom odgovornošću za ugostiteljstvo i turizam, OIB 43205206145 zastupanog po punomoćniku Goran Nedeljko</derivirana_varijabla>
  </DomainObject.Predmet.ProtustrankaFormatedOIB>
  <DomainObject.Predmet.ProtustrankaFormatedWithAdress>
    <izvorni_sadrzaj> ODISEJ jednostavno društvo s ograničenom odgovornošću za ugostiteljstvo i turizam, Ivana Gorana Kovačića 30, 40000 Čakovec zastupanog po punomoćniku Goran Nedeljko</izvorni_sadrzaj>
    <derivirana_varijabla naziv="DomainObject.Predmet.ProtustrankaFormatedWithAdress_1"> ODISEJ jednostavno društvo s ograničenom odgovornošću za ugostiteljstvo i turizam, Ivana Gorana Kovačića 30, 40000 Čakovec zastupanog po punomoćniku Goran Nedeljko</derivirana_varijabla>
  </DomainObject.Predmet.ProtustrankaFormatedWithAdress>
  <DomainObject.Predmet.ProtustrankaFormatedWithAdressOIB>
    <izvorni_sadrzaj> ODISEJ jednostavno društvo s ograničenom odgovornošću za ugostiteljstvo i turizam, OIB 43205206145, Ivana Gorana Kovačića 30, 40000 Čakovec zastupanog po punomoćniku Goran Nedeljko</izvorni_sadrzaj>
    <derivirana_varijabla naziv="DomainObject.Predmet.ProtustrankaFormatedWithAdressOIB_1"> ODISEJ jednostavno društvo s ograničenom odgovornošću za ugostiteljstvo i turizam, OIB 43205206145, Ivana Gorana Kovačića 30, 40000 Čakovec zastupanog po punomoćniku Goran Nedeljko</derivirana_varijabla>
  </DomainObject.Predmet.ProtustrankaFormatedWithAdressOIB>
  <DomainObject.Predmet.ProtustrankaWithAdress>
    <izvorni_sadrzaj>ODISEJ jednostavno društvo s ograničenom odgovornošću za ugostiteljstvo i turizam Ivana Gorana Kovačića 30, 40000 Čakovec</izvorni_sadrzaj>
    <derivirana_varijabla naziv="DomainObject.Predmet.ProtustrankaWithAdress_1">ODISEJ jednostavno društvo s ograničenom odgovornošću za ugostiteljstvo i turizam Ivana Gorana Kovačića 30, 40000 Čakovec</derivirana_varijabla>
  </DomainObject.Predmet.ProtustrankaWithAdress>
  <DomainObject.Predmet.ProtustrankaWithAdressOIB>
    <izvorni_sadrzaj>ODISEJ jednostavno društvo s ograničenom odgovornošću za ugostiteljstvo i turizam, OIB 43205206145, Ivana Gorana Kovačića 30, 40000 Čakovec</izvorni_sadrzaj>
    <derivirana_varijabla naziv="DomainObject.Predmet.ProtustrankaWithAdressOIB_1">ODISEJ jednostavno društvo s ograničenom odgovornošću za ugostiteljstvo i turizam, OIB 43205206145, Ivana Gorana Kovačića 30, 40000 Čakovec</derivirana_varijabla>
  </DomainObject.Predmet.ProtustrankaWithAdressOIB>
  <DomainObject.Predmet.ProtustrankaNazivFormated>
    <izvorni_sadrzaj>ODISEJ jednostavno društvo s ograničenom odgovornošću za ugostiteljstvo i turizam</izvorni_sadrzaj>
    <derivirana_varijabla naziv="DomainObject.Predmet.ProtustrankaNazivFormated_1">ODISEJ jednostavno društvo s ograničenom odgovornošću za ugostiteljstvo i turizam</derivirana_varijabla>
  </DomainObject.Predmet.ProtustrankaNazivFormated>
  <DomainObject.Predmet.ProtustrankaNazivFormatedOIB>
    <izvorni_sadrzaj>ODISEJ jednostavno društvo s ograničenom odgovornošću za ugostiteljstvo i turizam, OIB 43205206145</izvorni_sadrzaj>
    <derivirana_varijabla naziv="DomainObject.Predmet.ProtustrankaNazivFormatedOIB_1">ODISEJ jednostavno društvo s ograničenom odgovornošću za ugostiteljstvo i turizam, OIB 43205206145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55369.55</izvorni_sadrzaj>
    <derivirana_varijabla naziv="DomainObject.Predmet.TrenutnaVrijednost_1">55369.55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ODISEJ jednostavno društvo s ograničenom odgovornošću za ugostiteljstvo i turizam zastupanog po punomoćniku Goran Nedeljko</item>
    </izvorni_sadrzaj>
    <derivirana_varijabla naziv="DomainObject.Predmet.ProtuStrankaListFormated_1">
      <item>ODISEJ jednostavno društvo s ograničenom odgovornošću za ugostiteljstvo i turizam zastupanog po punomoćniku Goran Nedeljko</item>
    </derivirana_varijabla>
  </DomainObject.Predmet.ProtuStrankaListFormated>
  <DomainObject.Predmet.ProtuStrankaListFormatedOIB>
    <izvorni_sadrzaj>
      <item>ODISEJ jednostavno društvo s ograničenom odgovornošću za ugostiteljstvo i turizam, OIB 43205206145 zastupanog po punomoćniku Goran Nedeljko</item>
    </izvorni_sadrzaj>
    <derivirana_varijabla naziv="DomainObject.Predmet.ProtuStrankaListFormatedOIB_1">
      <item>ODISEJ jednostavno društvo s ograničenom odgovornošću za ugostiteljstvo i turizam, OIB 43205206145 zastupanog po punomoćniku Goran Nedeljko</item>
    </derivirana_varijabla>
  </DomainObject.Predmet.ProtuStrankaListFormatedOIB>
  <DomainObject.Predmet.ProtuStrankaListFormatedWithAdress>
    <izvorni_sadrzaj>
      <item>ODISEJ jednostavno društvo s ograničenom odgovornošću za ugostiteljstvo i turizam, Ivana Gorana Kovačića 30, 40000 Čakovec zastupanog po punomoćniku Goran Nedeljko</item>
    </izvorni_sadrzaj>
    <derivirana_varijabla naziv="DomainObject.Predmet.ProtuStrankaListFormatedWithAdress_1">
      <item>ODISEJ jednostavno društvo s ograničenom odgovornošću za ugostiteljstvo i turizam, Ivana Gorana Kovačića 30, 40000 Čakovec zastupanog po punomoćniku Goran Nedeljko</item>
    </derivirana_varijabla>
  </DomainObject.Predmet.ProtuStrankaListFormatedWithAdress>
  <DomainObject.Predmet.ProtuStrankaListFormatedWithAdressOIB>
    <izvorni_sadrzaj>
      <item>ODISEJ jednostavno društvo s ograničenom odgovornošću za ugostiteljstvo i turizam, OIB 43205206145, Ivana Gorana Kovačića 30, 40000 Čakovec zastupanog po punomoćniku Goran Nedeljko</item>
    </izvorni_sadrzaj>
    <derivirana_varijabla naziv="DomainObject.Predmet.ProtuStrankaListFormatedWithAdressOIB_1">
      <item>ODISEJ jednostavno društvo s ograničenom odgovornošću za ugostiteljstvo i turizam, OIB 43205206145, Ivana Gorana Kovačića 30, 40000 Čakovec zastupanog po punomoćniku Goran Nedeljko</item>
    </derivirana_varijabla>
  </DomainObject.Predmet.ProtuStrankaListFormatedWithAdressOIB>
  <DomainObject.Predmet.ProtuStrankaListNazivFormated>
    <izvorni_sadrzaj>
      <item>ODISEJ jednostavno društvo s ograničenom odgovornošću za ugostiteljstvo i turizam</item>
    </izvorni_sadrzaj>
    <derivirana_varijabla naziv="DomainObject.Predmet.ProtuStrankaListNazivFormated_1">
      <item>ODISEJ jednostavno društvo s ograničenom odgovornošću za ugostiteljstvo i turizam</item>
    </derivirana_varijabla>
  </DomainObject.Predmet.ProtuStrankaListNazivFormated>
  <DomainObject.Predmet.ProtuStrankaListNazivFormatedOIB>
    <izvorni_sadrzaj>
      <item>ODISEJ jednostavno društvo s ograničenom odgovornošću za ugostiteljstvo i turizam, OIB 43205206145</item>
    </izvorni_sadrzaj>
    <derivirana_varijabla naziv="DomainObject.Predmet.ProtuStrankaListNazivFormatedOIB_1">
      <item>ODISEJ jednostavno društvo s ograničenom odgovornošću za ugostiteljstvo i turizam, OIB 43205206145</item>
    </derivirana_varijabla>
  </DomainObject.Predmet.ProtuStrankaListNazivFormatedOIB>
  <DomainObject.Predmet.OstaliListFormated>
    <izvorni_sadrzaj>
      <item>Sudski registar</item>
      <item>Goran Nedeljko punomoćnik sudionika u postupku ODISEJ jednostavno društvo s ograničenom odgovornošću za ugostiteljstvo i turizam</item>
    </izvorni_sadrzaj>
    <derivirana_varijabla naziv="DomainObject.Predmet.OstaliListFormated_1">
      <item>Sudski registar</item>
      <item>Goran Nedeljko punomoćnik sudionika u postupku ODISEJ jednostavno društvo s ograničenom odgovornošću za ugostiteljstvo i turizam</item>
    </derivirana_varijabla>
  </DomainObject.Predmet.OstaliListFormated>
  <DomainObject.Predmet.OstaliListFormatedOIB>
    <izvorni_sadrzaj>
      <item>Sudski registar</item>
      <item>Goran Nedeljko, OIB 80020353754 punomoćnik sudionika u postupku ODISEJ jednostavno društvo s ograničenom odgovornošću za ugostiteljstvo i turizam</item>
    </izvorni_sadrzaj>
    <derivirana_varijabla naziv="DomainObject.Predmet.OstaliListFormatedOIB_1">
      <item>Sudski registar</item>
      <item>Goran Nedeljko, OIB 80020353754 punomoćnik sudionika u postupku ODISEJ jednostavno društvo s ograničenom odgovornošću za ugostiteljstvo i turizam</item>
    </derivirana_varijabla>
  </DomainObject.Predmet.OstaliListFormatedOIB>
  <DomainObject.Predmet.OstaliListFormatedWithAdress>
    <izvorni_sadrzaj>
      <item>Sudski registar</item>
      <item>Goran Nedeljko, I.g.kovačića 30, 40000 Čakovec punomoćnik sudionika u postupku ODISEJ jednostavno društvo s ograničenom odgovornošću za ugostiteljstvo i turizam</item>
    </izvorni_sadrzaj>
    <derivirana_varijabla naziv="DomainObject.Predmet.OstaliListFormatedWithAdress_1">
      <item>Sudski registar</item>
      <item>Goran Nedeljko, I.g.kovačića 30, 40000 Čakovec punomoćnik sudionika u postupku ODISEJ jednostavno društvo s ograničenom odgovornošću za ugostiteljstvo i turizam</item>
    </derivirana_varijabla>
  </DomainObject.Predmet.OstaliListFormatedWithAdress>
  <DomainObject.Predmet.OstaliListFormatedWithAdressOIB>
    <izvorni_sadrzaj>
      <item>Sudski registar</item>
      <item>Goran Nedeljko, OIB 80020353754, I.g.kovačića 30, 40000 Čakovec punomoćnik sudionika u postupku ODISEJ jednostavno društvo s ograničenom odgovornošću za ugostiteljstvo i turizam</item>
    </izvorni_sadrzaj>
    <derivirana_varijabla naziv="DomainObject.Predmet.OstaliListFormatedWithAdressOIB_1">
      <item>Sudski registar</item>
      <item>Goran Nedeljko, OIB 80020353754, I.g.kovačića 30, 40000 Čakovec punomoćnik sudionika u postupku ODISEJ jednostavno društvo s ograničenom odgovornošću za ugostiteljstvo i turizam</item>
    </derivirana_varijabla>
  </DomainObject.Predmet.OstaliListFormatedWithAdressOIB>
  <DomainObject.Predmet.OstaliListNazivFormated>
    <izvorni_sadrzaj>
      <item>Sudski registar</item>
      <item>Goran Nedeljko</item>
    </izvorni_sadrzaj>
    <derivirana_varijabla naziv="DomainObject.Predmet.OstaliListNazivFormated_1">
      <item>Sudski registar</item>
      <item>Goran Nedeljko</item>
    </derivirana_varijabla>
  </DomainObject.Predmet.OstaliListNazivFormated>
  <DomainObject.Predmet.OstaliListNazivFormatedOIB>
    <izvorni_sadrzaj>
      <item>Sudski registar</item>
      <item>Goran Nedeljko, OIB 80020353754</item>
    </izvorni_sadrzaj>
    <derivirana_varijabla naziv="DomainObject.Predmet.OstaliListNazivFormatedOIB_1">
      <item>Sudski registar</item>
      <item>Goran Nedeljko, OIB 80020353754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St-650/2017-4</izvorni_sadrzaj>
    <derivirana_varijabla naziv="DomainObject.PoslovniBrojDokumenta_1">St-650/2017-4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ODISEJ jednostavno društvo s ograničenom odgovornošću za ugostiteljstvo i turizam</izvorni_sadrzaj>
    <derivirana_varijabla naziv="DomainObject.Predmet.ProtustrankaIDrugi_1">ODISEJ jednostavno društvo s ograničenom odgovornošću za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ODISEJ jednostavno društvo s ograničenom odgovornošću za ugostiteljstvo i turizam, OIB 43205206145, Ivana Gorana Kovačića 30, 40000 Čakovec</izvorni_sadrzaj>
    <derivirana_varijabla naziv="DomainObject.Predmet.ProtustrankaIDrugiAdressOIB_1">ODISEJ jednostavno društvo s ograničenom odgovornošću za ugostiteljstvo i turizam, OIB 43205206145,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ODISEJ jednostavno društvo s ograničenom odgovornošću za ugostiteljstvo i turizam</item>
      <item>Sudski registar</item>
      <item>Goran Nedeljko</item>
    </izvorni_sadrzaj>
    <derivirana_varijabla naziv="DomainObject.Predmet.SudioniciListNaziv_1">
      <item>Financijska agencija</item>
      <item>ODISEJ jednostavno društvo s ograničenom odgovornošću za ugostiteljstvo i turizam</item>
      <item>Sudski registar</item>
      <item>Goran Nedeljko</item>
    </derivirana_varijabla>
  </DomainObject.Predmet.SudioniciListNaziv>
  <DomainObject.Predmet.SudioniciListAdressOIB>
    <izvorni_sadrzaj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Goran Nedeljko, OIB 80020353754, I.g.kovačića 30,40000 Čakovec</item>
    </izvorni_sadrzaj>
    <derivirana_varijabla naziv="DomainObject.Predmet.SudioniciListAdressOIB_1">
      <item>Financijska agencija, OIB 85821130368, Ulica grada Vukovara 70,10000 Zagreb</item>
      <item>ODISEJ jednostavno društvo s ograničenom odgovornošću za ugostiteljstvo i turizam, OIB 43205206145, Ivana Gorana Kovačića 30,40000 Čakovec</item>
      <item>Sudski registar</item>
      <item>Goran Nedeljko, OIB 80020353754, I.g.kovačića 30,40000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880E49-6B19-47A9-B7DE-129ABA355B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2201</properties:Characters>
  <properties:Lines>75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St-650/2017-4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