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D6369C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6369C">
              <w:rPr>
                <w:noProof/>
                <w:sz w:val="24"/>
                <w:szCs w:val="24"/>
              </w:rPr>
              <w:t>1</w:t>
            </w:r>
            <w:r w:rsidR="00546D17">
              <w:rPr>
                <w:noProof/>
                <w:sz w:val="24"/>
                <w:szCs w:val="24"/>
              </w:rPr>
              <w:t>19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933a3dd" w14:paraId="933a3dd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546D17">
        <w:rPr>
          <w:lang w:val="hr-HR"/>
        </w:rPr>
        <w:t>DEPRECATOR j.d.o.o., OIB: 99105197610, Split, Put Radoševca 11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2B1853">
        <w:rPr>
          <w:szCs w:val="24"/>
          <w:lang w:val="hr-HR"/>
        </w:rPr>
        <w:t>12</w:t>
      </w:r>
      <w:r w:rsidR="00B101E1">
        <w:rPr>
          <w:szCs w:val="24"/>
          <w:lang w:val="hr-HR"/>
        </w:rPr>
        <w:t>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546D17" w:rsidRPr="00546D17">
        <w:rPr>
          <w:rFonts w:cs="Times New Roman" w:eastAsia="Times New Roman"/>
          <w:szCs w:val="24"/>
          <w:lang w:eastAsia="hr-HR"/>
        </w:rPr>
        <w:t>DEPRECATOR j.d.o.o., OIB: 99105197610, Split, Put Radoševca 11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B1853">
        <w:rPr>
          <w:rFonts w:cs="Times New Roman" w:eastAsia="Times New Roman"/>
          <w:szCs w:val="24"/>
          <w:lang w:eastAsia="hr-HR"/>
        </w:rPr>
        <w:t>20</w:t>
      </w:r>
      <w:r w:rsidR="003B0AEE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2B1853">
        <w:t>1</w:t>
      </w:r>
      <w:r w:rsidR="00546D17">
        <w:t>2</w:t>
      </w:r>
      <w:r w:rsidR="00AA571E">
        <w:t>:</w:t>
      </w:r>
      <w:r w:rsidR="00546D17">
        <w:t>3</w:t>
      </w:r>
      <w:r w:rsidR="003B0AEE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546D17">
        <w:rPr>
          <w:rFonts w:cs="Times New Roman" w:eastAsia="Times New Roman"/>
          <w:szCs w:val="24"/>
          <w:lang w:eastAsia="hr-HR"/>
        </w:rPr>
        <w:t>Srđan Rončević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546D17">
        <w:t>Srđanu Rončeviću</w:t>
      </w:r>
      <w:r w:rsidR="002B1853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Financijska agencija, Regionalni centar Split, Podružnica Split, podnijela je ovom sudu </w:t>
      </w:r>
      <w:r w:rsidR="00546D17">
        <w:rPr>
          <w:szCs w:val="24"/>
        </w:rPr>
        <w:t>31. srpnja</w:t>
      </w:r>
      <w:r w:rsidR="007D2303">
        <w:rPr>
          <w:szCs w:val="24"/>
        </w:rPr>
        <w:t xml:space="preserve"> 2017</w:t>
      </w:r>
      <w:r w:rsidRPr="00DD737D">
        <w:rPr>
          <w:szCs w:val="24"/>
        </w:rPr>
        <w:t xml:space="preserve">., na temelju odredbe čl. 429.  st. 1. SZ-a, zahtjev za provedbu skraćenog stečajnog postupka nad dužnikom </w:t>
      </w:r>
      <w:r w:rsidR="00546D17" w:rsidRPr="00546D17">
        <w:rPr>
          <w:szCs w:val="24"/>
        </w:rPr>
        <w:t>DEPRECATOR j.d.o.o., OIB: 99105197610, Split, Put Radoševca 11</w:t>
      </w:r>
      <w:r>
        <w:rPr>
          <w:szCs w:val="24"/>
        </w:rPr>
        <w:t>. U zahtjev</w:t>
      </w:r>
      <w:r w:rsidRPr="00DD737D">
        <w:rPr>
          <w:szCs w:val="24"/>
        </w:rPr>
        <w:t xml:space="preserve">u se navodi da dužnik na dan </w:t>
      </w:r>
      <w:r w:rsidR="00546D17">
        <w:rPr>
          <w:szCs w:val="24"/>
        </w:rPr>
        <w:t>26. srpnja</w:t>
      </w:r>
      <w:r w:rsidR="007D2303">
        <w:rPr>
          <w:szCs w:val="24"/>
        </w:rPr>
        <w:t xml:space="preserve"> 2017</w:t>
      </w:r>
      <w:r w:rsidRPr="00DD737D">
        <w:rPr>
          <w:szCs w:val="24"/>
        </w:rPr>
        <w:t xml:space="preserve">. u Očevidniku redoslijeda osnova za plaćanje ima evidentirane neizvršene osnove za plaćanja u neprekinutom razdoblju od </w:t>
      </w:r>
      <w:r>
        <w:rPr>
          <w:szCs w:val="24"/>
        </w:rPr>
        <w:t xml:space="preserve">120 dana, u ukupnom iznosu od </w:t>
      </w:r>
      <w:r w:rsidR="00546D17">
        <w:rPr>
          <w:szCs w:val="24"/>
        </w:rPr>
        <w:t>41.213,12</w:t>
      </w:r>
      <w:r w:rsidRPr="00DD737D">
        <w:rPr>
          <w:szCs w:val="24"/>
        </w:rPr>
        <w:t xml:space="preserve"> kn,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546D17">
        <w:rPr>
          <w:szCs w:val="24"/>
        </w:rPr>
        <w:t>31</w:t>
      </w:r>
      <w:r>
        <w:rPr>
          <w:szCs w:val="24"/>
        </w:rPr>
        <w:t>. listopada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546D17">
        <w:rPr>
          <w:szCs w:val="24"/>
        </w:rPr>
        <w:t>786</w:t>
      </w:r>
      <w:r w:rsidR="007D2303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546D17">
        <w:rPr>
          <w:szCs w:val="24"/>
        </w:rPr>
        <w:t>20. studenog</w:t>
      </w:r>
      <w:r w:rsidR="007D2303">
        <w:rPr>
          <w:szCs w:val="24"/>
        </w:rPr>
        <w:t xml:space="preserve"> </w:t>
      </w:r>
      <w:r>
        <w:rPr>
          <w:szCs w:val="24"/>
        </w:rPr>
        <w:t>2017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546D17">
        <w:rPr>
          <w:szCs w:val="24"/>
        </w:rPr>
        <w:t>786</w:t>
      </w:r>
      <w:r w:rsidR="007D2303">
        <w:rPr>
          <w:szCs w:val="24"/>
        </w:rPr>
        <w:t>/2017</w:t>
      </w:r>
      <w:r>
        <w:rPr>
          <w:szCs w:val="24"/>
        </w:rPr>
        <w:t xml:space="preserve"> od 2</w:t>
      </w:r>
      <w:r w:rsidR="00546D17">
        <w:rPr>
          <w:szCs w:val="24"/>
        </w:rPr>
        <w:t>9</w:t>
      </w:r>
      <w:r w:rsidRPr="00DD737D">
        <w:rPr>
          <w:szCs w:val="24"/>
        </w:rPr>
        <w:t>. studenog 2017. obustavio skraćeni stečajni postupak nad dužnikom.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>
        <w:rPr>
          <w:szCs w:val="24"/>
        </w:rPr>
        <w:t>1</w:t>
      </w:r>
      <w:r w:rsidR="007D2303">
        <w:rPr>
          <w:szCs w:val="24"/>
        </w:rPr>
        <w:t>1</w:t>
      </w:r>
      <w:r w:rsidR="00546D17">
        <w:rPr>
          <w:szCs w:val="24"/>
        </w:rPr>
        <w:t>9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12</w:t>
      </w:r>
      <w:r w:rsidR="00B101E1">
        <w:rPr>
          <w:szCs w:val="24"/>
        </w:rPr>
        <w:t>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40C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D6369C">
      <w:t>1</w:t>
    </w:r>
    <w:r w:rsidR="007D2303">
      <w:t>1</w:t>
    </w:r>
    <w:r w:rsidR="00546D17">
      <w:t>9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E507C"/>
    <w:rsid w:val="00207E6E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A440C"/>
    <w:rsid w:val="005D4E7B"/>
    <w:rsid w:val="0060586F"/>
    <w:rsid w:val="0067251F"/>
    <w:rsid w:val="00682C50"/>
    <w:rsid w:val="00696CEB"/>
    <w:rsid w:val="0071519E"/>
    <w:rsid w:val="007827C8"/>
    <w:rsid w:val="007A4F49"/>
    <w:rsid w:val="007D2303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AA571E"/>
    <w:rsid w:val="00B101E1"/>
    <w:rsid w:val="00B257A5"/>
    <w:rsid w:val="00B7506F"/>
    <w:rsid w:val="00BA0EB6"/>
    <w:rsid w:val="00BC569D"/>
    <w:rsid w:val="00C762C7"/>
    <w:rsid w:val="00C87988"/>
    <w:rsid w:val="00CD66ED"/>
    <w:rsid w:val="00CD7749"/>
    <w:rsid w:val="00D6369C"/>
    <w:rsid w:val="00DD0D50"/>
    <w:rsid w:val="00DD737D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DEPRECATOR jednostavno društvo s ograničenom odgovornošću za poslovanje nekretninama  i usluge</izvorni_sadrzaj>
    <derivirana_varijabla naziv="DomainObject.Predmet.ProtustrankaFormated_1">  DEPRECATOR jednostavno društvo s ograničenom odgovornošću za poslovanje nekretninama  i usluge</derivirana_varijabla>
  </DomainObject.Predmet.ProtustrankaFormated>
  <DomainObject.Predmet.ProtustrankaFormatedOIB>
    <izvorni_sadrzaj>  DEPRECATOR jednostavno društvo s ograničenom odgovornošću za poslovanje nekretninama  i usluge, OIB 99105197610</izvorni_sadrzaj>
    <derivirana_varijabla naziv="DomainObject.Predmet.ProtustrankaFormatedOIB_1">  DEPRECATOR jednostavno društvo s ograničenom odgovornošću za poslovanje nekretninama  i usluge, OIB 99105197610</derivirana_varijabla>
  </DomainObject.Predmet.ProtustrankaFormatedOIB>
  <DomainObject.Predmet.ProtustrankaFormatedWithAdress>
    <izvorni_sadrzaj> DEPRECATOR jednostavno društvo s ograničenom odgovornošću za poslovanje nekretninama  i usluge, Put Radoševca 11, 21000 Split</izvorni_sadrzaj>
    <derivirana_varijabla naziv="DomainObject.Predmet.ProtustrankaFormatedWithAdress_1"> DEPRECATOR jednostavno društvo s ograničenom odgovornošću za poslovanje nekretninama  i usluge, Put Radoševca 11, 21000 Split</derivirana_varijabla>
  </DomainObject.Predmet.ProtustrankaFormatedWithAdress>
  <DomainObject.Predmet.ProtustrankaFormatedWithAdressOIB>
    <izvorni_sadrzaj> DEPRECATOR jednostavno društvo s ograničenom odgovornošću za poslovanje nekretninama  i usluge, OIB 99105197610, Put Radoševca 11, 21000 Split</izvorni_sadrzaj>
    <derivirana_varijabla naziv="DomainObject.Predmet.ProtustrankaFormatedWithAdressOIB_1"> DEPRECATOR jednostavno društvo s ograničenom odgovornošću za poslovanje nekretninama  i usluge, OIB 99105197610, Put Radoševca 11, 21000 Split</derivirana_varijabla>
  </DomainObject.Predmet.ProtustrankaFormatedWithAdressOIB>
  <DomainObject.Predmet.ProtustrankaWithAdress>
    <izvorni_sadrzaj>DEPRECATOR jednostavno društvo s ograničenom odgovornošću za poslovanje nekretninama  i usluge Put Radoševca 11, 21000 Split</izvorni_sadrzaj>
    <derivirana_varijabla naziv="DomainObject.Predmet.ProtustrankaWithAdress_1">DEPRECATOR jednostavno društvo s ograničenom odgovornošću za poslovanje nekretninama  i usluge Put Radoševca 11, 21000 Split</derivirana_varijabla>
  </DomainObject.Predmet.ProtustrankaWithAdress>
  <DomainObject.Predmet.ProtustrankaWithAdressOIB>
    <izvorni_sadrzaj>DEPRECATOR jednostavno društvo s ograničenom odgovornošću za poslovanje nekretninama  i usluge, OIB 99105197610, Put Radoševca 11, 21000 Split</izvorni_sadrzaj>
    <derivirana_varijabla naziv="DomainObject.Predmet.ProtustrankaWithAdressOIB_1">DEPRECATOR jednostavno društvo s ograničenom odgovornošću za poslovanje nekretninama  i usluge, OIB 99105197610, Put Radoševca 11, 21000 Split</derivirana_varijabla>
  </DomainObject.Predmet.ProtustrankaWithAdressOIB>
  <DomainObject.Predmet.ProtustrankaNazivFormated>
    <izvorni_sadrzaj>DEPRECATOR jednostavno društvo s ograničenom odgovornošću za poslovanje nekretninama  i usluge</izvorni_sadrzaj>
    <derivirana_varijabla naziv="DomainObject.Predmet.ProtustrankaNazivFormated_1">DEPRECATOR jednostavno društvo s ograničenom odgovornošću za poslovanje nekretninama  i usluge</derivirana_varijabla>
  </DomainObject.Predmet.ProtustrankaNazivFormated>
  <DomainObject.Predmet.ProtustrankaNazivFormatedOIB>
    <izvorni_sadrzaj>DEPRECATOR jednostavno društvo s ograničenom odgovornošću za poslovanje nekretninama  i usluge, OIB 99105197610</izvorni_sadrzaj>
    <derivirana_varijabla naziv="DomainObject.Predmet.ProtustrankaNazivFormatedOIB_1">DEPRECATOR jednostavno društvo s ograničenom odgovornošću za poslovanje nekretninama  i usluge, OIB 99105197610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DEPRECATOR jednostavno društvo s ograničenom odgovornošću za poslovanje nekretninama  i usluge</item>
    </izvorni_sadrzaj>
    <derivirana_varijabla naziv="DomainObject.Predmet.ProtuStrankaListFormated_1">
      <item>DEPRECATOR jednostavno društvo s ograničenom odgovornošću za poslovanje nekretninama  i usluge</item>
    </derivirana_varijabla>
  </DomainObject.Predmet.ProtuStrankaListFormated>
  <DomainObject.Predmet.ProtuStrankaListFormatedOIB>
    <izvorni_sadrzaj>
      <item>DEPRECATOR jednostavno društvo s ograničenom odgovornošću za poslovanje nekretninama  i usluge, OIB 99105197610</item>
    </izvorni_sadrzaj>
    <derivirana_varijabla naziv="DomainObject.Predmet.ProtuStrankaListFormatedOIB_1">
      <item>DEPRECATOR jednostavno društvo s ograničenom odgovornošću za poslovanje nekretninama  i usluge, OIB 99105197610</item>
    </derivirana_varijabla>
  </DomainObject.Predmet.ProtuStrankaListFormatedOIB>
  <DomainObject.Predmet.ProtuStrankaListFormatedWithAdress>
    <izvorni_sadrzaj>
      <item>DEPRECATOR jednostavno društvo s ograničenom odgovornošću za poslovanje nekretninama  i usluge, Put Radoševca 11, 21000 Split</item>
    </izvorni_sadrzaj>
    <derivirana_varijabla naziv="DomainObject.Predmet.ProtuStrankaListFormatedWithAdress_1">
      <item>DEPRECATOR jednostavno društvo s ograničenom odgovornošću za poslovanje nekretninama  i usluge, Put Radoševca 11, 21000 Split</item>
    </derivirana_varijabla>
  </DomainObject.Predmet.ProtuStrankaListFormatedWithAdress>
  <DomainObject.Predmet.ProtuStrankaListFormatedWithAdressOIB>
    <izvorni_sadrzaj>
      <item>DEPRECATOR jednostavno društvo s ograničenom odgovornošću za poslovanje nekretninama  i usluge, OIB 99105197610, Put Radoševca 11, 21000 Split</item>
    </izvorni_sadrzaj>
    <derivirana_varijabla naziv="DomainObject.Predmet.ProtuStrankaListFormatedWithAdressOIB_1">
      <item>DEPRECATOR jednostavno društvo s ograničenom odgovornošću za poslovanje nekretninama  i usluge, OIB 99105197610, Put Radoševca 11, 21000 Split</item>
    </derivirana_varijabla>
  </DomainObject.Predmet.ProtuStrankaListFormatedWithAdressOIB>
  <DomainObject.Predmet.ProtuStrankaListNazivFormated>
    <izvorni_sadrzaj>
      <item>DEPRECATOR jednostavno društvo s ograničenom odgovornošću za poslovanje nekretninama  i usluge</item>
    </izvorni_sadrzaj>
    <derivirana_varijabla naziv="DomainObject.Predmet.ProtuStrankaListNazivFormated_1">
      <item>DEPRECATOR jednostavno društvo s ograničenom odgovornošću za poslovanje nekretninama  i usluge</item>
    </derivirana_varijabla>
  </DomainObject.Predmet.ProtuStrankaListNazivFormated>
  <DomainObject.Predmet.ProtuStrankaListNazivFormatedOIB>
    <izvorni_sadrzaj>
      <item>DEPRECATOR jednostavno društvo s ograničenom odgovornošću za poslovanje nekretninama  i usluge, OIB 99105197610</item>
    </izvorni_sadrzaj>
    <derivirana_varijabla naziv="DomainObject.Predmet.ProtuStrankaListNazivFormatedOIB_1">
      <item>DEPRECATOR jednostavno društvo s ograničenom odgovornošću za poslovanje nekretninama  i usluge, OIB 99105197610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DEPRECATOR jednostavno društvo s ograničenom odgovornošću za poslovanje nekretninama  i usluge</izvorni_sadrzaj>
    <derivirana_varijabla naziv="DomainObject.Predmet.ProtustrankaIDrugi_1">DEPRECATOR jednostavno društvo s ograničenom odgovornošću za poslovanje nekretninama 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DEPRECATOR jednostavno društvo s ograničenom odgovornošću za poslovanje nekretninama  i usluge, OIB 99105197610, Put Radoševca 11, 21000 Split</izvorni_sadrzaj>
    <derivirana_varijabla naziv="DomainObject.Predmet.ProtustrankaIDrugiAdressOIB_1">DEPRECATOR jednostavno društvo s ograničenom odgovornošću za poslovanje nekretninama  i usluge, OIB 99105197610, Put Radoševca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DEPRECATOR jednostavno društvo s ograničenom odgovornošću za poslovanje nekretninama  i usluge</item>
      <item>Ministarstvo financija RH</item>
      <item>Županijsko državno odvjetništvo u Splitu</item>
    </izvorni_sadrzaj>
    <derivirana_varijabla naziv="DomainObject.Predmet.SudioniciListNaziv_1">
      <item>DEPRECATOR jednostavno društvo s ograničenom odgovornošću za poslovanje nekretninama  i usluge</item>
      <item>Ministarstvo financija RH</item>
      <item>Županijsko državno odvjetništvo u Splitu</item>
    </derivirana_varijabla>
  </DomainObject.Predmet.SudioniciListNaziv>
  <DomainObject.Predmet.SudioniciListAdressOIB>
    <izvorni_sadrzaj>
      <item>DEPRECATOR jednostavno društvo s ograničenom odgovornošću za poslovanje nekretninama  i usluge, OIB 99105197610, Put Radoševca 11,21000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DEPRECATOR jednostavno društvo s ograničenom odgovornošću za poslovanje nekretninama  i usluge, OIB 99105197610, Put Radoševca 11,21000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99105197610</item>
      <item>, OIB 18683136487</item>
      <item>, OIB null</item>
    </izvorni_sadrzaj>
    <derivirana_varijabla naziv="DomainObject.Predmet.SudioniciListNazivOIB_1">
      <item>, OIB 99105197610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713C3-F84E-4854-A37E-508DA15E7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4176</properties:Characters>
  <properties:Lines>97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2018-02-12T07:40:00Z</dcterms:created>
  <dc:creator>Katarina Mikulić</dc:creator>
  <cp:lastModifiedBy>Ana Golub Gruić</cp:lastModifiedBy>
  <cp:lastPrinted>2018-02-12T07:39:00Z</cp:lastPrinted>
  <dcterms:modified xmlns:xsi="http://www.w3.org/2001/XMLSchema-instance" xsi:type="dcterms:W3CDTF">2018-02-12T10:45:00Z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