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fd40" w14:paraId="0bbfd40" w:rsidRDefault="00925026" w:rsidP="00925026" w:rsidR="00925026" w:rsidRPr="009B198B">
      <w:pPr>
        <w:spacing w:lineRule="auto" w:line="240" w:after="0"/>
        <w:ind w:firstLine="708"/>
        <w:jc w:val="left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9B198B">
        <w:rPr>
          <w:sz w:val="24"/>
          <w:szCs w:val="24"/>
          <w:lang w:eastAsia="en-US"/>
        </w:rPr>
        <w:t xml:space="preserve">    </w:t>
      </w:r>
      <w:r w:rsidRPr="009B198B">
        <w:rPr>
          <w:noProof/>
          <w:sz w:val="24"/>
          <w:szCs w:val="24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026" w:rsidP="00925026" w:rsidR="00925026" w:rsidRPr="009B198B">
      <w:pPr>
        <w:spacing w:lineRule="auto" w:line="240" w:after="0"/>
        <w:jc w:val="left"/>
        <w:rPr>
          <w:sz w:val="24"/>
          <w:szCs w:val="24"/>
          <w:lang w:eastAsia="en-US"/>
        </w:rPr>
      </w:pPr>
      <w:r w:rsidRPr="009B198B">
        <w:rPr>
          <w:rFonts w:eastAsia="MS Mincho"/>
          <w:sz w:val="24"/>
          <w:szCs w:val="24"/>
          <w:lang w:eastAsia="en-US"/>
        </w:rPr>
        <w:t xml:space="preserve">  REPUBLIKA HRVATSKA</w:t>
      </w:r>
    </w:p>
    <w:p w:rsidRDefault="00925026" w:rsidP="00925026" w:rsidR="00925026" w:rsidRPr="009B198B">
      <w:pPr>
        <w:spacing w:lineRule="auto" w:line="240" w:after="0"/>
        <w:jc w:val="left"/>
        <w:rPr>
          <w:sz w:val="24"/>
          <w:szCs w:val="24"/>
          <w:lang w:eastAsia="en-US"/>
        </w:rPr>
      </w:pPr>
      <w:r w:rsidRPr="009B198B">
        <w:rPr>
          <w:rFonts w:eastAsia="MS Mincho"/>
          <w:sz w:val="24"/>
          <w:szCs w:val="24"/>
          <w:lang w:eastAsia="en-US"/>
        </w:rPr>
        <w:t>TRGOVAČKI SUD U RIJECI</w:t>
      </w:r>
    </w:p>
    <w:p w:rsidRDefault="009B198B" w:rsidP="009B198B" w:rsidR="009B198B" w:rsidRPr="009B198B">
      <w:pPr>
        <w:pStyle w:val="Zaglavlje"/>
        <w:rPr>
          <w:sz w:val="24"/>
          <w:szCs w:val="24"/>
        </w:rPr>
      </w:pPr>
      <w:r w:rsidRPr="009B198B">
        <w:rPr>
          <w:rFonts w:eastAsia="MS Mincho"/>
          <w:sz w:val="24"/>
          <w:szCs w:val="24"/>
          <w:lang w:eastAsia="en-US"/>
        </w:rPr>
        <w:t xml:space="preserve">      </w:t>
      </w:r>
      <w:r w:rsidR="00925026" w:rsidRPr="009B198B">
        <w:rPr>
          <w:rFonts w:eastAsia="MS Mincho"/>
          <w:sz w:val="24"/>
          <w:szCs w:val="24"/>
          <w:lang w:eastAsia="en-US"/>
        </w:rPr>
        <w:t>Rijeka, Zadarska 1 i 3</w:t>
      </w:r>
      <w:r w:rsidRPr="009B198B">
        <w:rPr>
          <w:rFonts w:eastAsia="MS Mincho"/>
          <w:sz w:val="24"/>
          <w:szCs w:val="24"/>
          <w:lang w:eastAsia="en-US"/>
        </w:rPr>
        <w:tab/>
      </w:r>
      <w:r w:rsidRPr="009B198B">
        <w:rPr>
          <w:rFonts w:eastAsia="MS Mincho"/>
          <w:sz w:val="24"/>
          <w:szCs w:val="24"/>
          <w:lang w:eastAsia="en-US"/>
        </w:rPr>
        <w:tab/>
      </w:r>
      <w:r w:rsidRPr="009B198B">
        <w:rPr>
          <w:sz w:val="24"/>
          <w:szCs w:val="24"/>
        </w:rPr>
        <w:t>Poslovni broj 7 St-1039/2011-554</w:t>
      </w:r>
    </w:p>
    <w:p w:rsidRDefault="00925026" w:rsidP="00925026" w:rsidR="00925026" w:rsidRPr="009B198B">
      <w:pPr>
        <w:spacing w:lineRule="auto" w:line="240" w:after="0"/>
        <w:jc w:val="left"/>
        <w:rPr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jc w:val="left"/>
        <w:rPr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rPr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rPr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>R E P U B L I K A   H R V A T S K A</w:t>
      </w:r>
    </w:p>
    <w:p w:rsidRDefault="00925026" w:rsidP="00925026" w:rsidR="00925026" w:rsidRPr="009B198B">
      <w:pPr>
        <w:spacing w:lineRule="auto" w:line="240" w:after="0"/>
        <w:rPr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  <w:r w:rsidRPr="009B198B">
        <w:rPr>
          <w:rFonts w:eastAsia="MS Mincho"/>
          <w:sz w:val="24"/>
          <w:szCs w:val="24"/>
          <w:lang w:eastAsia="en-US"/>
        </w:rPr>
        <w:t>R J E Š E N J E</w:t>
      </w:r>
    </w:p>
    <w:p w:rsidRDefault="00925026" w:rsidP="00925026" w:rsidR="00925026" w:rsidRPr="009B198B">
      <w:pPr>
        <w:spacing w:lineRule="auto" w:line="240" w:after="0"/>
        <w:rPr>
          <w:rFonts w:eastAsia="MS Mincho"/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rPr>
          <w:rFonts w:eastAsia="MS Mincho"/>
          <w:bCs/>
          <w:sz w:val="24"/>
          <w:szCs w:val="24"/>
          <w:lang w:eastAsia="en-US"/>
        </w:rPr>
      </w:pPr>
    </w:p>
    <w:p w:rsidRDefault="00925026" w:rsidP="00951191" w:rsidR="00925026" w:rsidRPr="009B198B">
      <w:pPr>
        <w:spacing w:lineRule="auto" w:line="240" w:after="0"/>
        <w:rPr>
          <w:bCs/>
          <w:sz w:val="24"/>
          <w:szCs w:val="24"/>
          <w:lang w:eastAsia="en-US"/>
        </w:rPr>
      </w:pPr>
      <w:r w:rsidRPr="009B198B">
        <w:rPr>
          <w:rFonts w:eastAsia="MS Mincho"/>
          <w:sz w:val="24"/>
          <w:szCs w:val="24"/>
          <w:lang w:eastAsia="en-US"/>
        </w:rPr>
        <w:tab/>
      </w:r>
      <w:r w:rsidRPr="009B198B">
        <w:rPr>
          <w:sz w:val="24"/>
          <w:szCs w:val="24"/>
          <w:lang w:eastAsia="en-US"/>
        </w:rPr>
        <w:t xml:space="preserve">Trgovački sud u Rijeci, po Liljani Ugrin, stečajnom sucu u postupku provođenja stečaja nad dužnikom </w:t>
      </w:r>
      <w:r w:rsidRPr="009B198B">
        <w:rPr>
          <w:sz w:val="24"/>
          <w:szCs w:val="24"/>
        </w:rPr>
        <w:t>ISTRAGRADNJA društvo s ograničenom odgovornošću za visokogradnju u stečaju Pula, Marulićeva 3 (MBS: 040049717 – OIB: 57830493228)</w:t>
      </w:r>
      <w:r w:rsidRPr="009B198B">
        <w:rPr>
          <w:sz w:val="24"/>
          <w:szCs w:val="24"/>
          <w:lang w:eastAsia="en-US"/>
        </w:rPr>
        <w:t xml:space="preserve"> n</w:t>
      </w:r>
      <w:r w:rsidRPr="009B198B">
        <w:rPr>
          <w:rFonts w:eastAsia="MS Mincho"/>
          <w:sz w:val="24"/>
          <w:szCs w:val="24"/>
          <w:lang w:eastAsia="en-US"/>
        </w:rPr>
        <w:t>a</w:t>
      </w:r>
      <w:r w:rsidR="00951191" w:rsidRPr="009B198B">
        <w:rPr>
          <w:rFonts w:eastAsia="MS Mincho"/>
          <w:bCs/>
          <w:sz w:val="24"/>
          <w:szCs w:val="24"/>
          <w:lang w:eastAsia="en-US"/>
        </w:rPr>
        <w:t xml:space="preserve">kon </w:t>
      </w:r>
      <w:r w:rsidRPr="009B198B">
        <w:rPr>
          <w:rFonts w:eastAsia="MS Mincho"/>
          <w:sz w:val="24"/>
          <w:szCs w:val="24"/>
          <w:lang w:eastAsia="en-US"/>
        </w:rPr>
        <w:t xml:space="preserve"> </w:t>
      </w:r>
      <w:r w:rsidR="00951191" w:rsidRPr="009B198B">
        <w:rPr>
          <w:rFonts w:eastAsia="MS Mincho"/>
          <w:bCs/>
          <w:sz w:val="24"/>
          <w:szCs w:val="24"/>
          <w:lang w:eastAsia="en-US"/>
        </w:rPr>
        <w:t>održanog ročišta z</w:t>
      </w:r>
      <w:r w:rsidRPr="009B198B">
        <w:rPr>
          <w:rFonts w:eastAsia="MS Mincho"/>
          <w:sz w:val="24"/>
          <w:szCs w:val="24"/>
          <w:lang w:eastAsia="en-US"/>
        </w:rPr>
        <w:t xml:space="preserve">a diobu kupovnine </w:t>
      </w:r>
      <w:r w:rsidRPr="009B198B">
        <w:rPr>
          <w:sz w:val="24"/>
          <w:szCs w:val="24"/>
          <w:lang w:eastAsia="en-US"/>
        </w:rPr>
        <w:t xml:space="preserve">dana </w:t>
      </w:r>
      <w:r w:rsidR="00263382" w:rsidRPr="009B198B">
        <w:rPr>
          <w:sz w:val="24"/>
          <w:szCs w:val="24"/>
          <w:lang w:eastAsia="en-US"/>
        </w:rPr>
        <w:t>17. listopada 2</w:t>
      </w:r>
      <w:r w:rsidRPr="009B198B">
        <w:rPr>
          <w:bCs/>
          <w:sz w:val="24"/>
          <w:szCs w:val="24"/>
        </w:rPr>
        <w:t>01</w:t>
      </w:r>
      <w:r w:rsidR="00951191" w:rsidRPr="009B198B">
        <w:rPr>
          <w:bCs/>
          <w:sz w:val="24"/>
          <w:szCs w:val="24"/>
        </w:rPr>
        <w:t>7</w:t>
      </w:r>
      <w:r w:rsidRPr="009B198B">
        <w:rPr>
          <w:sz w:val="24"/>
          <w:szCs w:val="24"/>
          <w:lang w:eastAsia="en-US"/>
        </w:rPr>
        <w:t xml:space="preserve">. </w:t>
      </w:r>
    </w:p>
    <w:p w:rsidRDefault="00951191" w:rsidP="00951191" w:rsidR="00951191" w:rsidRPr="009B198B">
      <w:pPr>
        <w:spacing w:lineRule="auto" w:line="240" w:after="0"/>
        <w:rPr>
          <w:rFonts w:eastAsia="MS Mincho"/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  <w:r w:rsidRPr="009B198B">
        <w:rPr>
          <w:rFonts w:eastAsia="MS Mincho"/>
          <w:sz w:val="24"/>
          <w:szCs w:val="24"/>
          <w:lang w:eastAsia="en-US"/>
        </w:rPr>
        <w:t>r i j e š i o   j e</w:t>
      </w:r>
    </w:p>
    <w:p w:rsidRDefault="00925026" w:rsidP="00925026" w:rsidR="00925026" w:rsidRPr="009B198B">
      <w:pPr>
        <w:spacing w:lineRule="auto" w:line="240" w:after="0"/>
        <w:rPr>
          <w:sz w:val="24"/>
          <w:szCs w:val="24"/>
        </w:rPr>
      </w:pPr>
    </w:p>
    <w:p w:rsidRDefault="00925026" w:rsidP="00925026" w:rsidR="00925026" w:rsidRPr="009B198B">
      <w:pPr>
        <w:spacing w:lineRule="auto" w:line="240" w:after="0"/>
        <w:rPr>
          <w:sz w:val="24"/>
          <w:szCs w:val="24"/>
        </w:rPr>
      </w:pPr>
    </w:p>
    <w:p w:rsidRDefault="00925026" w:rsidP="00925026" w:rsidR="00925026" w:rsidRPr="009B198B">
      <w:pPr>
        <w:spacing w:lineRule="auto" w:line="240" w:after="0"/>
        <w:rPr>
          <w:sz w:val="24"/>
          <w:szCs w:val="24"/>
        </w:rPr>
      </w:pPr>
      <w:r w:rsidRPr="009B198B">
        <w:rPr>
          <w:sz w:val="24"/>
          <w:szCs w:val="24"/>
        </w:rPr>
        <w:t>I.</w:t>
      </w:r>
      <w:r w:rsidRPr="009B198B">
        <w:rPr>
          <w:sz w:val="24"/>
          <w:szCs w:val="24"/>
        </w:rPr>
        <w:tab/>
        <w:t xml:space="preserve">Iz kupovnine u iznosu od </w:t>
      </w:r>
      <w:r w:rsidR="00BE4469" w:rsidRPr="009B198B">
        <w:rPr>
          <w:bCs/>
          <w:sz w:val="24"/>
          <w:szCs w:val="24"/>
        </w:rPr>
        <w:t>1.068.500,00</w:t>
      </w:r>
      <w:r w:rsidRPr="009B198B">
        <w:rPr>
          <w:sz w:val="24"/>
          <w:szCs w:val="24"/>
        </w:rPr>
        <w:t xml:space="preserve"> kn postignutog sudskom prodajom nekretnine stečajnog dužnika upisane zemljišnim knjigama </w:t>
      </w:r>
      <w:r w:rsidR="00263382" w:rsidRPr="009B198B">
        <w:rPr>
          <w:sz w:val="24"/>
          <w:szCs w:val="24"/>
        </w:rPr>
        <w:t xml:space="preserve">Općinskog suda u Puli-Pola Zemljišno knjižni odjel Pula </w:t>
      </w:r>
      <w:r w:rsidR="00BE4469" w:rsidRPr="009B198B">
        <w:rPr>
          <w:sz w:val="24"/>
          <w:szCs w:val="24"/>
        </w:rPr>
        <w:t xml:space="preserve">u z.k.ul. 18018 k.o. Galižana na k.č. 808/4,  z.k.ul. 11978 k.o. Galižana k.č. 816/109 i u z.k.ul. 18017 k.o. Galižana k.č. 816/108,  </w:t>
      </w:r>
      <w:r w:rsidRPr="009B198B">
        <w:rPr>
          <w:sz w:val="24"/>
          <w:szCs w:val="24"/>
        </w:rPr>
        <w:t>namiruju se kako slijedi:</w:t>
      </w:r>
    </w:p>
    <w:p w:rsidRDefault="00925026" w:rsidP="00925026" w:rsidR="00925026" w:rsidRPr="009B198B">
      <w:pPr>
        <w:spacing w:lineRule="auto" w:line="240" w:after="0"/>
        <w:rPr>
          <w:sz w:val="24"/>
          <w:szCs w:val="24"/>
          <w:lang w:eastAsia="en-US"/>
        </w:rPr>
      </w:pPr>
    </w:p>
    <w:p w:rsidRDefault="00925026" w:rsidP="00925026" w:rsidR="00BE4469" w:rsidRPr="009B198B">
      <w:pPr>
        <w:spacing w:lineRule="auto" w:line="240" w:after="0"/>
        <w:rPr>
          <w:color w:val="000000"/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>1.</w:t>
      </w:r>
      <w:r w:rsidRPr="009B198B">
        <w:rPr>
          <w:sz w:val="24"/>
          <w:szCs w:val="24"/>
          <w:lang w:eastAsia="en-US"/>
        </w:rPr>
        <w:tab/>
        <w:t xml:space="preserve">dužnik </w:t>
      </w:r>
      <w:r w:rsidRPr="009B198B">
        <w:rPr>
          <w:sz w:val="24"/>
          <w:szCs w:val="24"/>
        </w:rPr>
        <w:t>ISTRAGRADNJA d.o.o. Pula, Marulićeva 3 (OIB: 57830493228)</w:t>
      </w:r>
      <w:r w:rsidRPr="009B198B">
        <w:rPr>
          <w:sz w:val="24"/>
          <w:szCs w:val="24"/>
          <w:lang w:eastAsia="en-US"/>
        </w:rPr>
        <w:t xml:space="preserve"> iznosom od </w:t>
      </w:r>
      <w:r w:rsidR="00BE4469" w:rsidRPr="009B198B">
        <w:rPr>
          <w:sz w:val="24"/>
          <w:szCs w:val="24"/>
        </w:rPr>
        <w:t>79.943,24</w:t>
      </w:r>
      <w:r w:rsidR="00263382" w:rsidRPr="009B198B">
        <w:rPr>
          <w:sz w:val="24"/>
          <w:szCs w:val="24"/>
        </w:rPr>
        <w:t xml:space="preserve"> </w:t>
      </w:r>
      <w:r w:rsidRPr="009B198B">
        <w:rPr>
          <w:sz w:val="24"/>
          <w:szCs w:val="24"/>
          <w:lang w:eastAsia="en-US"/>
        </w:rPr>
        <w:t xml:space="preserve"> </w:t>
      </w:r>
      <w:r w:rsidRPr="009B198B">
        <w:rPr>
          <w:color w:val="000000"/>
          <w:sz w:val="24"/>
          <w:szCs w:val="24"/>
          <w:lang w:eastAsia="en-US"/>
        </w:rPr>
        <w:t>kn</w:t>
      </w:r>
      <w:r w:rsidR="00BE4469" w:rsidRPr="009B198B">
        <w:rPr>
          <w:color w:val="000000"/>
          <w:sz w:val="24"/>
          <w:szCs w:val="24"/>
          <w:lang w:eastAsia="en-US"/>
        </w:rPr>
        <w:t>.</w:t>
      </w:r>
    </w:p>
    <w:p w:rsidRDefault="00925026" w:rsidP="00925026" w:rsidR="00925026" w:rsidRPr="009B198B">
      <w:pPr>
        <w:spacing w:lineRule="auto" w:line="240" w:after="0"/>
        <w:rPr>
          <w:sz w:val="24"/>
          <w:szCs w:val="24"/>
          <w:lang w:eastAsia="en-US"/>
        </w:rPr>
      </w:pPr>
    </w:p>
    <w:p w:rsidRDefault="00925026" w:rsidP="00925026" w:rsidR="00263382" w:rsidRPr="009B198B">
      <w:pPr>
        <w:spacing w:lineRule="auto" w:line="240" w:after="0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>2.</w:t>
      </w:r>
      <w:r w:rsidRPr="009B198B">
        <w:rPr>
          <w:sz w:val="24"/>
          <w:szCs w:val="24"/>
          <w:lang w:eastAsia="en-US"/>
        </w:rPr>
        <w:tab/>
        <w:t xml:space="preserve">razlučni vjerovnik </w:t>
      </w:r>
      <w:r w:rsidR="00BE4469" w:rsidRPr="009B198B">
        <w:rPr>
          <w:sz w:val="24"/>
          <w:szCs w:val="24"/>
          <w:lang w:eastAsia="en-US"/>
        </w:rPr>
        <w:t>REPUBLIKA HRVATSKA i</w:t>
      </w:r>
      <w:r w:rsidRPr="009B198B">
        <w:rPr>
          <w:sz w:val="24"/>
          <w:szCs w:val="24"/>
          <w:lang w:eastAsia="en-US"/>
        </w:rPr>
        <w:t xml:space="preserve">znosom od </w:t>
      </w:r>
      <w:r w:rsidR="00BE4469" w:rsidRPr="009B198B">
        <w:rPr>
          <w:sz w:val="24"/>
          <w:szCs w:val="24"/>
        </w:rPr>
        <w:t>988</w:t>
      </w:r>
      <w:r w:rsidR="009B198B">
        <w:rPr>
          <w:sz w:val="24"/>
          <w:szCs w:val="24"/>
        </w:rPr>
        <w:t>.</w:t>
      </w:r>
      <w:r w:rsidR="00BE4469" w:rsidRPr="009B198B">
        <w:rPr>
          <w:sz w:val="24"/>
          <w:szCs w:val="24"/>
        </w:rPr>
        <w:t>556,76 kn.</w:t>
      </w:r>
      <w:r w:rsidR="00BE4469" w:rsidRPr="009B198B">
        <w:rPr>
          <w:sz w:val="24"/>
          <w:szCs w:val="24"/>
          <w:lang w:eastAsia="en-US"/>
        </w:rPr>
        <w:t xml:space="preserve"> </w:t>
      </w:r>
    </w:p>
    <w:p w:rsidRDefault="00925026" w:rsidP="00925026" w:rsidR="00925026" w:rsidRPr="009B198B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>Obrazloženje</w:t>
      </w:r>
    </w:p>
    <w:p w:rsidRDefault="00925026" w:rsidP="00925026" w:rsidR="00925026" w:rsidRPr="009B198B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rPr>
          <w:color w:val="000000"/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ab/>
        <w:t>Nekretnin</w:t>
      </w:r>
      <w:r w:rsidR="00BE4469" w:rsidRPr="009B198B">
        <w:rPr>
          <w:sz w:val="24"/>
          <w:szCs w:val="24"/>
          <w:lang w:eastAsia="en-US"/>
        </w:rPr>
        <w:t>e</w:t>
      </w:r>
      <w:r w:rsidRPr="009B198B">
        <w:rPr>
          <w:sz w:val="24"/>
          <w:szCs w:val="24"/>
          <w:lang w:eastAsia="en-US"/>
        </w:rPr>
        <w:t xml:space="preserve"> dužnika upisan</w:t>
      </w:r>
      <w:r w:rsidR="00BE4469" w:rsidRPr="009B198B">
        <w:rPr>
          <w:sz w:val="24"/>
          <w:szCs w:val="24"/>
          <w:lang w:eastAsia="en-US"/>
        </w:rPr>
        <w:t>e</w:t>
      </w:r>
      <w:r w:rsidRPr="009B198B">
        <w:rPr>
          <w:sz w:val="24"/>
          <w:szCs w:val="24"/>
          <w:lang w:eastAsia="en-US"/>
        </w:rPr>
        <w:t xml:space="preserve"> u zemljišnim  knjigama </w:t>
      </w:r>
      <w:r w:rsidR="00951191" w:rsidRPr="009B198B">
        <w:rPr>
          <w:sz w:val="24"/>
          <w:szCs w:val="24"/>
        </w:rPr>
        <w:t xml:space="preserve">Općinskog suda u Puli-Pola Zemljišno knjižni odjel Pula </w:t>
      </w:r>
      <w:r w:rsidR="00BE4469" w:rsidRPr="009B198B">
        <w:rPr>
          <w:sz w:val="24"/>
          <w:szCs w:val="24"/>
        </w:rPr>
        <w:t xml:space="preserve">u z.k.ul. 18018 k.o. Galižana na k.č. 808/4,  z.k.ul. 11978 k.o. Galižana k.č. 816/109 i u z.k.ul. 18017 k.o. Galižana k.č. 816/108 </w:t>
      </w:r>
      <w:r w:rsidRPr="009B198B">
        <w:rPr>
          <w:sz w:val="24"/>
          <w:szCs w:val="24"/>
          <w:lang w:eastAsia="en-US"/>
        </w:rPr>
        <w:t>prodan</w:t>
      </w:r>
      <w:r w:rsidR="00BE4469" w:rsidRPr="009B198B">
        <w:rPr>
          <w:sz w:val="24"/>
          <w:szCs w:val="24"/>
          <w:lang w:eastAsia="en-US"/>
        </w:rPr>
        <w:t>e</w:t>
      </w:r>
      <w:r w:rsidRPr="009B198B">
        <w:rPr>
          <w:sz w:val="24"/>
          <w:szCs w:val="24"/>
          <w:lang w:eastAsia="en-US"/>
        </w:rPr>
        <w:t xml:space="preserve"> </w:t>
      </w:r>
      <w:r w:rsidR="00BE4469" w:rsidRPr="009B198B">
        <w:rPr>
          <w:sz w:val="24"/>
          <w:szCs w:val="24"/>
          <w:lang w:eastAsia="en-US"/>
        </w:rPr>
        <w:t xml:space="preserve">su </w:t>
      </w:r>
      <w:r w:rsidRPr="009B198B">
        <w:rPr>
          <w:sz w:val="24"/>
          <w:szCs w:val="24"/>
          <w:lang w:eastAsia="en-US"/>
        </w:rPr>
        <w:t xml:space="preserve">u stečajnom postupku za </w:t>
      </w:r>
      <w:r w:rsidR="00BE4469" w:rsidRPr="009B198B">
        <w:rPr>
          <w:sz w:val="24"/>
          <w:szCs w:val="24"/>
          <w:lang w:eastAsia="en-US"/>
        </w:rPr>
        <w:t xml:space="preserve">ukupni iznos od </w:t>
      </w:r>
      <w:r w:rsidR="00BE4469" w:rsidRPr="009B198B">
        <w:rPr>
          <w:bCs/>
          <w:sz w:val="24"/>
          <w:szCs w:val="24"/>
        </w:rPr>
        <w:t>1.068.500,00</w:t>
      </w:r>
      <w:r w:rsidR="00BE4469" w:rsidRPr="009B198B">
        <w:rPr>
          <w:sz w:val="24"/>
          <w:szCs w:val="24"/>
        </w:rPr>
        <w:t xml:space="preserve"> </w:t>
      </w:r>
      <w:r w:rsidRPr="009B198B">
        <w:rPr>
          <w:sz w:val="24"/>
          <w:szCs w:val="24"/>
          <w:lang w:eastAsia="en-US"/>
        </w:rPr>
        <w:t xml:space="preserve">kn. </w:t>
      </w:r>
    </w:p>
    <w:p w:rsidRDefault="00925026" w:rsidP="00925026" w:rsidR="00263382" w:rsidRPr="009B198B">
      <w:pPr>
        <w:spacing w:lineRule="auto" w:line="240" w:after="0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ab/>
        <w:t xml:space="preserve">Na ročištu za diobu kupovnine održanom dana </w:t>
      </w:r>
      <w:r w:rsidR="00263382" w:rsidRPr="009B198B">
        <w:rPr>
          <w:sz w:val="24"/>
          <w:szCs w:val="24"/>
          <w:lang w:eastAsia="en-US"/>
        </w:rPr>
        <w:t>17. listopada 2</w:t>
      </w:r>
      <w:r w:rsidR="00951191" w:rsidRPr="009B198B">
        <w:rPr>
          <w:bCs/>
          <w:sz w:val="24"/>
          <w:szCs w:val="24"/>
        </w:rPr>
        <w:t>01</w:t>
      </w:r>
      <w:r w:rsidR="009B198B">
        <w:rPr>
          <w:bCs/>
          <w:sz w:val="24"/>
          <w:szCs w:val="24"/>
        </w:rPr>
        <w:t>7</w:t>
      </w:r>
      <w:r w:rsidRPr="009B198B">
        <w:rPr>
          <w:rFonts w:eastAsia="MS Mincho"/>
          <w:sz w:val="24"/>
          <w:szCs w:val="24"/>
          <w:lang w:eastAsia="en-US"/>
        </w:rPr>
        <w:t>.</w:t>
      </w:r>
      <w:r w:rsidRPr="009B198B">
        <w:rPr>
          <w:sz w:val="24"/>
          <w:szCs w:val="24"/>
          <w:lang w:eastAsia="en-US"/>
        </w:rPr>
        <w:t xml:space="preserve"> </w:t>
      </w:r>
      <w:r w:rsidR="00263382" w:rsidRPr="009B198B">
        <w:rPr>
          <w:sz w:val="24"/>
          <w:szCs w:val="24"/>
          <w:lang w:eastAsia="en-US"/>
        </w:rPr>
        <w:t xml:space="preserve">stečajni upravitelj </w:t>
      </w:r>
      <w:r w:rsidR="00BE4469" w:rsidRPr="009B198B">
        <w:rPr>
          <w:sz w:val="24"/>
          <w:szCs w:val="24"/>
          <w:lang w:eastAsia="en-US"/>
        </w:rPr>
        <w:t xml:space="preserve">je </w:t>
      </w:r>
      <w:r w:rsidR="00263382" w:rsidRPr="009B198B">
        <w:rPr>
          <w:sz w:val="24"/>
          <w:szCs w:val="24"/>
          <w:lang w:eastAsia="en-US"/>
        </w:rPr>
        <w:t>izložio</w:t>
      </w:r>
      <w:r w:rsidR="009B198B">
        <w:rPr>
          <w:sz w:val="24"/>
          <w:szCs w:val="24"/>
          <w:lang w:eastAsia="en-US"/>
        </w:rPr>
        <w:t xml:space="preserve"> i</w:t>
      </w:r>
      <w:r w:rsidR="00263382" w:rsidRPr="009B198B">
        <w:rPr>
          <w:sz w:val="24"/>
          <w:szCs w:val="24"/>
          <w:lang w:eastAsia="en-US"/>
        </w:rPr>
        <w:t xml:space="preserve">  predložio kao u svom podnesku od 8. rujna 2017.</w:t>
      </w:r>
    </w:p>
    <w:p w:rsidRDefault="00BE4469" w:rsidP="00925026" w:rsidR="00BE4469" w:rsidRPr="009B198B">
      <w:pPr>
        <w:spacing w:lineRule="auto" w:line="240" w:after="0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ab/>
        <w:t xml:space="preserve">Zastupnik razlučnog vjerovnika se suglasio s prijedlogom stečajnog upravitelja </w:t>
      </w:r>
      <w:r w:rsidR="009B198B">
        <w:rPr>
          <w:sz w:val="24"/>
          <w:szCs w:val="24"/>
          <w:lang w:eastAsia="en-US"/>
        </w:rPr>
        <w:t>i</w:t>
      </w:r>
      <w:r w:rsidRPr="009B198B">
        <w:rPr>
          <w:sz w:val="24"/>
          <w:szCs w:val="24"/>
          <w:lang w:eastAsia="en-US"/>
        </w:rPr>
        <w:t xml:space="preserve"> predložio da se preostalim sredstvima namiri taj razlučni vjerovnik.</w:t>
      </w:r>
    </w:p>
    <w:p w:rsidRDefault="00925026" w:rsidP="00925026" w:rsidR="00925026" w:rsidRPr="009B198B">
      <w:pPr>
        <w:spacing w:lineRule="auto" w:line="240" w:after="0"/>
        <w:rPr>
          <w:sz w:val="24"/>
          <w:szCs w:val="24"/>
        </w:rPr>
      </w:pPr>
      <w:r w:rsidRPr="009B198B">
        <w:rPr>
          <w:sz w:val="24"/>
          <w:szCs w:val="24"/>
        </w:rPr>
        <w:tab/>
        <w:t xml:space="preserve">Tijekom daljnjeg postupka izvršen je uvid u dokumentaciju koja priliježi spisu. </w:t>
      </w:r>
    </w:p>
    <w:p w:rsidRDefault="00925026" w:rsidP="00925026" w:rsidR="00925026" w:rsidRPr="009B198B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9B198B">
        <w:rPr>
          <w:sz w:val="24"/>
          <w:szCs w:val="24"/>
        </w:rPr>
        <w:t xml:space="preserve">Odredbom članka 164.a stavak 3. </w:t>
      </w:r>
      <w:r w:rsidRPr="009B198B">
        <w:rPr>
          <w:sz w:val="24"/>
          <w:szCs w:val="24"/>
          <w:lang w:eastAsia="en-US"/>
        </w:rPr>
        <w:t xml:space="preserve">Stečajnog zakona („Narodne novine“ broj 44/96, 29/99, 129/00, 123/03, 82/06, 116/10, 25/12 i 133/12, u daljnjem tekstu SZ) </w:t>
      </w:r>
      <w:r w:rsidRPr="009B198B">
        <w:rPr>
          <w:sz w:val="24"/>
          <w:szCs w:val="24"/>
        </w:rPr>
        <w:t>propisano je da će se na</w:t>
      </w:r>
      <w:r w:rsidRPr="009B198B">
        <w:rPr>
          <w:sz w:val="24"/>
          <w:szCs w:val="24"/>
          <w:lang w:eastAsia="en-US"/>
        </w:rPr>
        <w:t xml:space="preserve">kon što stečajni sudac u stečajnom postupku unovči stvar ili pravo na kojemu postoji razlučno pravo upisano u javnoj knjizi, iz iznosa ostvarenog prodajom 1. namiriti troškove </w:t>
      </w:r>
      <w:r w:rsidRPr="009B198B">
        <w:rPr>
          <w:sz w:val="24"/>
          <w:szCs w:val="24"/>
          <w:lang w:eastAsia="en-US"/>
        </w:rPr>
        <w:lastRenderedPageBreak/>
        <w:t>unovčenja obračunate prema pravilima iz članka 170. ovoga Zakona, 2. namiriti tražbine razlučnih vjerovnika prema redoslijedu predviđenom pravilima ovršnog postupka i 3. preostali iznos predati stečajnom upravitelju za namirenje stečajnih vjerovnika.</w:t>
      </w:r>
    </w:p>
    <w:p w:rsidRDefault="00925026" w:rsidP="00925026" w:rsidR="00925026" w:rsidRPr="009B198B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 xml:space="preserve">Slijedom navedenog, dužniku se namiruju troškovi unovčenja obračunati prema pravilima iz članka 170. stavak 1. SZ, i to: na ime </w:t>
      </w:r>
      <w:r w:rsidRPr="009B198B">
        <w:rPr>
          <w:sz w:val="24"/>
          <w:szCs w:val="24"/>
        </w:rPr>
        <w:t xml:space="preserve">utvrđivanja istovjetnosti predmeta i prava na tom predmetu  koji se određuju paušalno 5 posto od utrška, </w:t>
      </w:r>
      <w:r w:rsidRPr="009B198B">
        <w:rPr>
          <w:sz w:val="24"/>
          <w:szCs w:val="24"/>
          <w:lang w:eastAsia="en-US"/>
        </w:rPr>
        <w:t xml:space="preserve">u iznosu od </w:t>
      </w:r>
      <w:r w:rsidR="00BE4469" w:rsidRPr="009B198B">
        <w:rPr>
          <w:sz w:val="24"/>
          <w:szCs w:val="24"/>
          <w:lang w:eastAsia="en-US"/>
        </w:rPr>
        <w:t>53.425,00</w:t>
      </w:r>
      <w:r w:rsidR="00951191" w:rsidRPr="009B198B">
        <w:rPr>
          <w:sz w:val="24"/>
          <w:szCs w:val="24"/>
          <w:lang w:eastAsia="en-US"/>
        </w:rPr>
        <w:t xml:space="preserve"> </w:t>
      </w:r>
      <w:r w:rsidRPr="009B198B">
        <w:rPr>
          <w:sz w:val="24"/>
          <w:szCs w:val="24"/>
          <w:lang w:eastAsia="en-US"/>
        </w:rPr>
        <w:t xml:space="preserve">kn, te na osnovu stavka 2. istog članka na ime stvarnih troškova koji terete predmetnu nekretninu u iznosu od </w:t>
      </w:r>
      <w:r w:rsidR="00427968" w:rsidRPr="009B198B">
        <w:rPr>
          <w:sz w:val="24"/>
          <w:szCs w:val="24"/>
          <w:lang w:eastAsia="en-US"/>
        </w:rPr>
        <w:t>26.518,24</w:t>
      </w:r>
      <w:r w:rsidR="00FB6B92" w:rsidRPr="009B198B">
        <w:rPr>
          <w:sz w:val="24"/>
          <w:szCs w:val="24"/>
          <w:lang w:eastAsia="en-US"/>
        </w:rPr>
        <w:t xml:space="preserve"> </w:t>
      </w:r>
      <w:r w:rsidR="00835AB5" w:rsidRPr="009B198B">
        <w:rPr>
          <w:sz w:val="24"/>
          <w:szCs w:val="24"/>
          <w:lang w:eastAsia="en-US"/>
        </w:rPr>
        <w:t xml:space="preserve"> </w:t>
      </w:r>
      <w:r w:rsidRPr="009B198B">
        <w:rPr>
          <w:sz w:val="24"/>
          <w:szCs w:val="24"/>
          <w:lang w:eastAsia="en-US"/>
        </w:rPr>
        <w:t>kn sve prema računima i obračunima  koji priliježu podnes</w:t>
      </w:r>
      <w:r w:rsidR="00C576A7" w:rsidRPr="009B198B">
        <w:rPr>
          <w:sz w:val="24"/>
          <w:szCs w:val="24"/>
          <w:lang w:eastAsia="en-US"/>
        </w:rPr>
        <w:t xml:space="preserve">ku </w:t>
      </w:r>
      <w:r w:rsidR="00951191" w:rsidRPr="009B198B">
        <w:rPr>
          <w:sz w:val="24"/>
          <w:szCs w:val="24"/>
          <w:lang w:eastAsia="en-US"/>
        </w:rPr>
        <w:t xml:space="preserve"> </w:t>
      </w:r>
      <w:r w:rsidRPr="009B198B">
        <w:rPr>
          <w:sz w:val="24"/>
          <w:szCs w:val="24"/>
          <w:lang w:eastAsia="en-US"/>
        </w:rPr>
        <w:t xml:space="preserve">stečajnog upravitelja od </w:t>
      </w:r>
      <w:r w:rsidR="00FB6B92" w:rsidRPr="009B198B">
        <w:rPr>
          <w:sz w:val="24"/>
          <w:szCs w:val="24"/>
          <w:lang w:eastAsia="en-US"/>
        </w:rPr>
        <w:t xml:space="preserve">8. </w:t>
      </w:r>
      <w:r w:rsidR="00951191" w:rsidRPr="009B198B">
        <w:rPr>
          <w:sz w:val="24"/>
          <w:szCs w:val="24"/>
          <w:lang w:eastAsia="en-US"/>
        </w:rPr>
        <w:t xml:space="preserve"> </w:t>
      </w:r>
      <w:r w:rsidR="00FB6B92" w:rsidRPr="009B198B">
        <w:rPr>
          <w:sz w:val="24"/>
          <w:szCs w:val="24"/>
          <w:lang w:eastAsia="en-US"/>
        </w:rPr>
        <w:t xml:space="preserve">rujna 2017. </w:t>
      </w:r>
      <w:r w:rsidR="00951191" w:rsidRPr="009B198B">
        <w:rPr>
          <w:sz w:val="24"/>
          <w:szCs w:val="24"/>
          <w:lang w:eastAsia="en-US"/>
        </w:rPr>
        <w:t xml:space="preserve"> </w:t>
      </w:r>
      <w:r w:rsidRPr="009B198B">
        <w:rPr>
          <w:sz w:val="24"/>
          <w:szCs w:val="24"/>
          <w:lang w:eastAsia="en-US"/>
        </w:rPr>
        <w:t xml:space="preserve">(list </w:t>
      </w:r>
      <w:r w:rsidR="00427968" w:rsidRPr="009B198B">
        <w:rPr>
          <w:sz w:val="24"/>
          <w:szCs w:val="24"/>
          <w:lang w:eastAsia="en-US"/>
        </w:rPr>
        <w:t>3795</w:t>
      </w:r>
      <w:r w:rsidR="009B602E" w:rsidRPr="009B198B">
        <w:rPr>
          <w:sz w:val="24"/>
          <w:szCs w:val="24"/>
          <w:lang w:eastAsia="en-US"/>
        </w:rPr>
        <w:t xml:space="preserve"> </w:t>
      </w:r>
      <w:r w:rsidRPr="009B198B">
        <w:rPr>
          <w:sz w:val="24"/>
          <w:szCs w:val="24"/>
          <w:lang w:eastAsia="en-US"/>
        </w:rPr>
        <w:t xml:space="preserve">do </w:t>
      </w:r>
      <w:r w:rsidR="00C576A7" w:rsidRPr="009B198B">
        <w:rPr>
          <w:sz w:val="24"/>
          <w:szCs w:val="24"/>
          <w:lang w:eastAsia="en-US"/>
        </w:rPr>
        <w:t>3</w:t>
      </w:r>
      <w:r w:rsidR="00427968" w:rsidRPr="009B198B">
        <w:rPr>
          <w:sz w:val="24"/>
          <w:szCs w:val="24"/>
          <w:lang w:eastAsia="en-US"/>
        </w:rPr>
        <w:t>806</w:t>
      </w:r>
      <w:r w:rsidR="009B602E" w:rsidRPr="009B198B">
        <w:rPr>
          <w:sz w:val="24"/>
          <w:szCs w:val="24"/>
          <w:lang w:eastAsia="en-US"/>
        </w:rPr>
        <w:t xml:space="preserve"> </w:t>
      </w:r>
      <w:r w:rsidRPr="009B198B">
        <w:rPr>
          <w:sz w:val="24"/>
          <w:szCs w:val="24"/>
          <w:lang w:eastAsia="en-US"/>
        </w:rPr>
        <w:t>spisa).</w:t>
      </w:r>
    </w:p>
    <w:p w:rsidRDefault="00925026" w:rsidP="00925026" w:rsidR="00925026" w:rsidRPr="009B198B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>Stoga je valjalo o troškovima unovčenja, sukladno odredbi članka 164.a stavak 3. točka 1. SZ, odlučiti kao pod točkom I 1. izreke ovog rješenja.</w:t>
      </w:r>
    </w:p>
    <w:p w:rsidRDefault="00925026" w:rsidP="00925026" w:rsidR="00925026" w:rsidRPr="009B198B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>Uvidom u izvatke iz zemljišnih knjiga, koji priliježu spisu, utvrđeno je da su na nekretnini</w:t>
      </w:r>
      <w:r w:rsidR="00FB6B92" w:rsidRPr="009B198B">
        <w:rPr>
          <w:sz w:val="24"/>
          <w:szCs w:val="24"/>
          <w:lang w:eastAsia="en-US"/>
        </w:rPr>
        <w:t xml:space="preserve"> </w:t>
      </w:r>
      <w:r w:rsidRPr="009B198B">
        <w:rPr>
          <w:sz w:val="24"/>
          <w:szCs w:val="24"/>
          <w:lang w:eastAsia="en-US"/>
        </w:rPr>
        <w:t>pobliže opisanoj u izreci ovog rješenja bila uknjižena prava odvojenog namirenja</w:t>
      </w:r>
      <w:r w:rsidR="00FB6B92" w:rsidRPr="009B198B">
        <w:rPr>
          <w:sz w:val="24"/>
          <w:szCs w:val="24"/>
          <w:lang w:eastAsia="en-US"/>
        </w:rPr>
        <w:t xml:space="preserve">, </w:t>
      </w:r>
      <w:r w:rsidR="009B602E" w:rsidRPr="009B198B">
        <w:rPr>
          <w:sz w:val="24"/>
          <w:szCs w:val="24"/>
          <w:lang w:eastAsia="en-US"/>
        </w:rPr>
        <w:t xml:space="preserve"> </w:t>
      </w:r>
      <w:r w:rsidRPr="009B198B">
        <w:rPr>
          <w:sz w:val="24"/>
          <w:szCs w:val="24"/>
          <w:lang w:eastAsia="en-US"/>
        </w:rPr>
        <w:t xml:space="preserve"> kako slijedi:</w:t>
      </w:r>
    </w:p>
    <w:p w:rsidRDefault="00427968" w:rsidP="00427968" w:rsidR="00427968" w:rsidRPr="009B198B">
      <w:pPr>
        <w:spacing w:lineRule="auto" w:line="240" w:after="0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 xml:space="preserve">broj Z-1112/11 od 2. veljače 2012. </w:t>
      </w:r>
      <w:r w:rsidR="009B198B">
        <w:rPr>
          <w:sz w:val="24"/>
          <w:szCs w:val="24"/>
          <w:lang w:eastAsia="en-US"/>
        </w:rPr>
        <w:t>t</w:t>
      </w:r>
      <w:r w:rsidRPr="009B198B">
        <w:rPr>
          <w:sz w:val="24"/>
          <w:szCs w:val="24"/>
          <w:lang w:eastAsia="en-US"/>
        </w:rPr>
        <w:t>emeljem rješenja o osiguranju posl. br. Ovr-172/11 od 28. siječnja 2011. godine, pravo zaloga za iznos od 607.567,05 kn i ostalih uvjeta iz rješenja uz zabilježbu ovršivosti tražbine, u korist: REPUBLIKE HRVATSKE</w:t>
      </w:r>
      <w:r w:rsidR="009B198B">
        <w:rPr>
          <w:sz w:val="24"/>
          <w:szCs w:val="24"/>
          <w:lang w:eastAsia="en-US"/>
        </w:rPr>
        <w:t>;</w:t>
      </w:r>
    </w:p>
    <w:p w:rsidRDefault="00427968" w:rsidP="00427968" w:rsidR="00427968" w:rsidRPr="009B198B">
      <w:pPr>
        <w:spacing w:lineRule="auto" w:line="240" w:after="0"/>
        <w:rPr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 xml:space="preserve">broj Z-11610/11 31. listopada 2017. </w:t>
      </w:r>
      <w:r w:rsidR="009B198B">
        <w:rPr>
          <w:sz w:val="24"/>
          <w:szCs w:val="24"/>
          <w:lang w:eastAsia="en-US"/>
        </w:rPr>
        <w:t>t</w:t>
      </w:r>
      <w:r w:rsidRPr="009B198B">
        <w:rPr>
          <w:sz w:val="24"/>
          <w:szCs w:val="24"/>
          <w:lang w:eastAsia="en-US"/>
        </w:rPr>
        <w:t>emeljem ovosudnog Rješenja o osiguranju posl.br. Ovr-2652/11 od 27. listopada 2011. godine i Prijedloga za osiguranje od 26. rujna 2011. godine, založno pravo u iznosu od 1.132.340,59 kuna te ostalih uvjeta iz Rješenja, uz ovršivost tražbine, u korist: REPUBLIKE HRVATSKE.</w:t>
      </w:r>
    </w:p>
    <w:p w:rsidRDefault="00925026" w:rsidP="00427968" w:rsidR="00925026" w:rsidRPr="009B198B">
      <w:pPr>
        <w:spacing w:lineRule="auto" w:line="240" w:after="0"/>
        <w:ind w:firstLine="720"/>
        <w:rPr>
          <w:rFonts w:eastAsia="MS Mincho"/>
          <w:sz w:val="24"/>
          <w:szCs w:val="24"/>
        </w:rPr>
      </w:pPr>
      <w:r w:rsidRPr="009B198B">
        <w:rPr>
          <w:sz w:val="24"/>
          <w:szCs w:val="24"/>
          <w:lang w:eastAsia="en-US"/>
        </w:rPr>
        <w:t xml:space="preserve">Kako je prema stanju u spisu i zemljišnim knjigama utvrđeno da se preostalim sredstvima kupovnine namiruje tražbina razlučnog vjerovnika </w:t>
      </w:r>
      <w:r w:rsidR="00427968" w:rsidRPr="009B198B">
        <w:rPr>
          <w:sz w:val="24"/>
          <w:szCs w:val="24"/>
          <w:lang w:eastAsia="en-US"/>
        </w:rPr>
        <w:t xml:space="preserve">Republike Hrvatske </w:t>
      </w:r>
      <w:r w:rsidRPr="009B198B">
        <w:rPr>
          <w:sz w:val="24"/>
          <w:szCs w:val="24"/>
          <w:lang w:eastAsia="en-US"/>
        </w:rPr>
        <w:t>valjalo je odlučiti kao pod točkom I 2. izreke ovog rješenja.</w:t>
      </w:r>
    </w:p>
    <w:p w:rsidRDefault="00925026" w:rsidP="00925026" w:rsidR="00925026" w:rsidRPr="009B198B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</w:p>
    <w:p w:rsidRDefault="00925026" w:rsidP="00925026" w:rsidR="00925026" w:rsidRPr="009B198B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9B198B">
        <w:rPr>
          <w:rFonts w:eastAsia="MS Mincho"/>
          <w:sz w:val="24"/>
          <w:szCs w:val="24"/>
          <w:lang w:eastAsia="en-US"/>
        </w:rPr>
        <w:t xml:space="preserve">U Rijeci, </w:t>
      </w:r>
      <w:r w:rsidR="00BE4469" w:rsidRPr="009B198B">
        <w:rPr>
          <w:sz w:val="24"/>
          <w:szCs w:val="24"/>
          <w:lang w:eastAsia="en-US"/>
        </w:rPr>
        <w:t>17</w:t>
      </w:r>
      <w:r w:rsidR="00FB6B92" w:rsidRPr="009B198B">
        <w:rPr>
          <w:sz w:val="24"/>
          <w:szCs w:val="24"/>
          <w:lang w:eastAsia="en-US"/>
        </w:rPr>
        <w:t>. listopada 2</w:t>
      </w:r>
      <w:r w:rsidR="00FB6B92" w:rsidRPr="009B198B">
        <w:rPr>
          <w:bCs/>
          <w:sz w:val="24"/>
          <w:szCs w:val="24"/>
        </w:rPr>
        <w:t>017</w:t>
      </w:r>
      <w:r w:rsidR="002D0295" w:rsidRPr="009B198B">
        <w:rPr>
          <w:bCs/>
          <w:sz w:val="24"/>
          <w:szCs w:val="24"/>
        </w:rPr>
        <w:t>.</w:t>
      </w:r>
    </w:p>
    <w:p w:rsidRDefault="00925026" w:rsidP="00925026" w:rsidR="00925026" w:rsidRPr="009B198B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  <w:r w:rsidRPr="009B198B">
        <w:rPr>
          <w:sz w:val="24"/>
          <w:szCs w:val="24"/>
          <w:lang w:eastAsia="en-US"/>
        </w:rPr>
        <w:t xml:space="preserve">                                                                                                    </w:t>
      </w:r>
      <w:r w:rsidR="009B602E" w:rsidRPr="009B198B">
        <w:rPr>
          <w:sz w:val="24"/>
          <w:szCs w:val="24"/>
          <w:lang w:eastAsia="en-US"/>
        </w:rPr>
        <w:t xml:space="preserve">                           </w:t>
      </w:r>
      <w:r w:rsidRPr="009B198B">
        <w:rPr>
          <w:sz w:val="24"/>
          <w:szCs w:val="24"/>
          <w:lang w:eastAsia="en-US"/>
        </w:rPr>
        <w:t xml:space="preserve"> </w:t>
      </w:r>
      <w:r w:rsidR="009B602E" w:rsidRPr="009B198B">
        <w:rPr>
          <w:sz w:val="24"/>
          <w:szCs w:val="24"/>
          <w:lang w:eastAsia="en-US"/>
        </w:rPr>
        <w:t>S</w:t>
      </w:r>
      <w:r w:rsidRPr="009B198B">
        <w:rPr>
          <w:rFonts w:eastAsia="MS Mincho"/>
          <w:sz w:val="24"/>
          <w:szCs w:val="24"/>
          <w:lang w:eastAsia="en-US"/>
        </w:rPr>
        <w:t xml:space="preserve">tečajni sudac </w:t>
      </w:r>
    </w:p>
    <w:p w:rsidRDefault="00925026" w:rsidP="00925026" w:rsidR="00925026" w:rsidRPr="009B198B">
      <w:pPr>
        <w:spacing w:lineRule="auto" w:line="240" w:after="0"/>
        <w:jc w:val="right"/>
        <w:rPr>
          <w:rFonts w:eastAsia="MS Mincho"/>
          <w:sz w:val="24"/>
          <w:szCs w:val="24"/>
        </w:rPr>
      </w:pPr>
      <w:r w:rsidRPr="009B198B">
        <w:rPr>
          <w:rFonts w:eastAsia="MS Mincho"/>
          <w:sz w:val="24"/>
          <w:szCs w:val="24"/>
        </w:rPr>
        <w:t xml:space="preserve">                                                </w:t>
      </w:r>
      <w:r w:rsidRPr="009B198B">
        <w:rPr>
          <w:rFonts w:eastAsia="MS Mincho"/>
          <w:sz w:val="24"/>
          <w:szCs w:val="24"/>
        </w:rPr>
        <w:tab/>
      </w:r>
      <w:r w:rsidRPr="009B198B">
        <w:rPr>
          <w:rFonts w:eastAsia="MS Mincho"/>
          <w:sz w:val="24"/>
          <w:szCs w:val="24"/>
        </w:rPr>
        <w:tab/>
      </w:r>
      <w:r w:rsidRPr="009B198B">
        <w:rPr>
          <w:rFonts w:eastAsia="MS Mincho"/>
          <w:sz w:val="24"/>
          <w:szCs w:val="24"/>
        </w:rPr>
        <w:tab/>
        <w:t xml:space="preserve">Liljana Ugrin </w:t>
      </w:r>
    </w:p>
    <w:p w:rsidRDefault="00925026" w:rsidP="00925026" w:rsidR="00925026" w:rsidRPr="009B198B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9B198B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B198B" w:rsidP="00925026" w:rsidR="009B198B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B198B" w:rsidP="00925026" w:rsidR="009B198B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9B198B">
      <w:pPr>
        <w:spacing w:lineRule="auto" w:line="240" w:after="0"/>
        <w:jc w:val="right"/>
        <w:rPr>
          <w:rFonts w:eastAsia="MS Mincho"/>
          <w:sz w:val="24"/>
          <w:szCs w:val="24"/>
        </w:rPr>
      </w:pPr>
      <w:r w:rsidRPr="009B198B">
        <w:rPr>
          <w:rFonts w:eastAsia="MS Mincho"/>
          <w:sz w:val="24"/>
          <w:szCs w:val="24"/>
        </w:rPr>
        <w:t xml:space="preserve"> </w:t>
      </w:r>
    </w:p>
    <w:p w:rsidRDefault="00925026" w:rsidP="00925026" w:rsidR="00925026" w:rsidRPr="009B198B">
      <w:pPr>
        <w:spacing w:lineRule="auto" w:line="240" w:after="0"/>
        <w:rPr>
          <w:rFonts w:eastAsia="MS Mincho"/>
          <w:sz w:val="24"/>
          <w:szCs w:val="24"/>
        </w:rPr>
      </w:pPr>
      <w:r w:rsidRPr="009B198B">
        <w:rPr>
          <w:rFonts w:eastAsia="MS Mincho"/>
          <w:sz w:val="24"/>
          <w:szCs w:val="24"/>
        </w:rPr>
        <w:t xml:space="preserve">POUKA O PRAVNOM LIJEKU </w:t>
      </w:r>
    </w:p>
    <w:p w:rsidRDefault="00925026" w:rsidP="00925026" w:rsidR="00925026" w:rsidRPr="009B198B">
      <w:pPr>
        <w:spacing w:lineRule="auto" w:line="240" w:after="0"/>
        <w:rPr>
          <w:sz w:val="24"/>
          <w:szCs w:val="24"/>
          <w:lang w:eastAsia="en-US"/>
        </w:rPr>
      </w:pPr>
      <w:r w:rsidRPr="009B198B">
        <w:rPr>
          <w:rFonts w:eastAsia="MS Mincho"/>
          <w:sz w:val="24"/>
          <w:szCs w:val="24"/>
          <w:lang w:eastAsia="en-US"/>
        </w:rPr>
        <w:t xml:space="preserve">Protiv ovog rješenja nezadovoljna stranka može izjaviti žalbu. </w:t>
      </w:r>
      <w:r w:rsidRPr="009B198B">
        <w:rPr>
          <w:sz w:val="24"/>
          <w:szCs w:val="24"/>
          <w:lang w:eastAsia="en-US"/>
        </w:rPr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925026" w:rsidP="00925026" w:rsidR="00925026" w:rsidRPr="009B198B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9B198B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9B198B">
      <w:pPr>
        <w:spacing w:lineRule="auto" w:line="240" w:after="0"/>
        <w:rPr>
          <w:rFonts w:eastAsia="MS Mincho"/>
          <w:sz w:val="24"/>
          <w:szCs w:val="24"/>
        </w:rPr>
      </w:pPr>
    </w:p>
    <w:p w:rsidRDefault="00A165FF" w:rsidP="00D7003E" w:rsidR="000A5CAD" w:rsidRPr="009B198B">
      <w:pPr>
        <w:spacing w:lineRule="auto" w:line="240" w:after="0"/>
      </w:pPr>
      <w:r w:rsidRPr="009B198B">
        <w:rPr>
          <w:rFonts w:eastAsia="MS Mincho"/>
          <w:sz w:val="24"/>
          <w:szCs w:val="24"/>
        </w:rPr>
        <w:t xml:space="preserve"> </w:t>
      </w:r>
    </w:p>
    <w:sectPr w:rsidSect="009B198B" w:rsidR="000A5CAD" w:rsidRPr="009B198B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2BD" w:rsidP="00925026" w:rsidR="001C22BD">
      <w:pPr>
        <w:spacing w:lineRule="auto" w:line="240" w:after="0"/>
      </w:pPr>
      <w:r>
        <w:separator/>
      </w:r>
    </w:p>
  </w:endnote>
  <w:endnote w:id="0" w:type="continuationSeparator">
    <w:p w:rsidRDefault="001C22BD" w:rsidP="00925026" w:rsidR="001C22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8969768"/>
      <w:docPartObj>
        <w:docPartGallery w:val="Page Numbers (Bottom of Page)"/>
        <w:docPartUnique/>
      </w:docPartObj>
    </w:sdtPr>
    <w:sdtEndPr/>
    <w:sdtContent>
      <w:p w:rsidRDefault="00925026" w:rsidR="009250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E84">
          <w:rPr>
            <w:noProof/>
          </w:rPr>
          <w:t>2</w:t>
        </w:r>
        <w:r>
          <w:fldChar w:fldCharType="end"/>
        </w:r>
      </w:p>
    </w:sdtContent>
  </w:sdt>
  <w:p w:rsidRDefault="00925026" w:rsidR="009250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2BD" w:rsidP="00925026" w:rsidR="001C22BD">
      <w:pPr>
        <w:spacing w:lineRule="auto" w:line="240" w:after="0"/>
      </w:pPr>
      <w:r>
        <w:separator/>
      </w:r>
    </w:p>
  </w:footnote>
  <w:footnote w:id="0" w:type="continuationSeparator">
    <w:p w:rsidRDefault="001C22BD" w:rsidP="00925026" w:rsidR="001C22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E84" w:rsidP="00E42E84" w:rsidR="00E42E84" w:rsidRPr="00E42E84">
    <w:pPr>
      <w:pStyle w:val="Zaglavlje"/>
      <w:jc w:val="right"/>
      <w:rPr>
        <w:sz w:val="24"/>
        <w:szCs w:val="24"/>
      </w:rPr>
    </w:pPr>
    <w:r w:rsidRPr="00E42E84">
      <w:rPr>
        <w:sz w:val="24"/>
        <w:szCs w:val="24"/>
      </w:rPr>
      <w:t>Poslovni broj 7 St-1039/2011-554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A7F"/>
    <w:rsid w:val="000A5CAD"/>
    <w:rsid w:val="001C22BD"/>
    <w:rsid w:val="001E0431"/>
    <w:rsid w:val="00263382"/>
    <w:rsid w:val="002D0295"/>
    <w:rsid w:val="002F3328"/>
    <w:rsid w:val="003B5246"/>
    <w:rsid w:val="00427968"/>
    <w:rsid w:val="004624D4"/>
    <w:rsid w:val="004B6DF4"/>
    <w:rsid w:val="005C683A"/>
    <w:rsid w:val="006F0D38"/>
    <w:rsid w:val="00826292"/>
    <w:rsid w:val="00835AB5"/>
    <w:rsid w:val="008D52B3"/>
    <w:rsid w:val="00925026"/>
    <w:rsid w:val="00951191"/>
    <w:rsid w:val="00974E2A"/>
    <w:rsid w:val="009909CC"/>
    <w:rsid w:val="009B198B"/>
    <w:rsid w:val="009B602E"/>
    <w:rsid w:val="00A009B9"/>
    <w:rsid w:val="00A165FF"/>
    <w:rsid w:val="00A86A7F"/>
    <w:rsid w:val="00BE4469"/>
    <w:rsid w:val="00C21785"/>
    <w:rsid w:val="00C45C71"/>
    <w:rsid w:val="00C576A7"/>
    <w:rsid w:val="00C66251"/>
    <w:rsid w:val="00CC0AB9"/>
    <w:rsid w:val="00D508CA"/>
    <w:rsid w:val="00D7003E"/>
    <w:rsid w:val="00E37947"/>
    <w:rsid w:val="00E42E84"/>
    <w:rsid w:val="00FB6B92"/>
    <w:rsid w:val="00FC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50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5026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0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5026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0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502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9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909CC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909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909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50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5026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0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5026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0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502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9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09CC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09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09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7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8629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63956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59450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22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53126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259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896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344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k.č. 808/4, k.č. 816/109 i k.č. 816/108</izvorni_sadrzaj>
    <derivirana_varijabla naziv="DomainObject.Primjedba_1">k.č. 808/4, k.č. 816/109 i k.č. 816/108</derivirana_varijabla>
  </DomainObject.Primjedba>
  <DomainObject.Oznaka>
    <izvorni_sadrzaj>St-1039/2011-554</izvorni_sadrzaj>
    <derivirana_varijabla naziv="DomainObject.Oznaka_1">St-1039/2011-554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d.o.o.; OPĆINSKI SUD PULA z.k. odjel</izvorni_sadrzaj>
    <derivirana_varijabla naziv="DomainObject.Predmet.StrankaFormated_1">  Holcim (Hrvatska) d.o.o.; OPĆINSKI SUD PULA z.k. odjel</derivirana_varijabla>
  </DomainObject.Predmet.StrankaFormated>
  <DomainObject.Predmet.StrankaFormatedOIB>
    <izvorni_sadrzaj>  Holcim (Hrvatska) d.o.o., OIB 60131430579; OPĆINSKI SUD PULA z.k. odjel, OIB 38304616284</izvorni_sadrzaj>
    <derivirana_varijabla naziv="DomainObject.Predmet.StrankaFormatedOIB_1">  Holcim (Hrvatska) d.o.o., OIB 60131430579; OPĆINSKI SUD PULA z.k. odjel, OIB 38304616284</derivirana_varijabla>
  </DomainObject.Predmet.StrankaFormatedOIB>
  <DomainObject.Predmet.StrankaFormatedWithAdress>
    <izvorni_sadrzaj> Holcim (Hrvatska) d.o.o., Koromačno 7b, 52 222 Koromačno; OPĆINSKI SUD PULA z.k. odjel, Rovinjska 2a, 52100 Pula</izvorni_sadrzaj>
    <derivirana_varijabla naziv="DomainObject.Predmet.StrankaFormatedWithAdress_1"> Holcim (Hrvatska) d.o.o., Koromačno 7b, 52 222 Koromačno; OPĆINSKI SUD PULA z.k. odjel, Rovinjska 2a, 52100 Pula</derivirana_varijabla>
  </DomainObject.Predmet.StrankaFormatedWithAdress>
  <DomainObject.Predmet.StrankaFormatedWithAdressOIB>
    <izvorni_sadrzaj> Holcim (Hrvatska) d.o.o., OIB 60131430579, Koromačno 7b, 52 222 Koromačno; OPĆINSKI SUD PULA z.k. odjel, OIB 38304616284, Rovinjska 2a, 52100 Pula</izvorni_sadrzaj>
    <derivirana_varijabla naziv="DomainObject.Predmet.StrankaFormatedWithAdressOIB_1"> Holcim (Hrvatska) d.o.o., OIB 60131430579, Koromačno 7b, 52 222 Koromačno; OPĆINSKI SUD PULA z.k. odjel, OIB 38304616284, Rovinjska 2a, 52100 Pula</derivirana_varijabla>
  </DomainObject.Predmet.StrankaFormatedWithAdressOIB>
  <DomainObject.Predmet.StrankaWithAdress>
    <izvorni_sadrzaj>Holcim (Hrvatska) d.o.o. Koromačno 7b,52 222 Koromačno,OPĆINSKI SUD PULA z.k. odjel Rovinjska 2a,52100 Pula</izvorni_sadrzaj>
    <derivirana_varijabla naziv="DomainObject.Predmet.StrankaWithAdress_1">Holcim (Hrvatska) d.o.o. Koromačno 7b,52 222 Koromačno,OPĆINSKI SUD PULA z.k. odjel Rovinjska 2a,52100 Pula</derivirana_varijabla>
  </DomainObject.Predmet.StrankaWithAdress>
  <DomainObject.Predmet.StrankaWithAdressOIB>
    <izvorni_sadrzaj>Holcim (Hrvatska) d.o.o., OIB 60131430579, Koromačno 7b,52 222 Koromačno,OPĆINSKI SUD PULA z.k. odjel, OIB 38304616284, Rovinjska 2a,52100 Pula</izvorni_sadrzaj>
    <derivirana_varijabla naziv="DomainObject.Predmet.StrankaWithAdressOIB_1">Holcim (Hrvatska) d.o.o., OIB 60131430579, Koromačno 7b,52 222 Koromačno,OPĆINSKI SUD PULA z.k. odjel, OIB 38304616284, Rovinjska 2a,52100 Pula</derivirana_varijabla>
  </DomainObject.Predmet.StrankaWithAdressOIB>
  <DomainObject.Predmet.StrankaNazivFormated>
    <izvorni_sadrzaj>Holcim (Hrvatska) d.o.o.,OPĆINSKI SUD PULA z.k. odjel</izvorni_sadrzaj>
    <derivirana_varijabla naziv="DomainObject.Predmet.StrankaNazivFormated_1">Holcim (Hrvatska) d.o.o.,OPĆINSKI SUD PULA z.k. odjel</derivirana_varijabla>
  </DomainObject.Predmet.StrankaNazivFormated>
  <DomainObject.Predmet.StrankaNazivFormatedOIB>
    <izvorni_sadrzaj>Holcim (Hrvatska) d.o.o., OIB 60131430579,OPĆINSKI SUD PULA z.k. odjel, OIB 38304616284</izvorni_sadrzaj>
    <derivirana_varijabla naziv="DomainObject.Predmet.StrankaNazivFormatedOIB_1">Holcim (Hrvatska) d.o.o., OIB 60131430579,OPĆINSKI SUD PULA z.k. odjel, OIB 38304616284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  <item>OPĆINSKI SUD PULA z.k. odjel</item>
    </izvorni_sadrzaj>
    <derivirana_varijabla naziv="DomainObject.Predmet.StrankaListFormated_1">
      <item>Holcim (Hrvatska) d.o.o.</item>
      <item>OPĆINSKI SUD PULA z.k. odjel</item>
    </derivirana_varijabla>
  </DomainObject.Predmet.StrankaListFormated>
  <DomainObject.Predmet.StrankaListFormatedOIB>
    <izvorni_sadrzaj>
      <item>Holcim (Hrvatska) d.o.o., OIB 60131430579</item>
      <item>OPĆINSKI SUD PULA z.k. odjel, OIB 38304616284</item>
    </izvorni_sadrzaj>
    <derivirana_varijabla naziv="DomainObject.Predmet.StrankaListFormatedOIB_1">
      <item>Holcim (Hrvatska) d.o.o., OIB 60131430579</item>
      <item>OPĆINSKI SUD PULA z.k. odjel, OIB 38304616284</item>
    </derivirana_varijabla>
  </DomainObject.Predmet.StrankaListFormatedOIB>
  <DomainObject.Predmet.StrankaListFormatedWithAdress>
    <izvorni_sadrzaj>
      <item>Holcim (Hrvatska) d.o.o., Koromačno 7b, 52 222 Koromačno</item>
      <item>OPĆINSKI SUD PULA z.k. odjel, Rovinjska 2a, 52100 Pula</item>
    </izvorni_sadrzaj>
    <derivirana_varijabla naziv="DomainObject.Predmet.StrankaListFormatedWithAdress_1">
      <item>Holcim (Hrvatska) d.o.o., Koromačno 7b, 52 222 Koromačno</item>
      <item>OPĆINSKI SUD PULA z.k. odjel, Rovinjska 2a, 52100 Pula</item>
    </derivirana_varijabla>
  </DomainObject.Predmet.StrankaListFormatedWithAdress>
  <DomainObject.Predmet.StrankaListFormatedWithAdressOIB>
    <izvorni_sadrzaj>
      <item>Holcim (Hrvatska) d.o.o., OIB 60131430579, Koromačno 7b, 52 222 Koromačno</item>
      <item>OPĆINSKI SUD PULA z.k. odjel, OIB 38304616284, Rovinjska 2a, 52100 Pula</item>
    </izvorni_sadrzaj>
    <derivirana_varijabla naziv="DomainObject.Predmet.StrankaListFormatedWithAdressOIB_1">
      <item>Holcim (Hrvatska) d.o.o., OIB 60131430579, Koromačno 7b, 52 222 Koromačno</item>
      <item>OPĆINSKI SUD PULA z.k. odjel, OIB 38304616284, Rovinjska 2a, 52100 Pula</item>
    </derivirana_varijabla>
  </DomainObject.Predmet.StrankaListFormatedWithAdressOIB>
  <DomainObject.Predmet.StrankaListNazivFormated>
    <izvorni_sadrzaj>
      <item>Holcim (Hrvatska) d.o.o.</item>
      <item>OPĆINSKI SUD PULA z.k. odjel</item>
    </izvorni_sadrzaj>
    <derivirana_varijabla naziv="DomainObject.Predmet.StrankaListNazivFormated_1">
      <item>Holcim (Hrvatska) d.o.o.</item>
      <item>OPĆINSKI SUD PULA z.k. odjel</item>
    </derivirana_varijabla>
  </DomainObject.Predmet.StrankaListNazivFormated>
  <DomainObject.Predmet.StrankaListNazivFormatedOIB>
    <izvorni_sadrzaj>
      <item>Holcim (Hrvatska) d.o.o., OIB 60131430579</item>
      <item>OPĆINSKI SUD PULA z.k. odjel, OIB 38304616284</item>
    </izvorni_sadrzaj>
    <derivirana_varijabla naziv="DomainObject.Predmet.StrankaListNazivFormatedOIB_1">
      <item>Holcim (Hrvatska) d.o.o., OIB 60131430579</item>
      <item>OPĆINSKI SUD PULA z.k. odjel, OIB 38304616284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St-1039/2011-554</izvorni_sadrzaj>
    <derivirana_varijabla naziv="DomainObject.PoslovniBrojDokumenta_1">St-1039/2011-554</derivirana_varijabla>
  </DomainObject.PoslovniBrojDokumenta>
  <DomainObject.Predmet.StrankaIDrugi>
    <izvorni_sadrzaj>Holcim (Hrvatska) d.o.o. i dr.</izvorni_sadrzaj>
    <derivirana_varijabla naziv="DomainObject.Predmet.StrankaIDrugi_1">Holcim (Hrvatska) d.o.o. i dr.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 i dr.</izvorni_sadrzaj>
    <derivirana_varijabla naziv="DomainObject.Predmet.StrankaIDrugiAdressOIB_1">Holcim (Hrvatska) d.o.o., OIB 60131430579, Koromačno 7b, 52 222 Koromačno i dr.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OPĆINSKI SUD PULA z.k. odjel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OPĆINSKI SUD PULA z.k. odjel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OPĆINSKI SUD PULA z.k. odjel, OIB 38304616284, Rovinjska 2a,52100 Pula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OPĆINSKI SUD PULA z.k. odjel, OIB 38304616284,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38304616284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38304616284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3556</properties:Characters>
  <properties:Lines>89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2017-10-25T11:12:00Z</dcterms:created>
  <dc:creator>Liljana Ugrin</dc:creator>
  <cp:lastModifiedBy>Elizabet Jovanović</cp:lastModifiedBy>
  <cp:lastPrinted>2017-10-25T11:26:00Z</cp:lastPrinted>
  <dcterms:modified xmlns:xsi="http://www.w3.org/2001/XMLSchema-instance" xsi:type="dcterms:W3CDTF">2017-10-25T11:26:00Z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St-1039/2011-554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