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55c90" w14:paraId="8455c90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8E0E5E">
        <w:t xml:space="preserve">   </w:t>
      </w:r>
      <w:r w:rsidR="00A30B5D">
        <w:t xml:space="preserve">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FF7909">
        <w:t>5135</w:t>
      </w:r>
      <w:r w:rsidRPr="00E6050A">
        <w:t>/1</w:t>
      </w:r>
      <w:r w:rsidR="00A30E6B">
        <w:t>5</w:t>
      </w:r>
    </w:p>
    <w:p w:rsidRDefault="00E910FA" w:rsidP="00E4647D" w:rsidR="00E910FA"/>
    <w:p w:rsidRDefault="00AE2726" w:rsidP="00AE2726" w:rsidR="00AE2726">
      <w:pPr>
        <w:jc w:val="center"/>
      </w:pPr>
      <w:r>
        <w:t>R E P U B L I K A    H R V A T S K A</w:t>
      </w:r>
    </w:p>
    <w:p w:rsidRDefault="00E910FA" w:rsidP="00AE2726" w:rsidR="00E910FA" w:rsidRPr="00E6050A">
      <w:pPr>
        <w:jc w:val="center"/>
      </w:pP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512C33" w:rsidP="00512C33" w:rsidR="00512C33" w:rsidRPr="00E6050A">
      <w:pPr>
        <w:jc w:val="both"/>
        <w:rPr>
          <w:b/>
        </w:rPr>
      </w:pPr>
    </w:p>
    <w:p w:rsidRDefault="00481874" w:rsidP="00512C33" w:rsidR="00512C33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EC26BF" w:rsidRPr="00EC26BF">
        <w:t>EDUKAT jednostavno društvo s ograničenom odgovornošću za trgovinu i usluge, Dugo Selo, Martinska 219, MBS:080854215, OIB:60013716780</w:t>
      </w:r>
      <w:r w:rsidR="00BC5677" w:rsidRPr="00BC5677">
        <w:t xml:space="preserve">, </w:t>
      </w:r>
      <w:r w:rsidR="00BF1572">
        <w:t>5</w:t>
      </w:r>
      <w:r w:rsidR="00962099">
        <w:t xml:space="preserve">. </w:t>
      </w:r>
      <w:r w:rsidR="00EC26BF">
        <w:t>srpnja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481874" w:rsidP="00225175" w:rsidR="00481874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3B4780">
      <w:pPr>
        <w:overflowPunct w:val="false"/>
        <w:jc w:val="center"/>
        <w:rPr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EC26BF" w:rsidRPr="00EC26BF">
        <w:t>EDUKAT jednostavno društvo s ograničenom odgovornošću za trgovinu i usluge, Dugo Selo, Martinska 219, MBS:080854215, OIB:60013716780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se</w:t>
      </w:r>
      <w:r w:rsidR="00E72C15">
        <w:t xml:space="preserve"> </w:t>
      </w:r>
      <w:r w:rsidR="00206E6B" w:rsidRPr="00206E6B">
        <w:t>MATEO ERCEG, Zagreb, Radnička cesta 30, OIB:93602617826</w:t>
      </w:r>
      <w:r w:rsidR="0074145E">
        <w:t>.</w:t>
      </w:r>
      <w:r w:rsidR="00731374">
        <w:t xml:space="preserve"> 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EC26BF" w:rsidRPr="00EC26BF">
        <w:t>EDUKAT jednostavno društvo s ograničenom odgovornošću za trgovinu i usluge, Dugo Selo, Martinska 219, MBS:080854215, OIB:60013716780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802E3A" w:rsidP="00C77E16" w:rsidR="00802E3A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4F1CC7" w:rsidR="003B4780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485794" w:rsidP="00485794" w:rsidR="00485794">
      <w:pPr>
        <w:overflowPunct w:val="false"/>
        <w:ind w:firstLine="708"/>
        <w:jc w:val="both"/>
      </w:pPr>
      <w:r>
        <w:t>FINA je podnijela ovom Sudu prijedlog za pokretanje stečajnog postupka nad dužnikom temeljem odredbi Zakona o financijskom poslovanju i predstečajnoj nagodbi (NN 108/12, 144/12, 81/13 i 112/13 dalje ZFPN).</w:t>
      </w:r>
    </w:p>
    <w:p w:rsidRDefault="00485794" w:rsidP="00485794" w:rsidR="00485794">
      <w:pPr>
        <w:overflowPunct w:val="false"/>
        <w:ind w:firstLine="708"/>
        <w:jc w:val="both"/>
      </w:pPr>
      <w:r>
        <w:t>Prema članak 115. stavak 1. Stečajnog zakona (NN 71/15) na temelju prijedloga za otvaranje stečajnog postupka stečajni sudac donosi rješenje o pokretanju postupka radi utvrđivanja uvjeta za otvaranje stečajnog postupka (prethodni postupak).</w:t>
      </w:r>
    </w:p>
    <w:p w:rsidRDefault="0037174F" w:rsidP="00485794" w:rsidR="00485794">
      <w:pPr>
        <w:overflowPunct w:val="false"/>
        <w:ind w:firstLine="708"/>
        <w:jc w:val="both"/>
      </w:pPr>
      <w:r w:rsidRPr="0037174F">
        <w:t>Na ročištu radi rasprave o uvjetima za otvaranje stečajnog postupka nad dužnikom održanom 24. svibnja 2017. zastupnik po zakonu predao je u spis predmeta prokazni popis imovine iz kojeg proizlazi da dužnik nema imovine.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37174F">
        <w:t>5135</w:t>
      </w:r>
      <w:r w:rsidR="004E3A3B">
        <w:t>/</w:t>
      </w:r>
      <w:r>
        <w:t>1</w:t>
      </w:r>
      <w:r w:rsidR="00A30E6B">
        <w:t>5</w:t>
      </w:r>
      <w:r>
        <w:t xml:space="preserve"> </w:t>
      </w:r>
      <w:r w:rsidRPr="00CB1210">
        <w:t xml:space="preserve">od </w:t>
      </w:r>
      <w:r w:rsidR="00A30E6B">
        <w:t>2</w:t>
      </w:r>
      <w:r w:rsidR="00206E6B">
        <w:t>4</w:t>
      </w:r>
      <w:r w:rsidR="00667B0F" w:rsidRPr="00667B0F">
        <w:t xml:space="preserve">. </w:t>
      </w:r>
      <w:r w:rsidR="00206E6B">
        <w:t>svibnja</w:t>
      </w:r>
      <w:r w:rsidR="00667B0F" w:rsidRPr="00667B0F">
        <w:t xml:space="preserve"> 2016.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206E6B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lastRenderedPageBreak/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5F71F8" w:rsidP="00DE5D3C" w:rsidR="005F71F8">
      <w:pPr>
        <w:overflowPunct w:val="false"/>
        <w:jc w:val="both"/>
        <w:rPr>
          <w:noProof w:val="false"/>
        </w:rPr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BF1572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37174F">
        <w:rPr>
          <w:noProof w:val="false"/>
        </w:rPr>
        <w:t>srpnja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E910FA" w:rsidP="005F71F8" w:rsidR="00E910FA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7956DC">
        <w:rPr>
          <w:noProof w:val="false"/>
        </w:rPr>
        <w:t xml:space="preserve"> v.r.</w:t>
      </w:r>
    </w:p>
    <w:p w:rsidRDefault="00E910FA" w:rsidP="00E4647D" w:rsidR="00E910FA">
      <w:pPr>
        <w:overflowPunct w:val="false"/>
        <w:ind w:firstLine="708" w:left="4248"/>
        <w:jc w:val="center"/>
        <w:rPr>
          <w:noProof w:val="false"/>
        </w:rPr>
      </w:pP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865B87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6711EC" w:rsidP="00E23277" w:rsidR="006711EC">
      <w:pPr>
        <w:jc w:val="both"/>
      </w:pPr>
    </w:p>
    <w:p w:rsidRDefault="007956DC" w:rsidP="00E23277" w:rsidR="007956DC">
      <w:pPr>
        <w:jc w:val="both"/>
      </w:pPr>
    </w:p>
    <w:p w:rsidRDefault="007956DC" w:rsidP="007A1486" w:rsidR="007956D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7956DC" w:rsidP="007A1486" w:rsidR="007956DC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7956DC" w:rsidP="007A1486" w:rsidR="007956DC" w:rsidRPr="007A1486">
      <w:pPr>
        <w:ind w:left="720"/>
      </w:pPr>
    </w:p>
    <w:p w:rsidRDefault="001F1245" w:rsidP="007956DC" w:rsidR="001F1245" w:rsidRPr="009D23EC"/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56DC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8267C1" w:rsidR="00CF1E49">
    <w:pPr>
      <w:pStyle w:val="Zaglavlje"/>
      <w:jc w:val="right"/>
    </w:pPr>
    <w:r>
      <w:t>66 St-</w:t>
    </w:r>
    <w:r w:rsidR="00FF7909">
      <w:t>5135</w:t>
    </w:r>
    <w:r w:rsidR="00956E4C">
      <w:t>/1</w:t>
    </w:r>
    <w:r w:rsidR="00A30E6B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6E6B"/>
    <w:rsid w:val="0020777B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1E1C"/>
    <w:rsid w:val="003047BE"/>
    <w:rsid w:val="00304EB3"/>
    <w:rsid w:val="003058FF"/>
    <w:rsid w:val="00305AC9"/>
    <w:rsid w:val="00307AB8"/>
    <w:rsid w:val="00307B10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74F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56DC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57AF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26BF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56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6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6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6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6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956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6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6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6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6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5135</izvorni_sadrzaj>
    <derivirana_varijabla naziv="DomainObject.Predmet.Broj_1">5135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St-5135/2015</izvorni_sadrzaj>
    <derivirana_varijabla naziv="DomainObject.Predmet.OznakaBroj_1">St-5135/2015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EDUKAT j.d.o.o.</izvorni_sadrzaj>
    <derivirana_varijabla naziv="DomainObject.Predmet.ProtustrankaFormated_1">  EDUKAT j.d.o.o.</derivirana_varijabla>
  </DomainObject.Predmet.ProtustrankaFormated>
  <DomainObject.Predmet.ProtustrankaFormatedOIB>
    <izvorni_sadrzaj>  EDUKAT j.d.o.o., OIB 60013716780</izvorni_sadrzaj>
    <derivirana_varijabla naziv="DomainObject.Predmet.ProtustrankaFormatedOIB_1">  EDUKAT j.d.o.o., OIB 60013716780</derivirana_varijabla>
  </DomainObject.Predmet.ProtustrankaFormatedOIB>
  <DomainObject.Predmet.ProtustrankaFormatedWithAdress>
    <izvorni_sadrzaj> EDUKAT j.d.o.o., Martinska 219, 10370 Dugo Selo</izvorni_sadrzaj>
    <derivirana_varijabla naziv="DomainObject.Predmet.ProtustrankaFormatedWithAdress_1"> EDUKAT j.d.o.o., Martinska 219, 10370 Dugo Selo</derivirana_varijabla>
  </DomainObject.Predmet.ProtustrankaFormatedWithAdress>
  <DomainObject.Predmet.ProtustrankaFormatedWithAdressOIB>
    <izvorni_sadrzaj> EDUKAT j.d.o.o., OIB 60013716780, Martinska 219, 10370 Dugo Selo</izvorni_sadrzaj>
    <derivirana_varijabla naziv="DomainObject.Predmet.ProtustrankaFormatedWithAdressOIB_1"> EDUKAT j.d.o.o., OIB 60013716780, Martinska 219, 10370 Dugo Selo</derivirana_varijabla>
  </DomainObject.Predmet.ProtustrankaFormatedWithAdressOIB>
  <DomainObject.Predmet.ProtustrankaWithAdress>
    <izvorni_sadrzaj>EDUKAT j.d.o.o. Martinska 219, 10370 Dugo Selo</izvorni_sadrzaj>
    <derivirana_varijabla naziv="DomainObject.Predmet.ProtustrankaWithAdress_1">EDUKAT j.d.o.o. Martinska 219, 10370 Dugo Selo</derivirana_varijabla>
  </DomainObject.Predmet.ProtustrankaWithAdress>
  <DomainObject.Predmet.ProtustrankaWithAdressOIB>
    <izvorni_sadrzaj>EDUKAT j.d.o.o., OIB 60013716780, Martinska 219, 10370 Dugo Selo</izvorni_sadrzaj>
    <derivirana_varijabla naziv="DomainObject.Predmet.ProtustrankaWithAdressOIB_1">EDUKAT j.d.o.o., OIB 60013716780, Martinska 219, 10370 Dugo Selo</derivirana_varijabla>
  </DomainObject.Predmet.ProtustrankaWithAdressOIB>
  <DomainObject.Predmet.ProtustrankaNazivFormated>
    <izvorni_sadrzaj>EDUKAT j.d.o.o.</izvorni_sadrzaj>
    <derivirana_varijabla naziv="DomainObject.Predmet.ProtustrankaNazivFormated_1">EDUKAT j.d.o.o.</derivirana_varijabla>
  </DomainObject.Predmet.ProtustrankaNazivFormated>
  <DomainObject.Predmet.ProtustrankaNazivFormatedOIB>
    <izvorni_sadrzaj>EDUKAT j.d.o.o., OIB 60013716780</izvorni_sadrzaj>
    <derivirana_varijabla naziv="DomainObject.Predmet.ProtustrankaNazivFormatedOIB_1">EDUKAT j.d.o.o., OIB 60013716780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EDUKAT j.d.o.o.</item>
    </izvorni_sadrzaj>
    <derivirana_varijabla naziv="DomainObject.Predmet.ProtuStrankaListFormated_1">
      <item>EDUKAT j.d.o.o.</item>
    </derivirana_varijabla>
  </DomainObject.Predmet.ProtuStrankaListFormated>
  <DomainObject.Predmet.ProtuStrankaListFormatedOIB>
    <izvorni_sadrzaj>
      <item>EDUKAT j.d.o.o., OIB 60013716780</item>
    </izvorni_sadrzaj>
    <derivirana_varijabla naziv="DomainObject.Predmet.ProtuStrankaListFormatedOIB_1">
      <item>EDUKAT j.d.o.o., OIB 60013716780</item>
    </derivirana_varijabla>
  </DomainObject.Predmet.ProtuStrankaListFormatedOIB>
  <DomainObject.Predmet.ProtuStrankaListFormatedWithAdress>
    <izvorni_sadrzaj>
      <item>EDUKAT j.d.o.o., Martinska 219, 10370 Dugo Selo</item>
    </izvorni_sadrzaj>
    <derivirana_varijabla naziv="DomainObject.Predmet.ProtuStrankaListFormatedWithAdress_1">
      <item>EDUKAT j.d.o.o., Martinska 219, 10370 Dugo Selo</item>
    </derivirana_varijabla>
  </DomainObject.Predmet.ProtuStrankaListFormatedWithAdress>
  <DomainObject.Predmet.ProtuStrankaListFormatedWithAdressOIB>
    <izvorni_sadrzaj>
      <item>EDUKAT j.d.o.o., OIB 60013716780, Martinska 219, 10370 Dugo Selo</item>
    </izvorni_sadrzaj>
    <derivirana_varijabla naziv="DomainObject.Predmet.ProtuStrankaListFormatedWithAdressOIB_1">
      <item>EDUKAT j.d.o.o., OIB 60013716780, Martinska 219, 10370 Dugo Selo</item>
    </derivirana_varijabla>
  </DomainObject.Predmet.ProtuStrankaListFormatedWithAdressOIB>
  <DomainObject.Predmet.ProtuStrankaListNazivFormated>
    <izvorni_sadrzaj>
      <item>EDUKAT j.d.o.o.</item>
    </izvorni_sadrzaj>
    <derivirana_varijabla naziv="DomainObject.Predmet.ProtuStrankaListNazivFormated_1">
      <item>EDUKAT j.d.o.o.</item>
    </derivirana_varijabla>
  </DomainObject.Predmet.ProtuStrankaListNazivFormated>
  <DomainObject.Predmet.ProtuStrankaListNazivFormatedOIB>
    <izvorni_sadrzaj>
      <item>EDUKAT j.d.o.o., OIB 60013716780</item>
    </izvorni_sadrzaj>
    <derivirana_varijabla naziv="DomainObject.Predmet.ProtuStrankaListNazivFormatedOIB_1">
      <item>EDUKAT j.d.o.o., OIB 60013716780</item>
    </derivirana_varijabla>
  </DomainObject.Predmet.ProtuStrankaListNazivFormatedOIB>
  <DomainObject.Predmet.OstaliListFormated>
    <izvorni_sadrzaj>
      <item>MILAN DRMIĆ</item>
    </izvorni_sadrzaj>
    <derivirana_varijabla naziv="DomainObject.Predmet.OstaliListFormated_1">
      <item>MILAN DRMIĆ</item>
    </derivirana_varijabla>
  </DomainObject.Predmet.OstaliListFormated>
  <DomainObject.Predmet.OstaliListFormatedOIB>
    <izvorni_sadrzaj>
      <item>MILAN DRMIĆ, OIB 43647664967</item>
    </izvorni_sadrzaj>
    <derivirana_varijabla naziv="DomainObject.Predmet.OstaliListFormatedOIB_1">
      <item>MILAN DRMIĆ, OIB 43647664967</item>
    </derivirana_varijabla>
  </DomainObject.Predmet.OstaliListFormatedOIB>
  <DomainObject.Predmet.OstaliListFormatedWithAdress>
    <izvorni_sadrzaj>
      <item>MILAN DRMIĆ, Martinska 219, 10370 Dugo Selo</item>
    </izvorni_sadrzaj>
    <derivirana_varijabla naziv="DomainObject.Predmet.OstaliListFormatedWithAdress_1">
      <item>MILAN DRMIĆ, Martinska 219, 10370 Dugo Selo</item>
    </derivirana_varijabla>
  </DomainObject.Predmet.OstaliListFormatedWithAdress>
  <DomainObject.Predmet.OstaliListFormatedWithAdressOIB>
    <izvorni_sadrzaj>
      <item>MILAN DRMIĆ, OIB 43647664967, Martinska 219, 10370 Dugo Selo</item>
    </izvorni_sadrzaj>
    <derivirana_varijabla naziv="DomainObject.Predmet.OstaliListFormatedWithAdressOIB_1">
      <item>MILAN DRMIĆ, OIB 43647664967, Martinska 219, 10370 Dugo Selo</item>
    </derivirana_varijabla>
  </DomainObject.Predmet.OstaliListFormatedWithAdressOIB>
  <DomainObject.Predmet.OstaliListNazivFormated>
    <izvorni_sadrzaj>
      <item>MILAN DRMIĆ</item>
    </izvorni_sadrzaj>
    <derivirana_varijabla naziv="DomainObject.Predmet.OstaliListNazivFormated_1">
      <item>MILAN DRMIĆ</item>
    </derivirana_varijabla>
  </DomainObject.Predmet.OstaliListNazivFormated>
  <DomainObject.Predmet.OstaliListNazivFormatedOIB>
    <izvorni_sadrzaj>
      <item>MILAN DRMIĆ, OIB 43647664967</item>
    </izvorni_sadrzaj>
    <derivirana_varijabla naziv="DomainObject.Predmet.OstaliListNazivFormatedOIB_1">
      <item>MILAN DRMIĆ, OIB 43647664967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EDUKAT j.d.o.o.</izvorni_sadrzaj>
    <derivirana_varijabla naziv="DomainObject.Predmet.ProtustrankaIDrugi_1">EDUKAT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EDUKAT j.d.o.o., OIB 60013716780, Martinska 219, 10370 Dugo Selo</izvorni_sadrzaj>
    <derivirana_varijabla naziv="DomainObject.Predmet.ProtustrankaIDrugiAdressOIB_1">EDUKAT j.d.o.o., OIB 60013716780, Martinska 219,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EDUKAT j.d.o.o.</item>
      <item>FINA Regionalni centar Zagreb</item>
      <item>MILAN DRMIĆ</item>
      <item>VJEROVNICI</item>
    </izvorni_sadrzaj>
    <derivirana_varijabla naziv="DomainObject.Predmet.SudioniciListNaziv_1">
      <item>EDUKAT j.d.o.o.</item>
      <item>FINA Regionalni centar Zagreb</item>
      <item>MILAN DRMIĆ</item>
      <item>VJEROVNICI</item>
    </derivirana_varijabla>
  </DomainObject.Predmet.SudioniciListNaziv>
  <DomainObject.Predmet.SudioniciListAdressOIB>
    <izvorni_sadrzaj>
      <item>EDUKAT j.d.o.o., OIB 60013716780, Martinska 219,10370 Dugo Selo</item>
      <item>FINA Regionalni centar Zagreb, OIB 85821130368, Trg svibanjskih žrtava 1995. 1,10000 Zagreb</item>
      <item>MILAN DRMIĆ, OIB 43647664967, Martinska 219,10370 Dugo Selo</item>
      <item>VJEROVNICI</item>
    </izvorni_sadrzaj>
    <derivirana_varijabla naziv="DomainObject.Predmet.SudioniciListAdressOIB_1">
      <item>EDUKAT j.d.o.o., OIB 60013716780, Martinska 219,10370 Dugo Selo</item>
      <item>FINA Regionalni centar Zagreb, OIB 85821130368, Trg svibanjskih žrtava 1995. 1,10000 Zagreb</item>
      <item>MILAN DRMIĆ, OIB 43647664967, Martinska 219,10370 Dugo Selo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60013716780</item>
      <item>, OIB 85821130368</item>
      <item>, OIB 43647664967</item>
      <item>, OIB null</item>
    </izvorni_sadrzaj>
    <derivirana_varijabla naziv="DomainObject.Predmet.SudioniciListNazivOIB_1">
      <item>, OIB 60013716780</item>
      <item>, OIB 85821130368</item>
      <item>, OIB 43647664967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527</properties:Words>
  <properties:Characters>2861</properties:Characters>
  <properties:Lines>71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2017-07-05T11:22:00Z</dcterms:created>
  <dc:creator>novakb</dc:creator>
  <cp:lastModifiedBy>Ivana Stampf</cp:lastModifiedBy>
  <cp:lastPrinted>2013-08-26T14:50:00Z</cp:lastPrinted>
  <dcterms:modified xmlns:xsi="http://www.w3.org/2001/XMLSchema-instance" xsi:type="dcterms:W3CDTF">2017-07-05T11:40:00Z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