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2b82" w14:paraId="3d92b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A4F7C">
        <w:t xml:space="preserve"> pod poslovnim brojem St-2063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4F7C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A4F7C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AA4F7C">
        <w:t xml:space="preserve">a </w:t>
      </w:r>
      <w:r w:rsidR="00AA4F7C" w:rsidRPr="00AA4F7C">
        <w:t>AUTOMIL PROJEKT d.o.o. OIB: 94700791335, MBS: 080538666 iz Hrvatskog Leskovca, Kostanjevička 2</w:t>
      </w:r>
      <w:r w:rsidR="00AA4F7C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A4F7C">
        <w:t>3.604.010,56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A4F7C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23146"/>
    <w:rsid w:val="00A71431"/>
    <w:rsid w:val="00AA4F7C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AUTOMIL PROJEKT d.o.o.</item>
    </izvorni_sadrzaj>
    <derivirana_varijabla naziv="DomainObject.Predmet.SudioniciListNaziv_1">
      <item>FINA Regionalni centar Zagreb</item>
      <item>AUTOMIL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AUTOMIL PROJEKT d.o.o., OIB 94700791335, Kostanjevička 2,10257 Hrvatski Leskovac</item>
    </izvorni_sadrzaj>
    <derivirana_varijabla naziv="DomainObject.Predmet.SudioniciListAdressOIB_1">
      <item>FINA Regionalni centar Zagreb, OIB 85821130368, Trg svibanjskih žrtava 1995. 1,10000 Zagreb</item>
      <item>AUTOMIL PROJEKT d.o.o., OIB 94700791335, Kostanjevička 2,10257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94700791335</item>
    </izvorni_sadrzaj>
    <derivirana_varijabla naziv="DomainObject.Predmet.SudioniciListNazivOIB_1">
      <item>, OIB 85821130368</item>
      <item>, OIB 94700791335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2015-11-06T07:13:00Z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