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52b10" w14:paraId="d252b10" w:rsidRDefault="00D0779E" w:rsidP="00D0779E" w:rsidR="00D0779E">
      <w:pPr>
        <w:pStyle w:val="Tijeloteksta"/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311</w:t>
      </w:r>
      <w:proofErr w:type="spellEnd"/>
      <w:r>
        <w:t>/</w:t>
      </w:r>
      <w:proofErr w:type="spellStart"/>
      <w:r>
        <w:t>12</w:t>
      </w:r>
      <w:proofErr w:type="spellEnd"/>
      <w:r>
        <w:t>-</w:t>
      </w:r>
      <w:proofErr w:type="spellStart"/>
      <w:r>
        <w:t>79</w:t>
      </w:r>
      <w:proofErr w:type="spellEnd"/>
    </w:p>
    <w:p w:rsidRDefault="00D0779E" w:rsidP="00D0779E" w:rsidR="00D0779E">
      <w:pPr>
        <w:pStyle w:val="Tijeloteksta"/>
        <w:jc w:val="right"/>
      </w:pPr>
    </w:p>
    <w:p w:rsidRDefault="00D0779E" w:rsidP="00D0779E" w:rsidR="00D0779E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779E" w:rsidP="00D0779E" w:rsidR="00D0779E" w:rsidRPr="00D21A2C"/>
    <w:p w:rsidRDefault="00D0779E" w:rsidP="00D0779E" w:rsidR="00D0779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0779E" w:rsidP="00D0779E" w:rsidR="00D0779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D0779E" w:rsidP="00D0779E" w:rsidR="00D0779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0779E" w:rsidP="0088676D" w:rsidR="00D0779E" w:rsidRPr="00B217D9">
      <w:pPr>
        <w:rPr>
          <w:sz w:val="22"/>
          <w:szCs w:val="22"/>
        </w:rPr>
      </w:pPr>
    </w:p>
    <w:p w:rsidRDefault="00D0779E" w:rsidP="00D0779E" w:rsidR="00D0779E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 </w:t>
      </w:r>
    </w:p>
    <w:p w:rsidRDefault="00D0779E" w:rsidP="00D0779E" w:rsidR="00D0779E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D0779E" w:rsidP="00D0779E" w:rsidR="00D0779E">
      <w:pPr>
        <w:pStyle w:val="Tijeloteksta"/>
        <w:rPr>
          <w:b/>
          <w:bCs/>
        </w:rPr>
      </w:pPr>
    </w:p>
    <w:p w:rsidRDefault="00D0779E" w:rsidP="00D0779E" w:rsidR="00D0779E">
      <w:pPr>
        <w:jc w:val="center"/>
        <w:rPr>
          <w:b/>
        </w:rPr>
      </w:pPr>
    </w:p>
    <w:p w:rsidRDefault="00D0779E" w:rsidP="00D0779E" w:rsidR="00D0779E" w:rsidRPr="0006196C">
      <w:pPr>
        <w:ind w:firstLine="708"/>
        <w:jc w:val="both"/>
      </w:pPr>
      <w:r w:rsidRPr="0006196C">
        <w:t>Trgovački sud u Osijeku, po stečajnom sucu Jadranki Herman, u stečajnom postupku nad dužnikom</w:t>
      </w:r>
      <w:r w:rsidRPr="0006196C">
        <w:rPr>
          <w:b/>
        </w:rPr>
        <w:t xml:space="preserve"> </w:t>
      </w:r>
      <w:r w:rsidRPr="00525577">
        <w:t xml:space="preserve"> </w:t>
      </w:r>
      <w:r>
        <w:t xml:space="preserve">AUTOPRIJEVOZ </w:t>
      </w:r>
      <w:proofErr w:type="spellStart"/>
      <w:r>
        <w:t>ČAČIĆ</w:t>
      </w:r>
      <w:proofErr w:type="spellEnd"/>
      <w:r>
        <w:t xml:space="preserve"> d.o.o. u stečaju, Čepin, Kolodvorska </w:t>
      </w:r>
      <w:proofErr w:type="spellStart"/>
      <w:r>
        <w:t>15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030103451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96233325141</w:t>
      </w:r>
      <w:proofErr w:type="spellEnd"/>
      <w:r>
        <w:t xml:space="preserve">, </w:t>
      </w:r>
      <w:r w:rsidRPr="0006196C">
        <w:t xml:space="preserve"> d</w:t>
      </w:r>
      <w:r>
        <w:t xml:space="preserve">ana 2. prosinca </w:t>
      </w:r>
      <w:proofErr w:type="spellStart"/>
      <w:r>
        <w:t>2016</w:t>
      </w:r>
      <w:proofErr w:type="spellEnd"/>
      <w:r>
        <w:t xml:space="preserve">.            </w:t>
      </w:r>
    </w:p>
    <w:p w:rsidRDefault="00D0779E" w:rsidP="00D0779E" w:rsidR="00D0779E">
      <w:pPr>
        <w:rPr>
          <w:b/>
          <w:bCs/>
          <w:sz w:val="28"/>
        </w:rPr>
      </w:pPr>
    </w:p>
    <w:p w:rsidRDefault="00D0779E" w:rsidP="00D0779E" w:rsidR="00D0779E" w:rsidRPr="006E21A5">
      <w:pPr>
        <w:jc w:val="center"/>
        <w:rPr>
          <w:bCs/>
        </w:rPr>
      </w:pPr>
      <w:r w:rsidRPr="006E21A5">
        <w:rPr>
          <w:bCs/>
        </w:rPr>
        <w:t>r i j e š i o    j e</w:t>
      </w:r>
    </w:p>
    <w:p w:rsidRDefault="00040C55" w:rsidP="00E87027" w:rsidR="00040C55">
      <w:pPr>
        <w:pStyle w:val="Tijeloteksta"/>
        <w:rPr>
          <w:b/>
          <w:bCs/>
        </w:rPr>
      </w:pPr>
    </w:p>
    <w:p w:rsidRDefault="00723D92" w:rsidP="00723D92" w:rsidR="00723D92">
      <w:pPr>
        <w:pStyle w:val="Tijeloteksta"/>
      </w:pPr>
      <w:r>
        <w:tab/>
      </w:r>
      <w:r w:rsidRPr="00E87027">
        <w:rPr>
          <w:b/>
        </w:rPr>
        <w:t xml:space="preserve">I </w:t>
      </w:r>
      <w:r>
        <w:tab/>
        <w:t>U stečajnom postupku na</w:t>
      </w:r>
      <w:r w:rsidR="003F1FCD">
        <w:t>d dužnikom</w:t>
      </w:r>
      <w:r w:rsidR="00040C55">
        <w:t xml:space="preserve"> </w:t>
      </w:r>
      <w:r w:rsidR="00D0779E">
        <w:t xml:space="preserve">AUTOPRIJEVOZ </w:t>
      </w:r>
      <w:proofErr w:type="spellStart"/>
      <w:r w:rsidR="00D0779E">
        <w:t>ČAČIĆ</w:t>
      </w:r>
      <w:proofErr w:type="spellEnd"/>
      <w:r w:rsidR="00D0779E">
        <w:t xml:space="preserve"> d.o.o. u stečaju, Čepin, Kolodvorska </w:t>
      </w:r>
      <w:proofErr w:type="spellStart"/>
      <w:r w:rsidR="00D0779E">
        <w:t>15</w:t>
      </w:r>
      <w:proofErr w:type="spellEnd"/>
      <w:r w:rsidR="00D0779E">
        <w:t xml:space="preserve">, </w:t>
      </w:r>
      <w:proofErr w:type="spellStart"/>
      <w:r w:rsidR="00D0779E">
        <w:t>MBS</w:t>
      </w:r>
      <w:proofErr w:type="spellEnd"/>
      <w:r w:rsidR="00D0779E">
        <w:t xml:space="preserve"> </w:t>
      </w:r>
      <w:proofErr w:type="spellStart"/>
      <w:r w:rsidR="00D0779E">
        <w:t>030103451</w:t>
      </w:r>
      <w:proofErr w:type="spellEnd"/>
      <w:r w:rsidR="00D0779E">
        <w:t xml:space="preserve">, </w:t>
      </w:r>
      <w:proofErr w:type="spellStart"/>
      <w:r w:rsidR="00D0779E">
        <w:t>OIB</w:t>
      </w:r>
      <w:proofErr w:type="spellEnd"/>
      <w:r w:rsidR="00D0779E">
        <w:t xml:space="preserve"> </w:t>
      </w:r>
      <w:proofErr w:type="spellStart"/>
      <w:r w:rsidR="00D0779E">
        <w:t>96233325141</w:t>
      </w:r>
      <w:proofErr w:type="spellEnd"/>
      <w:r w:rsidR="00040C55" w:rsidRPr="00040C55">
        <w:t>,</w:t>
      </w:r>
      <w:r w:rsidR="008414E1" w:rsidRPr="008270C0">
        <w:t xml:space="preserve"> </w:t>
      </w:r>
      <w:r w:rsidR="00B535EE">
        <w:rPr>
          <w:bCs/>
        </w:rPr>
        <w:t>z</w:t>
      </w:r>
      <w:r>
        <w:t>akazuje se ročište za ispitivanje na</w:t>
      </w:r>
      <w:r w:rsidR="00D0779E">
        <w:t>knadno prispjelih tražbina (posebno</w:t>
      </w:r>
      <w:r>
        <w:t xml:space="preserve"> ispit</w:t>
      </w:r>
      <w:r w:rsidR="00457175">
        <w:t xml:space="preserve">no ročište) </w:t>
      </w:r>
      <w:r>
        <w:t xml:space="preserve"> za dan</w:t>
      </w:r>
    </w:p>
    <w:p w:rsidRDefault="00D0779E" w:rsidP="0088676D" w:rsidR="008270C0">
      <w:pPr>
        <w:pStyle w:val="Tijeloteksta"/>
        <w:jc w:val="center"/>
        <w:rPr>
          <w:b/>
        </w:rPr>
      </w:pPr>
      <w:r>
        <w:rPr>
          <w:b/>
        </w:rPr>
        <w:t xml:space="preserve"> </w:t>
      </w:r>
      <w:proofErr w:type="spellStart"/>
      <w:r w:rsidR="00040C55">
        <w:rPr>
          <w:b/>
        </w:rPr>
        <w:t>1</w:t>
      </w:r>
      <w:r>
        <w:rPr>
          <w:b/>
        </w:rPr>
        <w:t>2</w:t>
      </w:r>
      <w:proofErr w:type="spellEnd"/>
      <w:r>
        <w:rPr>
          <w:b/>
        </w:rPr>
        <w:t xml:space="preserve">. siječanj </w:t>
      </w:r>
      <w:proofErr w:type="spellStart"/>
      <w:r>
        <w:rPr>
          <w:b/>
        </w:rPr>
        <w:t>2017</w:t>
      </w:r>
      <w:proofErr w:type="spellEnd"/>
      <w:r>
        <w:rPr>
          <w:b/>
        </w:rPr>
        <w:t xml:space="preserve">. </w:t>
      </w:r>
      <w:r w:rsidR="00457175">
        <w:rPr>
          <w:b/>
        </w:rPr>
        <w:t xml:space="preserve">godine s početkom u </w:t>
      </w:r>
      <w:proofErr w:type="spellStart"/>
      <w:r w:rsidR="00457175">
        <w:rPr>
          <w:b/>
        </w:rPr>
        <w:t>10</w:t>
      </w:r>
      <w:proofErr w:type="spellEnd"/>
      <w:r w:rsidR="00723D92">
        <w:rPr>
          <w:b/>
        </w:rPr>
        <w:t>,</w:t>
      </w:r>
      <w:proofErr w:type="spellStart"/>
      <w:r w:rsidR="00723D92">
        <w:rPr>
          <w:b/>
        </w:rPr>
        <w:t>00</w:t>
      </w:r>
      <w:proofErr w:type="spellEnd"/>
      <w:r w:rsidR="00723D92">
        <w:rPr>
          <w:b/>
        </w:rPr>
        <w:t xml:space="preserve"> sat</w:t>
      </w:r>
      <w:r w:rsidR="008270C0">
        <w:rPr>
          <w:b/>
        </w:rPr>
        <w:t>i</w:t>
      </w:r>
    </w:p>
    <w:p w:rsidRDefault="008270C0" w:rsidP="008270C0" w:rsidR="00723D92" w:rsidRPr="008270C0">
      <w:pPr>
        <w:pStyle w:val="Tijeloteksta"/>
        <w:jc w:val="left"/>
      </w:pPr>
      <w:r>
        <w:t>a izvještajno ročište, isti dan, s početkom u 10,30 sati,</w:t>
      </w:r>
    </w:p>
    <w:p w:rsidRDefault="00723D92" w:rsidP="00723D92" w:rsidR="00723D92">
      <w:pPr>
        <w:pStyle w:val="Tijeloteksta"/>
        <w:jc w:val="left"/>
      </w:pPr>
      <w:r>
        <w:t>u prostorijama Trgobvačkog suda Osijek</w:t>
      </w:r>
      <w:r w:rsidR="00457175">
        <w:t>, Zagrebačka broj 2, soba broj 2</w:t>
      </w:r>
      <w:r w:rsidR="00842DD3">
        <w:t>2</w:t>
      </w:r>
      <w:r w:rsidR="00457175">
        <w:t xml:space="preserve">/I </w:t>
      </w:r>
      <w:r>
        <w:t>.</w:t>
      </w:r>
    </w:p>
    <w:p w:rsidRDefault="008270C0" w:rsidP="00723D92" w:rsidR="008270C0">
      <w:pPr>
        <w:pStyle w:val="Tijeloteksta"/>
        <w:jc w:val="left"/>
      </w:pPr>
    </w:p>
    <w:p w:rsidRDefault="008270C0" w:rsidP="00723D92" w:rsidR="008270C0">
      <w:pPr>
        <w:pStyle w:val="Tijeloteksta"/>
        <w:jc w:val="left"/>
      </w:pPr>
      <w:r>
        <w:tab/>
      </w:r>
      <w:r w:rsidRPr="00E87027">
        <w:rPr>
          <w:b/>
        </w:rPr>
        <w:t xml:space="preserve">II </w:t>
      </w:r>
      <w:r>
        <w:tab/>
      </w:r>
      <w:r w:rsidR="00E87027">
        <w:t>Dnevni red za izvještajno ročište</w:t>
      </w:r>
      <w:r>
        <w:t>:</w:t>
      </w:r>
    </w:p>
    <w:p w:rsidRDefault="00E87027" w:rsidP="0088676D" w:rsidR="008270C0">
      <w:pPr>
        <w:pStyle w:val="Tijeloteksta"/>
        <w:numPr>
          <w:ilvl w:val="0"/>
          <w:numId w:val="3"/>
        </w:numPr>
      </w:pPr>
      <w:r>
        <w:t>Izjašnjenje po prijedlogu stečajnog upravitelja</w:t>
      </w:r>
      <w:r w:rsidR="0088676D">
        <w:t xml:space="preserve"> za obustavu i zaključenja stečajnog postupka zbog nedostatnosti mase za pokriće troškova stečajnog postupka, </w:t>
      </w:r>
      <w:r w:rsidR="00D0779E">
        <w:t xml:space="preserve">sukladno članku </w:t>
      </w:r>
      <w:proofErr w:type="spellStart"/>
      <w:r w:rsidR="00D0779E">
        <w:t>20</w:t>
      </w:r>
      <w:r>
        <w:t>3</w:t>
      </w:r>
      <w:proofErr w:type="spellEnd"/>
      <w:r>
        <w:t>. Stečajnog zakona.</w:t>
      </w:r>
    </w:p>
    <w:p w:rsidRDefault="00E87027" w:rsidP="00E87027" w:rsidR="00E87027">
      <w:pPr>
        <w:pStyle w:val="Tijeloteksta"/>
        <w:numPr>
          <w:ilvl w:val="0"/>
          <w:numId w:val="3"/>
        </w:numPr>
        <w:jc w:val="left"/>
      </w:pPr>
      <w:r>
        <w:t>Razno.</w:t>
      </w:r>
    </w:p>
    <w:p w:rsidRDefault="00E87027" w:rsidP="00E87027" w:rsidR="00E87027">
      <w:pPr>
        <w:pStyle w:val="Tijeloteksta"/>
        <w:jc w:val="left"/>
      </w:pPr>
    </w:p>
    <w:p w:rsidRDefault="00E87027" w:rsidP="00E87027" w:rsidR="00723D92" w:rsidRPr="00E87027">
      <w:pPr>
        <w:pStyle w:val="Tijeloteksta"/>
        <w:jc w:val="left"/>
      </w:pPr>
      <w:r>
        <w:t>Uvid u prijedlog za obustavu i zaključenje stečajnog postupka može se izvršiti u pisarnici ovoga suda.</w:t>
      </w:r>
    </w:p>
    <w:p w:rsidRDefault="00723D92" w:rsidP="00723D92" w:rsidR="00723D92">
      <w:pPr>
        <w:pStyle w:val="Tijeloteksta"/>
        <w:ind w:left="360"/>
        <w:jc w:val="left"/>
      </w:pPr>
    </w:p>
    <w:p w:rsidRDefault="00040C55" w:rsidP="00723D92" w:rsidR="00723D92">
      <w:pPr>
        <w:pStyle w:val="Tijeloteksta"/>
        <w:ind w:left="360"/>
        <w:jc w:val="center"/>
      </w:pPr>
      <w:r>
        <w:t xml:space="preserve">U Osijeku </w:t>
      </w:r>
      <w:proofErr w:type="spellStart"/>
      <w:r w:rsidR="00D0779E">
        <w:t>02</w:t>
      </w:r>
      <w:proofErr w:type="spellEnd"/>
      <w:r w:rsidR="00D0779E">
        <w:t xml:space="preserve">. prosinac </w:t>
      </w:r>
      <w:proofErr w:type="spellStart"/>
      <w:r w:rsidR="00D0779E">
        <w:t>2016</w:t>
      </w:r>
      <w:proofErr w:type="spellEnd"/>
      <w:r w:rsidR="00D0779E">
        <w:t xml:space="preserve">.         </w:t>
      </w:r>
    </w:p>
    <w:p w:rsidRDefault="00723D92" w:rsidP="00E87027" w:rsidR="00723D92">
      <w:pPr>
        <w:pStyle w:val="Tijeloteksta"/>
      </w:pPr>
    </w:p>
    <w:p w:rsidRDefault="00723D92" w:rsidP="00723D92" w:rsidR="00723D92">
      <w:pPr>
        <w:pStyle w:val="Tijeloteksta"/>
        <w:ind w:left="360"/>
        <w:jc w:val="left"/>
      </w:pPr>
      <w:r>
        <w:t>Zapisničar</w:t>
      </w:r>
    </w:p>
    <w:p w:rsidRDefault="00723D92" w:rsidP="00E87027" w:rsidR="00842DD3">
      <w:pPr>
        <w:pStyle w:val="Tijeloteksta"/>
        <w:ind w:left="360"/>
        <w:jc w:val="left"/>
      </w:pPr>
      <w:r>
        <w:t>Maja Kocijan</w:t>
      </w:r>
    </w:p>
    <w:p w:rsidRDefault="00723D92" w:rsidP="00723D92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0C55">
        <w:tab/>
      </w:r>
      <w:r>
        <w:t>STEČAJNI SUDAC</w:t>
      </w:r>
    </w:p>
    <w:p w:rsidRDefault="00723D92" w:rsidP="00723D92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040C55">
        <w:tab/>
        <w:t xml:space="preserve">    </w:t>
      </w:r>
      <w:r>
        <w:t>Jadranka Herman</w:t>
      </w:r>
    </w:p>
    <w:p w:rsidRDefault="00040C55" w:rsidP="00723D92" w:rsidR="00040C55">
      <w:pPr>
        <w:pStyle w:val="Tijeloteksta"/>
        <w:ind w:left="360"/>
        <w:jc w:val="left"/>
      </w:pPr>
    </w:p>
    <w:p w:rsidRDefault="00723D92" w:rsidP="00723D92" w:rsidR="00723D92">
      <w:pPr>
        <w:pStyle w:val="Tijeloteksta"/>
        <w:ind w:left="360"/>
        <w:jc w:val="left"/>
      </w:pPr>
    </w:p>
    <w:p w:rsidRDefault="00E87027" w:rsidP="00723D92" w:rsidR="003F1FCD">
      <w:pPr>
        <w:pStyle w:val="Tijeloteksta"/>
        <w:ind w:left="360"/>
        <w:jc w:val="left"/>
      </w:pPr>
      <w:r>
        <w:t>UPUTA O PRAVNOM LIJEKU:</w:t>
      </w:r>
      <w:r>
        <w:br/>
        <w:t>Protiv ovog r</w:t>
      </w:r>
      <w:r w:rsidR="0088676D">
        <w:t>ješenja nije dopuštena žalba članak</w:t>
      </w:r>
      <w:r>
        <w:t xml:space="preserve"> </w:t>
      </w:r>
      <w:proofErr w:type="spellStart"/>
      <w:smartTag w:element="metricconverter" w:uri="urn:schemas-microsoft-com:office:smarttags">
        <w:smartTagPr>
          <w:attr w:val="278. st" w:name="ProductID"/>
        </w:smartTagPr>
        <w:r>
          <w:t>278</w:t>
        </w:r>
        <w:proofErr w:type="spellEnd"/>
        <w:r>
          <w:t>. st</w:t>
        </w:r>
        <w:r w:rsidR="0088676D">
          <w:t>av</w:t>
        </w:r>
      </w:smartTag>
      <w:r w:rsidR="0088676D">
        <w:t xml:space="preserve"> 2 ZPP-a u vezi s člankom </w:t>
      </w:r>
      <w:r>
        <w:t xml:space="preserve">6 </w:t>
      </w:r>
      <w:proofErr w:type="spellStart"/>
      <w:r>
        <w:t>SZ</w:t>
      </w:r>
      <w:proofErr w:type="spellEnd"/>
      <w:r>
        <w:t>-a.</w:t>
      </w:r>
    </w:p>
    <w:p w:rsidRDefault="00E87027" w:rsidP="00723D92" w:rsidR="00E87027">
      <w:pPr>
        <w:pStyle w:val="Tijeloteksta"/>
        <w:ind w:left="360"/>
        <w:jc w:val="left"/>
      </w:pPr>
    </w:p>
    <w:p w:rsidRDefault="00723D92" w:rsidP="00723D92" w:rsidR="00723D92">
      <w:pPr>
        <w:pStyle w:val="Tijeloteksta"/>
        <w:ind w:left="360"/>
        <w:jc w:val="left"/>
      </w:pPr>
      <w:r>
        <w:t>DNA</w:t>
      </w:r>
    </w:p>
    <w:p w:rsidRDefault="00723D92" w:rsidP="00723D92" w:rsidR="00723D92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8676D" w:rsidP="00723D92" w:rsidR="00723D92">
      <w:pPr>
        <w:pStyle w:val="Tijeloteksta"/>
        <w:numPr>
          <w:ilvl w:val="0"/>
          <w:numId w:val="2"/>
        </w:numPr>
        <w:jc w:val="left"/>
      </w:pPr>
      <w:r>
        <w:t>e-</w:t>
      </w:r>
      <w:proofErr w:type="spellStart"/>
      <w:r>
        <w:t>o</w:t>
      </w:r>
      <w:r w:rsidR="00723D92">
        <w:t>lasna</w:t>
      </w:r>
      <w:proofErr w:type="spellEnd"/>
      <w:r w:rsidR="00723D92">
        <w:t xml:space="preserve"> ploča</w:t>
      </w:r>
    </w:p>
    <w:p w:rsidRDefault="0088676D" w:rsidP="0053665C" w:rsidR="007A4540">
      <w:pPr>
        <w:pStyle w:val="Tijeloteksta"/>
        <w:numPr>
          <w:ilvl w:val="0"/>
          <w:numId w:val="2"/>
        </w:numPr>
        <w:jc w:val="left"/>
      </w:pPr>
      <w:proofErr w:type="spellStart"/>
      <w:r>
        <w:t>roč</w:t>
      </w:r>
      <w:proofErr w:type="spellEnd"/>
      <w:r>
        <w:t xml:space="preserve">. </w:t>
      </w:r>
      <w:proofErr w:type="spellStart"/>
      <w:r>
        <w:t>12</w:t>
      </w:r>
      <w:proofErr w:type="spellEnd"/>
      <w:r>
        <w:t>/1/</w:t>
      </w:r>
      <w:proofErr w:type="spellStart"/>
      <w:r>
        <w:t>17</w:t>
      </w:r>
      <w:proofErr w:type="spellEnd"/>
    </w:p>
    <w:sectPr w:rsidSect="00E87027" w:rsidR="007A4540">
      <w:pgSz w:code="9" w:h="16838" w:w="11906"/>
      <w:pgMar w:gutter="0" w:footer="709" w:header="709" w:left="1704" w:bottom="899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C4111C6"/>
    <w:multiLevelType w:val="hybridMultilevel"/>
    <w:tmpl w:val="6922DC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40C55"/>
    <w:rsid w:val="000535EA"/>
    <w:rsid w:val="00077C9D"/>
    <w:rsid w:val="00091B4B"/>
    <w:rsid w:val="000D1A74"/>
    <w:rsid w:val="000E762A"/>
    <w:rsid w:val="00102060"/>
    <w:rsid w:val="001437B2"/>
    <w:rsid w:val="00173F18"/>
    <w:rsid w:val="001C73F4"/>
    <w:rsid w:val="001C7F1E"/>
    <w:rsid w:val="001E375C"/>
    <w:rsid w:val="00267D26"/>
    <w:rsid w:val="002A2AF5"/>
    <w:rsid w:val="002D2610"/>
    <w:rsid w:val="002F66FE"/>
    <w:rsid w:val="00342079"/>
    <w:rsid w:val="003612A7"/>
    <w:rsid w:val="00375C7E"/>
    <w:rsid w:val="003924AF"/>
    <w:rsid w:val="003D02B1"/>
    <w:rsid w:val="003F1FCD"/>
    <w:rsid w:val="0041638D"/>
    <w:rsid w:val="00421D71"/>
    <w:rsid w:val="00423AB7"/>
    <w:rsid w:val="00457175"/>
    <w:rsid w:val="004638F5"/>
    <w:rsid w:val="0046632E"/>
    <w:rsid w:val="00482F57"/>
    <w:rsid w:val="0048747B"/>
    <w:rsid w:val="004C3969"/>
    <w:rsid w:val="004D5A26"/>
    <w:rsid w:val="004E466C"/>
    <w:rsid w:val="004F5FE8"/>
    <w:rsid w:val="0053545A"/>
    <w:rsid w:val="005437AE"/>
    <w:rsid w:val="00550133"/>
    <w:rsid w:val="00556098"/>
    <w:rsid w:val="005931E7"/>
    <w:rsid w:val="005B59B6"/>
    <w:rsid w:val="005D7EC1"/>
    <w:rsid w:val="005E0CFB"/>
    <w:rsid w:val="00632865"/>
    <w:rsid w:val="00652724"/>
    <w:rsid w:val="0069656A"/>
    <w:rsid w:val="00723D92"/>
    <w:rsid w:val="0073010A"/>
    <w:rsid w:val="00766D29"/>
    <w:rsid w:val="0077329E"/>
    <w:rsid w:val="0078009A"/>
    <w:rsid w:val="00796AED"/>
    <w:rsid w:val="007A4540"/>
    <w:rsid w:val="00817C66"/>
    <w:rsid w:val="008270C0"/>
    <w:rsid w:val="008414E1"/>
    <w:rsid w:val="00842DD3"/>
    <w:rsid w:val="00860129"/>
    <w:rsid w:val="00875548"/>
    <w:rsid w:val="0088676D"/>
    <w:rsid w:val="008A66B9"/>
    <w:rsid w:val="00901EF5"/>
    <w:rsid w:val="00937840"/>
    <w:rsid w:val="00980E4D"/>
    <w:rsid w:val="00990447"/>
    <w:rsid w:val="009A412B"/>
    <w:rsid w:val="009B40D7"/>
    <w:rsid w:val="009B46D8"/>
    <w:rsid w:val="009C670C"/>
    <w:rsid w:val="00A07CA2"/>
    <w:rsid w:val="00A46436"/>
    <w:rsid w:val="00AA6B6E"/>
    <w:rsid w:val="00B24B41"/>
    <w:rsid w:val="00B535EE"/>
    <w:rsid w:val="00B82540"/>
    <w:rsid w:val="00B95B20"/>
    <w:rsid w:val="00BE33FF"/>
    <w:rsid w:val="00C2016D"/>
    <w:rsid w:val="00CA01EF"/>
    <w:rsid w:val="00D0779E"/>
    <w:rsid w:val="00D24D2F"/>
    <w:rsid w:val="00D97782"/>
    <w:rsid w:val="00DA4636"/>
    <w:rsid w:val="00E23AF8"/>
    <w:rsid w:val="00E60C19"/>
    <w:rsid w:val="00E87027"/>
    <w:rsid w:val="00E96356"/>
    <w:rsid w:val="00EA028A"/>
    <w:rsid w:val="00ED4C16"/>
    <w:rsid w:val="00F46E60"/>
    <w:rsid w:val="00F73514"/>
    <w:rsid w:val="00F82537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3F1FC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D0779E"/>
    <w:rPr>
      <w:sz w:val="24"/>
      <w:szCs w:val="24"/>
    </w:rPr>
  </w:style>
  <w:style w:styleId="Naglaeno" w:type="character">
    <w:name w:val="Strong"/>
    <w:qFormat/>
    <w:rsid w:val="00D0779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D1A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A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A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A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A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3F1FC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D0779E"/>
    <w:rPr>
      <w:sz w:val="24"/>
      <w:szCs w:val="24"/>
    </w:rPr>
  </w:style>
  <w:style w:styleId="Naglaeno" w:type="character">
    <w:name w:val="Strong"/>
    <w:qFormat/>
    <w:rsid w:val="00D0779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D1A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A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A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A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A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2012.</izvorni_sadrzaj>
    <derivirana_varijabla naziv="DomainObject.Predmet.DatumOsnivanja_1">27.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St-311/2012</izvorni_sadrzaj>
    <derivirana_varijabla naziv="DomainObject.Predmet.OznakaBroj_1">St-311/2012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AUTOPRIJEVOZ ČAČIĆ društvo s ograničenom odgovornošću</izvorni_sadrzaj>
    <derivirana_varijabla naziv="DomainObject.Predmet.ProtustrankaFormated_1">  AUTOPRIJEVOZ ČAČIĆ društvo s ograničenom odgovornošću</derivirana_varijabla>
  </DomainObject.Predmet.ProtustrankaFormated>
  <DomainObject.Predmet.ProtustrankaFormatedOIB>
    <izvorni_sadrzaj>  AUTOPRIJEVOZ ČAČIĆ društvo s ograničenom odgovornošću, OIB 96233325141</izvorni_sadrzaj>
    <derivirana_varijabla naziv="DomainObject.Predmet.ProtustrankaFormatedOIB_1">  AUTOPRIJEVOZ ČAČIĆ društvo s ograničenom odgovornošću, OIB 96233325141</derivirana_varijabla>
  </DomainObject.Predmet.ProtustrankaFormatedOIB>
  <DomainObject.Predmet.ProtustrankaFormatedWithAdress>
    <izvorni_sadrzaj> AUTOPRIJEVOZ ČAČIĆ društvo s ograničenom odgovornošću, Kolodvorska 15, Čepin</izvorni_sadrzaj>
    <derivirana_varijabla naziv="DomainObject.Predmet.ProtustrankaFormatedWithAdress_1"> AUTOPRIJEVOZ ČAČIĆ društvo s ograničenom odgovornošću, Kolodvorska 15, Čepin</derivirana_varijabla>
  </DomainObject.Predmet.ProtustrankaFormatedWithAdress>
  <DomainObject.Predmet.ProtustrankaFormatedWithAdressOIB>
    <izvorni_sadrzaj> AUTOPRIJEVOZ ČAČIĆ društvo s ograničenom odgovornošću, OIB 96233325141, Kolodvorska 15, Čepin</izvorni_sadrzaj>
    <derivirana_varijabla naziv="DomainObject.Predmet.ProtustrankaFormatedWithAdressOIB_1"> AUTOPRIJEVOZ ČAČIĆ društvo s ograničenom odgovornošću, OIB 96233325141, Kolodvorska 15, Čepin</derivirana_varijabla>
  </DomainObject.Predmet.ProtustrankaFormatedWithAdressOIB>
  <DomainObject.Predmet.ProtustrankaWithAdress>
    <izvorni_sadrzaj>AUTOPRIJEVOZ ČAČIĆ društvo s ograničenom odgovornošću Kolodvorska 15, Čepin</izvorni_sadrzaj>
    <derivirana_varijabla naziv="DomainObject.Predmet.ProtustrankaWithAdress_1">AUTOPRIJEVOZ ČAČIĆ društvo s ograničenom odgovornošću Kolodvorska 15, Čepin</derivirana_varijabla>
  </DomainObject.Predmet.ProtustrankaWithAdress>
  <DomainObject.Predmet.ProtustrankaWithAdressOIB>
    <izvorni_sadrzaj>AUTOPRIJEVOZ ČAČIĆ društvo s ograničenom odgovornošću, OIB 96233325141, Kolodvorska 15, Čepin</izvorni_sadrzaj>
    <derivirana_varijabla naziv="DomainObject.Predmet.ProtustrankaWithAdressOIB_1">AUTOPRIJEVOZ ČAČIĆ društvo s ograničenom odgovornošću, OIB 96233325141, Kolodvorska 15, Čepin</derivirana_varijabla>
  </DomainObject.Predmet.ProtustrankaWithAdressOIB>
  <DomainObject.Predmet.ProtustrankaNazivFormated>
    <izvorni_sadrzaj>AUTOPRIJEVOZ ČAČIĆ društvo s ograničenom odgovornošću</izvorni_sadrzaj>
    <derivirana_varijabla naziv="DomainObject.Predmet.ProtustrankaNazivFormated_1">AUTOPRIJEVOZ ČAČIĆ društvo s ograničenom odgovornošću</derivirana_varijabla>
  </DomainObject.Predmet.ProtustrankaNazivFormated>
  <DomainObject.Predmet.ProtustrankaNazivFormatedOIB>
    <izvorni_sadrzaj>AUTOPRIJEVOZ ČAČIĆ društvo s ograničenom odgovornošću, OIB 96233325141</izvorni_sadrzaj>
    <derivirana_varijabla naziv="DomainObject.Predmet.ProtustrankaNazivFormatedOIB_1">AUTOPRIJEVOZ ČAČIĆ društvo s ograničenom odgovornošću, OIB 96233325141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Franjo Čačić</izvorni_sadrzaj>
    <derivirana_varijabla naziv="DomainObject.Predmet.StrankaFormated_1">  Franjo Čačić</derivirana_varijabla>
  </DomainObject.Predmet.StrankaFormated>
  <DomainObject.Predmet.StrankaFormatedOIB>
    <izvorni_sadrzaj>  Franjo Čačić, OIB 68473241348</izvorni_sadrzaj>
    <derivirana_varijabla naziv="DomainObject.Predmet.StrankaFormatedOIB_1">  Franjo Čačić, OIB 68473241348</derivirana_varijabla>
  </DomainObject.Predmet.StrankaFormatedOIB>
  <DomainObject.Predmet.StrankaFormatedWithAdress>
    <izvorni_sadrzaj> Franjo Čačić, Kolodvorska 15, Čepin</izvorni_sadrzaj>
    <derivirana_varijabla naziv="DomainObject.Predmet.StrankaFormatedWithAdress_1"> Franjo Čačić, Kolodvorska 15, Čepin</derivirana_varijabla>
  </DomainObject.Predmet.StrankaFormatedWithAdress>
  <DomainObject.Predmet.StrankaFormatedWithAdressOIB>
    <izvorni_sadrzaj> Franjo Čačić, OIB 68473241348, Kolodvorska 15, Čepin</izvorni_sadrzaj>
    <derivirana_varijabla naziv="DomainObject.Predmet.StrankaFormatedWithAdressOIB_1"> Franjo Čačić, OIB 68473241348, Kolodvorska 15, Čepin</derivirana_varijabla>
  </DomainObject.Predmet.StrankaFormatedWithAdressOIB>
  <DomainObject.Predmet.StrankaWithAdress>
    <izvorni_sadrzaj>Franjo Čačić Kolodvorska 15,Čepin</izvorni_sadrzaj>
    <derivirana_varijabla naziv="DomainObject.Predmet.StrankaWithAdress_1">Franjo Čačić Kolodvorska 15,Čepin</derivirana_varijabla>
  </DomainObject.Predmet.StrankaWithAdress>
  <DomainObject.Predmet.StrankaWithAdressOIB>
    <izvorni_sadrzaj>Franjo Čačić, OIB 68473241348, Kolodvorska 15,Čepin</izvorni_sadrzaj>
    <derivirana_varijabla naziv="DomainObject.Predmet.StrankaWithAdressOIB_1">Franjo Čačić, OIB 68473241348, Kolodvorska 15,Čepin</derivirana_varijabla>
  </DomainObject.Predmet.StrankaWithAdressOIB>
  <DomainObject.Predmet.StrankaNazivFormated>
    <izvorni_sadrzaj>Franjo Čačić</izvorni_sadrzaj>
    <derivirana_varijabla naziv="DomainObject.Predmet.StrankaNazivFormated_1">Franjo Čačić</derivirana_varijabla>
  </DomainObject.Predmet.StrankaNazivFormated>
  <DomainObject.Predmet.StrankaNazivFormatedOIB>
    <izvorni_sadrzaj>Franjo Čačić, OIB 68473241348</izvorni_sadrzaj>
    <derivirana_varijabla naziv="DomainObject.Predmet.StrankaNazivFormatedOIB_1">Franjo Čačić, OIB 68473241348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Franjo Čačić</item>
    </izvorni_sadrzaj>
    <derivirana_varijabla naziv="DomainObject.Predmet.StrankaListFormated_1">
      <item>Franjo Čačić</item>
    </derivirana_varijabla>
  </DomainObject.Predmet.StrankaListFormated>
  <DomainObject.Predmet.StrankaListFormatedOIB>
    <izvorni_sadrzaj>
      <item>Franjo Čačić, OIB 68473241348</item>
    </izvorni_sadrzaj>
    <derivirana_varijabla naziv="DomainObject.Predmet.StrankaListFormatedOIB_1">
      <item>Franjo Čačić, OIB 68473241348</item>
    </derivirana_varijabla>
  </DomainObject.Predmet.StrankaListFormatedOIB>
  <DomainObject.Predmet.StrankaListFormatedWithAdress>
    <izvorni_sadrzaj>
      <item>Franjo Čačić, Kolodvorska 15, Čepin</item>
    </izvorni_sadrzaj>
    <derivirana_varijabla naziv="DomainObject.Predmet.StrankaListFormatedWithAdress_1">
      <item>Franjo Čačić, Kolodvorska 15, Čepin</item>
    </derivirana_varijabla>
  </DomainObject.Predmet.StrankaListFormatedWithAdress>
  <DomainObject.Predmet.StrankaListFormatedWithAdressOIB>
    <izvorni_sadrzaj>
      <item>Franjo Čačić, OIB 68473241348, Kolodvorska 15, Čepin</item>
    </izvorni_sadrzaj>
    <derivirana_varijabla naziv="DomainObject.Predmet.StrankaListFormatedWithAdressOIB_1">
      <item>Franjo Čačić, OIB 68473241348, Kolodvorska 15, Čepin</item>
    </derivirana_varijabla>
  </DomainObject.Predmet.StrankaListFormatedWithAdressOIB>
  <DomainObject.Predmet.StrankaListNazivFormated>
    <izvorni_sadrzaj>
      <item>Franjo Čačić</item>
    </izvorni_sadrzaj>
    <derivirana_varijabla naziv="DomainObject.Predmet.StrankaListNazivFormated_1">
      <item>Franjo Čačić</item>
    </derivirana_varijabla>
  </DomainObject.Predmet.StrankaListNazivFormated>
  <DomainObject.Predmet.StrankaListNazivFormatedOIB>
    <izvorni_sadrzaj>
      <item>Franjo Čačić, OIB 68473241348</item>
    </izvorni_sadrzaj>
    <derivirana_varijabla naziv="DomainObject.Predmet.StrankaListNazivFormatedOIB_1">
      <item>Franjo Čačić, OIB 68473241348</item>
    </derivirana_varijabla>
  </DomainObject.Predmet.StrankaListNazivFormatedOIB>
  <DomainObject.Predmet.ProtuStrankaListFormated>
    <izvorni_sadrzaj>
      <item>AUTOPRIJEVOZ ČAČIĆ društvo s ograničenom odgovornošću</item>
    </izvorni_sadrzaj>
    <derivirana_varijabla naziv="DomainObject.Predmet.ProtuStrankaListFormated_1">
      <item>AUTOPRIJEVOZ ČAČIĆ društvo s ograničenom odgovornošću</item>
    </derivirana_varijabla>
  </DomainObject.Predmet.ProtuStrankaListFormated>
  <DomainObject.Predmet.ProtuStrankaListFormatedOIB>
    <izvorni_sadrzaj>
      <item>AUTOPRIJEVOZ ČAČIĆ društvo s ograničenom odgovornošću, OIB 96233325141</item>
    </izvorni_sadrzaj>
    <derivirana_varijabla naziv="DomainObject.Predmet.ProtuStrankaListFormatedOIB_1">
      <item>AUTOPRIJEVOZ ČAČIĆ društvo s ograničenom odgovornošću, OIB 96233325141</item>
    </derivirana_varijabla>
  </DomainObject.Predmet.ProtuStrankaListFormatedOIB>
  <DomainObject.Predmet.ProtuStrankaListFormatedWithAdress>
    <izvorni_sadrzaj>
      <item>AUTOPRIJEVOZ ČAČIĆ društvo s ograničenom odgovornošću, Kolodvorska 15, Čepin</item>
    </izvorni_sadrzaj>
    <derivirana_varijabla naziv="DomainObject.Predmet.ProtuStrankaListFormatedWithAdress_1">
      <item>AUTOPRIJEVOZ ČAČIĆ društvo s ograničenom odgovornošću, Kolodvorska 15, Čepin</item>
    </derivirana_varijabla>
  </DomainObject.Predmet.ProtuStrankaListFormatedWithAdress>
  <DomainObject.Predmet.ProtuStrankaListFormatedWithAdressOIB>
    <izvorni_sadrzaj>
      <item>AUTOPRIJEVOZ ČAČIĆ društvo s ograničenom odgovornošću, OIB 96233325141, Kolodvorska 15, Čepin</item>
    </izvorni_sadrzaj>
    <derivirana_varijabla naziv="DomainObject.Predmet.ProtuStrankaListFormatedWithAdressOIB_1">
      <item>AUTOPRIJEVOZ ČAČIĆ društvo s ograničenom odgovornošću, OIB 96233325141, Kolodvorska 15, Čepin</item>
    </derivirana_varijabla>
  </DomainObject.Predmet.ProtuStrankaListFormatedWithAdressOIB>
  <DomainObject.Predmet.ProtuStrankaListNazivFormated>
    <izvorni_sadrzaj>
      <item>AUTOPRIJEVOZ ČAČIĆ društvo s ograničenom odgovornošću</item>
    </izvorni_sadrzaj>
    <derivirana_varijabla naziv="DomainObject.Predmet.ProtuStrankaListNazivFormated_1">
      <item>AUTOPRIJEVOZ ČAČIĆ društvo s ograničenom odgovornošću</item>
    </derivirana_varijabla>
  </DomainObject.Predmet.ProtuStrankaListNazivFormated>
  <DomainObject.Predmet.ProtuStrankaListNazivFormatedOIB>
    <izvorni_sadrzaj>
      <item>AUTOPRIJEVOZ ČAČIĆ društvo s ograničenom odgovornošću, OIB 96233325141</item>
    </izvorni_sadrzaj>
    <derivirana_varijabla naziv="DomainObject.Predmet.ProtuStrankaListNazivFormatedOIB_1">
      <item>AUTOPRIJEVOZ ČAČIĆ društvo s ograničenom odgovornošću, OIB 96233325141</item>
    </derivirana_varijabla>
  </DomainObject.Predmet.ProtuStrankaListNazivFormatedOIB>
  <DomainObject.Predmet.OstaliListFormated>
    <izvorni_sadrzaj>
      <item>ŽDO OSIJEK</item>
      <item>MF POREZNA UPRAVA OSIJEK</item>
      <item>FINA RC OSIJEK</item>
      <item>PARTNER BANKA</item>
      <item>Zoran Subotić</item>
      <item>registar suda</item>
      <item>ogl.ploča Autoprijevoz Čačić d.o.o. u stečaju Čepin</item>
    </izvorni_sadrzaj>
    <derivirana_varijabla naziv="DomainObject.Predmet.OstaliListFormated_1">
      <item>ŽDO OSIJEK</item>
      <item>MF POREZNA UPRAVA OSIJEK</item>
      <item>FINA RC OSIJEK</item>
      <item>PARTNER BANKA</item>
      <item>Zoran Subotić</item>
      <item>registar suda</item>
      <item>ogl.ploča Autoprijevoz Čačić d.o.o. u stečaju Čepin</item>
    </derivirana_varijabla>
  </DomainObject.Predmet.OstaliListFormated>
  <DomainObject.Predmet.OstaliListFormatedOIB>
    <izvorni_sadrzaj>
      <item>ŽDO OSIJEK, OIB 23673736199</item>
      <item>MF POREZNA UPRAVA OSIJEK, OIB 18683136487</item>
      <item>FINA RC OSIJEK, OIB 85821130368</item>
      <item>PARTNER BANKA, OIB 71221608291</item>
      <item>Zoran Subotić, OIB 09071761803</item>
      <item>registar suda</item>
      <item>ogl.ploča Autoprijevoz Čačić d.o.o. u stečaju Čepin</item>
    </izvorni_sadrzaj>
    <derivirana_varijabla naziv="DomainObject.Predmet.OstaliListFormatedOIB_1">
      <item>ŽDO OSIJEK, OIB 23673736199</item>
      <item>MF POREZNA UPRAVA OSIJEK, OIB 18683136487</item>
      <item>FINA RC OSIJEK, OIB 85821130368</item>
      <item>PARTNER BANKA, OIB 71221608291</item>
      <item>Zoran Subotić, OIB 09071761803</item>
      <item>registar suda</item>
      <item>ogl.ploča Autoprijevoz Čačić d.o.o. u stečaju Čepin</item>
    </derivirana_varijabla>
  </DomainObject.Predmet.OstaliListFormatedOIB>
  <DomainObject.Predmet.OstaliListFormatedWithAdress>
    <izvorni_sadrzaj>
      <item>ŽDO OSIJEK</item>
      <item>MF POREZNA UPRAVA OSIJEK</item>
      <item>FINA RC OSIJEK</item>
      <item>PARTNER BANKA</item>
      <item>Zoran Subotić, Trg Slobode 22g, 31300 Beli Manastir</item>
      <item>registar suda</item>
      <item>ogl.ploča Autoprijevoz Čačić d.o.o. u stečaju Čepin</item>
    </izvorni_sadrzaj>
    <derivirana_varijabla naziv="DomainObject.Predmet.OstaliListFormatedWithAdress_1">
      <item>ŽDO OSIJEK</item>
      <item>MF POREZNA UPRAVA OSIJEK</item>
      <item>FINA RC OSIJEK</item>
      <item>PARTNER BANKA</item>
      <item>Zoran Subotić, Trg Slobode 22g, 31300 Beli Manastir</item>
      <item>registar suda</item>
      <item>ogl.ploča Autoprijevoz Čačić d.o.o. u stečaju Čepin</item>
    </derivirana_varijabla>
  </DomainObject.Predmet.OstaliListFormatedWithAdress>
  <DomainObject.Predmet.OstaliListFormatedWithAdressOIB>
    <izvorni_sadrzaj>
      <item>ŽDO OSIJEK, OIB 23673736199</item>
      <item>MF POREZNA UPRAVA OSIJEK, OIB 18683136487</item>
      <item>FINA RC OSIJEK, OIB 85821130368</item>
      <item>PARTNER BANKA, OIB 71221608291</item>
      <item>Zoran Subotić, OIB 09071761803, Trg Slobode 22g, 31300 Beli Manastir</item>
      <item>registar suda</item>
      <item>ogl.ploča Autoprijevoz Čačić d.o.o. u stečaju Čepin</item>
    </izvorni_sadrzaj>
    <derivirana_varijabla naziv="DomainObject.Predmet.OstaliListFormatedWithAdressOIB_1">
      <item>ŽDO OSIJEK, OIB 23673736199</item>
      <item>MF POREZNA UPRAVA OSIJEK, OIB 18683136487</item>
      <item>FINA RC OSIJEK, OIB 85821130368</item>
      <item>PARTNER BANKA, OIB 71221608291</item>
      <item>Zoran Subotić, OIB 09071761803, Trg Slobode 22g, 31300 Beli Manastir</item>
      <item>registar suda</item>
      <item>ogl.ploča Autoprijevoz Čačić d.o.o. u stečaju Čepin</item>
    </derivirana_varijabla>
  </DomainObject.Predmet.OstaliListFormatedWithAdressOIB>
  <DomainObject.Predmet.OstaliListNazivFormated>
    <izvorni_sadrzaj>
      <item>ŽDO OSIJEK</item>
      <item>MF POREZNA UPRAVA OSIJEK</item>
      <item>FINA RC OSIJEK</item>
      <item>PARTNER BANKA</item>
      <item>Zoran Subotić</item>
      <item>registar suda</item>
      <item>ogl.ploča Autoprijevoz Čačić d.o.o. u stečaju Čepin</item>
    </izvorni_sadrzaj>
    <derivirana_varijabla naziv="DomainObject.Predmet.OstaliListNazivFormated_1">
      <item>ŽDO OSIJEK</item>
      <item>MF POREZNA UPRAVA OSIJEK</item>
      <item>FINA RC OSIJEK</item>
      <item>PARTNER BANKA</item>
      <item>Zoran Subotić</item>
      <item>registar suda</item>
      <item>ogl.ploča Autoprijevoz Čačić d.o.o. u stečaju Čepin</item>
    </derivirana_varijabla>
  </DomainObject.Predmet.OstaliListNazivFormated>
  <DomainObject.Predmet.OstaliListNazivFormatedOIB>
    <izvorni_sadrzaj>
      <item>ŽDO OSIJEK, OIB 23673736199</item>
      <item>MF POREZNA UPRAVA OSIJEK, OIB 18683136487</item>
      <item>FINA RC OSIJEK, OIB 85821130368</item>
      <item>PARTNER BANKA, OIB 71221608291</item>
      <item>Zoran Subotić, OIB 09071761803</item>
      <item>registar suda</item>
      <item>ogl.ploča Autoprijevoz Čačić d.o.o. u stečaju Čepin</item>
    </izvorni_sadrzaj>
    <derivirana_varijabla naziv="DomainObject.Predmet.OstaliListNazivFormatedOIB_1">
      <item>ŽDO OSIJEK, OIB 23673736199</item>
      <item>MF POREZNA UPRAVA OSIJEK, OIB 18683136487</item>
      <item>FINA RC OSIJEK, OIB 85821130368</item>
      <item>PARTNER BANKA, OIB 71221608291</item>
      <item>Zoran Subotić, OIB 09071761803</item>
      <item>registar suda</item>
      <item>ogl.ploča Autoprijevoz Čačić d.o.o. u stečaju Čepin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Franjo Čačić</izvorni_sadrzaj>
    <derivirana_varijabla naziv="DomainObject.Predmet.StrankaIDrugi_1">Franjo Čačić</derivirana_varijabla>
  </DomainObject.Predmet.StrankaIDrugi>
  <DomainObject.Predmet.ProtustrankaIDrugi>
    <izvorni_sadrzaj>AUTOPRIJEVOZ ČAČIĆ društvo s ograničenom odgovornošću</izvorni_sadrzaj>
    <derivirana_varijabla naziv="DomainObject.Predmet.ProtustrankaIDrugi_1">AUTOPRIJEVOZ ČAČIĆ društvo s ograničenom odgovornošću</derivirana_varijabla>
  </DomainObject.Predmet.ProtustrankaIDrugi>
  <DomainObject.Predmet.StrankaIDrugiAdressOIB>
    <izvorni_sadrzaj>Franjo Čačić, OIB 68473241348, Kolodvorska 15, Čepin</izvorni_sadrzaj>
    <derivirana_varijabla naziv="DomainObject.Predmet.StrankaIDrugiAdressOIB_1">Franjo Čačić, OIB 68473241348, Kolodvorska 15, Čepin</derivirana_varijabla>
  </DomainObject.Predmet.StrankaIDrugiAdressOIB>
  <DomainObject.Predmet.ProtustrankaIDrugiAdressOIB>
    <izvorni_sadrzaj>AUTOPRIJEVOZ ČAČIĆ društvo s ograničenom odgovornošću, OIB 96233325141, Kolodvorska 15, Čepin</izvorni_sadrzaj>
    <derivirana_varijabla naziv="DomainObject.Predmet.ProtustrankaIDrugiAdressOIB_1">AUTOPRIJEVOZ ČAČIĆ društvo s ograničenom odgovornošću, OIB 96233325141, Kolodvorska 15,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Franjo Čačić</item>
      <item>ŽDO OSIJEK</item>
      <item>MF POREZNA UPRAVA OSIJEK</item>
      <item>FINA RC OSIJEK</item>
      <item>AUTOPRIJEVOZ ČAČIĆ društvo s ograničenom odgovornošću</item>
      <item>PARTNER BANKA</item>
      <item>Zoran Subotić</item>
      <item>registar suda</item>
      <item>ogl.ploča Autoprijevoz Čačić d.o.o. u stečaju Čepin</item>
    </izvorni_sadrzaj>
    <derivirana_varijabla naziv="DomainObject.Predmet.SudioniciListNaziv_1">
      <item>Franjo Čačić</item>
      <item>ŽDO OSIJEK</item>
      <item>MF POREZNA UPRAVA OSIJEK</item>
      <item>FINA RC OSIJEK</item>
      <item>AUTOPRIJEVOZ ČAČIĆ društvo s ograničenom odgovornošću</item>
      <item>PARTNER BANKA</item>
      <item>Zoran Subotić</item>
      <item>registar suda</item>
      <item>ogl.ploča Autoprijevoz Čačić d.o.o. u stečaju Čepin</item>
    </derivirana_varijabla>
  </DomainObject.Predmet.SudioniciListNaziv>
  <DomainObject.Predmet.SudioniciListAdressOIB>
    <izvorni_sadrzaj>
      <item>Franjo Čačić, OIB 68473241348, Kolodvorska 15,Čepin</item>
      <item>ŽDO OSIJEK, OIB 23673736199</item>
      <item>MF POREZNA UPRAVA OSIJEK, OIB 18683136487</item>
      <item>FINA RC OSIJEK, OIB 85821130368</item>
      <item>AUTOPRIJEVOZ ČAČIĆ društvo s ograničenom odgovornošću, OIB 96233325141, Kolodvorska 15,Čepin</item>
      <item>PARTNER BANKA, OIB 71221608291</item>
      <item>Zoran Subotić, OIB 09071761803, Trg Slobode 22g,31300 Beli Manastir</item>
      <item>registar suda</item>
      <item>ogl.ploča Autoprijevoz Čačić d.o.o. u stečaju Čepin</item>
    </izvorni_sadrzaj>
    <derivirana_varijabla naziv="DomainObject.Predmet.SudioniciListAdressOIB_1">
      <item>Franjo Čačić, OIB 68473241348, Kolodvorska 15,Čepin</item>
      <item>ŽDO OSIJEK, OIB 23673736199</item>
      <item>MF POREZNA UPRAVA OSIJEK, OIB 18683136487</item>
      <item>FINA RC OSIJEK, OIB 85821130368</item>
      <item>AUTOPRIJEVOZ ČAČIĆ društvo s ograničenom odgovornošću, OIB 96233325141, Kolodvorska 15,Čepin</item>
      <item>PARTNER BANKA, OIB 71221608291</item>
      <item>Zoran Subotić, OIB 09071761803, Trg Slobode 22g,31300 Beli Manastir</item>
      <item>registar suda</item>
      <item>ogl.ploča Autoprijevoz Čačić d.o.o. u stečaju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68473241348</item>
      <item>, OIB 23673736199</item>
      <item>, OIB 18683136487</item>
      <item>, OIB 85821130368</item>
      <item>, OIB 96233325141</item>
      <item>, OIB 71221608291</item>
      <item>, OIB 09071761803</item>
      <item>, OIB null</item>
      <item>, OIB null</item>
    </izvorni_sadrzaj>
    <derivirana_varijabla naziv="DomainObject.Predmet.SudioniciListNazivOIB_1">
      <item>, OIB 68473241348</item>
      <item>, OIB 23673736199</item>
      <item>, OIB 18683136487</item>
      <item>, OIB 85821130368</item>
      <item>, OIB 96233325141</item>
      <item>, OIB 71221608291</item>
      <item>, OIB 09071761803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226</properties:Words>
  <properties:Characters>1130</properties:Characters>
  <properties:Lines>50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2016-12-02T11:20:00Z</dcterms:created>
  <dc:creator>Korisnik</dc:creator>
  <cp:lastModifiedBy>Maja Kocijan</cp:lastModifiedBy>
  <cp:lastPrinted>2016-12-02T11:24:00Z</cp:lastPrinted>
  <dcterms:modified xmlns:xsi="http://www.w3.org/2001/XMLSchema-instance" xsi:type="dcterms:W3CDTF">2016-12-02T11:29:00Z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