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5efbc" w14:paraId="f75efbc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4C6607">
        <w:t>458</w:t>
      </w:r>
      <w:r>
        <w:t>/201</w:t>
      </w:r>
      <w:r w:rsidR="004C6607">
        <w:t>6</w:t>
      </w:r>
      <w:r w:rsidR="00875A17">
        <w:t>-7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4C6607" w:rsidRPr="004C6607">
        <w:t>HALLEOTTA d.o.o., Vladimira Ruždjaka 17, Zagreb, OIB: 19701910800</w:t>
      </w:r>
      <w:r w:rsidR="004C6607">
        <w:t xml:space="preserve">, dana </w:t>
      </w:r>
      <w:r w:rsidR="00A7042C">
        <w:t>0</w:t>
      </w:r>
      <w:r w:rsidR="0095531C">
        <w:t>6</w:t>
      </w:r>
      <w:r w:rsidR="00A7042C">
        <w:t>. veljače 2017</w:t>
      </w:r>
      <w:r>
        <w:t xml:space="preserve">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BB5A62" w:rsidRPr="00BB5A62">
        <w:t>HALLEOTTA d.o.o., Vladimira Ruždjaka 17, Zagreb, OIB: 19701910800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6316EF">
        <w:t>0</w:t>
      </w:r>
      <w:r w:rsidR="0095531C">
        <w:t>6</w:t>
      </w:r>
      <w:r>
        <w:t xml:space="preserve">. </w:t>
      </w:r>
      <w:r w:rsidR="00BB5A62">
        <w:t>veljače</w:t>
      </w:r>
      <w:r>
        <w:t xml:space="preserve"> </w:t>
      </w:r>
      <w:r w:rsidR="00BB5A62">
        <w:t>2017</w:t>
      </w:r>
      <w:r>
        <w:t>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</w:t>
      </w:r>
      <w:r w:rsidR="00776E83">
        <w:t xml:space="preserve">ečajnog upravitelja imenuje se </w:t>
      </w:r>
      <w:r w:rsidR="00776E83" w:rsidRPr="00776E83">
        <w:t>MARIJAN DRLJANOVČAN, Antuna Mihanovića 131, Miholjanec, OIB:49708160625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BB5A62" w:rsidRPr="00BB5A62">
        <w:t>HALLEOTTA d.o.o., Vladimira Ruždjaka 17, Zagreb, OIB: 19701910800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 xml:space="preserve">U Zagrebu,    </w:t>
      </w:r>
      <w:r w:rsidR="00776E83">
        <w:t>0</w:t>
      </w:r>
      <w:r w:rsidR="0095531C">
        <w:t>6</w:t>
      </w:r>
      <w:r>
        <w:t xml:space="preserve">. </w:t>
      </w:r>
      <w:r w:rsidR="00BB5A62">
        <w:t>veljače</w:t>
      </w:r>
      <w:r>
        <w:t xml:space="preserve"> 201</w:t>
      </w:r>
      <w:r w:rsidR="00BB5A62">
        <w:t>7</w:t>
      </w:r>
      <w:r>
        <w:t>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8D074C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1B22F8" w:rsidP="00DF1FFF" w:rsidR="001B22F8">
      <w:pPr>
        <w:pStyle w:val="Bezproreda"/>
      </w:pPr>
    </w:p>
    <w:p w:rsidRDefault="008D074C" w:rsidP="00DF1FFF" w:rsidR="008D074C">
      <w:pPr>
        <w:pStyle w:val="Bezproreda"/>
      </w:pPr>
    </w:p>
    <w:p w:rsidRDefault="008D074C" w:rsidP="008D074C" w:rsidR="008D074C">
      <w:pPr>
        <w:pStyle w:val="Bezproreda"/>
        <w:jc w:val="right"/>
      </w:pPr>
      <w:r>
        <w:t>Za točnost otpravka-ovlašteni službenik:</w:t>
      </w:r>
    </w:p>
    <w:p w:rsidRDefault="008D074C" w:rsidP="008D074C" w:rsidR="008D074C">
      <w:pPr>
        <w:pStyle w:val="Bezproreda"/>
        <w:jc w:val="right"/>
      </w:pPr>
      <w:r>
        <w:t xml:space="preserve">Tanja Štraubert </w:t>
      </w:r>
    </w:p>
    <w:sectPr w:rsidSect="00EF1FD3" w:rsidR="008D074C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2F15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BB5A62" w:rsidRPr="00BB5A62">
          <w:t>458/2016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060D3D"/>
    <w:rsid w:val="001371FB"/>
    <w:rsid w:val="001B22F8"/>
    <w:rsid w:val="003A3366"/>
    <w:rsid w:val="00453E80"/>
    <w:rsid w:val="004C6607"/>
    <w:rsid w:val="004E266D"/>
    <w:rsid w:val="006316EF"/>
    <w:rsid w:val="00677951"/>
    <w:rsid w:val="00776E83"/>
    <w:rsid w:val="00822F15"/>
    <w:rsid w:val="00875A17"/>
    <w:rsid w:val="008D074C"/>
    <w:rsid w:val="0095531C"/>
    <w:rsid w:val="00A7042C"/>
    <w:rsid w:val="00AA7B27"/>
    <w:rsid w:val="00AE11D4"/>
    <w:rsid w:val="00BA2A5A"/>
    <w:rsid w:val="00BB5A62"/>
    <w:rsid w:val="00BC1874"/>
    <w:rsid w:val="00C136F3"/>
    <w:rsid w:val="00DC0AA2"/>
    <w:rsid w:val="00DE059B"/>
    <w:rsid w:val="00DF1FFF"/>
    <w:rsid w:val="00E75E0F"/>
    <w:rsid w:val="00E84179"/>
    <w:rsid w:val="00EC4E35"/>
    <w:rsid w:val="00EC58B8"/>
    <w:rsid w:val="00EF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875A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A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A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A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A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875A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A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A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A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A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</izvorni_sadrzaj>
    <derivirana_varijabla naziv="DomainObject.Predmet.Broj_1">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St-458/2016</izvorni_sadrzaj>
    <derivirana_varijabla naziv="DomainObject.Predmet.OznakaBroj_1">St-458/2016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HALLEOTTA d.o.o.</izvorni_sadrzaj>
    <derivirana_varijabla naziv="DomainObject.Predmet.ProtustrankaFormated_1">  HALLEOTTA d.o.o.</derivirana_varijabla>
  </DomainObject.Predmet.ProtustrankaFormated>
  <DomainObject.Predmet.ProtustrankaFormatedOIB>
    <izvorni_sadrzaj>  HALLEOTTA d.o.o., OIB 19701910800</izvorni_sadrzaj>
    <derivirana_varijabla naziv="DomainObject.Predmet.ProtustrankaFormatedOIB_1">  HALLEOTTA d.o.o., OIB 19701910800</derivirana_varijabla>
  </DomainObject.Predmet.ProtustrankaFormatedOIB>
  <DomainObject.Predmet.ProtustrankaFormatedWithAdress>
    <izvorni_sadrzaj> HALLEOTTA d.o.o., Vladimira Ruždjaka 17, 10000 Zagreb</izvorni_sadrzaj>
    <derivirana_varijabla naziv="DomainObject.Predmet.ProtustrankaFormatedWithAdress_1"> HALLEOTTA d.o.o., Vladimira Ruždjaka 17, 10000 Zagreb</derivirana_varijabla>
  </DomainObject.Predmet.ProtustrankaFormatedWithAdress>
  <DomainObject.Predmet.ProtustrankaFormatedWithAdressOIB>
    <izvorni_sadrzaj> HALLEOTTA d.o.o., OIB 19701910800, Vladimira Ruždjaka 17, 10000 Zagreb</izvorni_sadrzaj>
    <derivirana_varijabla naziv="DomainObject.Predmet.ProtustrankaFormatedWithAdressOIB_1"> HALLEOTTA d.o.o., OIB 19701910800, Vladimira Ruždjaka 17, 10000 Zagreb</derivirana_varijabla>
  </DomainObject.Predmet.ProtustrankaFormatedWithAdressOIB>
  <DomainObject.Predmet.ProtustrankaWithAdress>
    <izvorni_sadrzaj>HALLEOTTA d.o.o. Vladimira Ruždjaka 17, 10000 Zagreb</izvorni_sadrzaj>
    <derivirana_varijabla naziv="DomainObject.Predmet.ProtustrankaWithAdress_1">HALLEOTTA d.o.o. Vladimira Ruždjaka 17, 10000 Zagreb</derivirana_varijabla>
  </DomainObject.Predmet.ProtustrankaWithAdress>
  <DomainObject.Predmet.ProtustrankaWithAdressOIB>
    <izvorni_sadrzaj>HALLEOTTA d.o.o., OIB 19701910800, Vladimira Ruždjaka 17, 10000 Zagreb</izvorni_sadrzaj>
    <derivirana_varijabla naziv="DomainObject.Predmet.ProtustrankaWithAdressOIB_1">HALLEOTTA d.o.o., OIB 19701910800, Vladimira Ruždjaka 17, 10000 Zagreb</derivirana_varijabla>
  </DomainObject.Predmet.ProtustrankaWithAdressOIB>
  <DomainObject.Predmet.ProtustrankaNazivFormated>
    <izvorni_sadrzaj>HALLEOTTA d.o.o.</izvorni_sadrzaj>
    <derivirana_varijabla naziv="DomainObject.Predmet.ProtustrankaNazivFormated_1">HALLEOTTA d.o.o.</derivirana_varijabla>
  </DomainObject.Predmet.ProtustrankaNazivFormated>
  <DomainObject.Predmet.ProtustrankaNazivFormatedOIB>
    <izvorni_sadrzaj>HALLEOTTA d.o.o., OIB 19701910800</izvorni_sadrzaj>
    <derivirana_varijabla naziv="DomainObject.Predmet.ProtustrankaNazivFormatedOIB_1">HALLEOTTA d.o.o., OIB 19701910800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HALLEOTTA d.o.o.</item>
    </izvorni_sadrzaj>
    <derivirana_varijabla naziv="DomainObject.Predmet.ProtuStrankaListFormated_1">
      <item>HALLEOTTA d.o.o.</item>
    </derivirana_varijabla>
  </DomainObject.Predmet.ProtuStrankaListFormated>
  <DomainObject.Predmet.ProtuStrankaListFormatedOIB>
    <izvorni_sadrzaj>
      <item>HALLEOTTA d.o.o., OIB 19701910800</item>
    </izvorni_sadrzaj>
    <derivirana_varijabla naziv="DomainObject.Predmet.ProtuStrankaListFormatedOIB_1">
      <item>HALLEOTTA d.o.o., OIB 19701910800</item>
    </derivirana_varijabla>
  </DomainObject.Predmet.ProtuStrankaListFormatedOIB>
  <DomainObject.Predmet.ProtuStrankaListFormatedWithAdress>
    <izvorni_sadrzaj>
      <item>HALLEOTTA d.o.o., Vladimira Ruždjaka 17, 10000 Zagreb</item>
    </izvorni_sadrzaj>
    <derivirana_varijabla naziv="DomainObject.Predmet.ProtuStrankaListFormatedWithAdress_1">
      <item>HALLEOTTA d.o.o., Vladimira Ruždjaka 17, 10000 Zagreb</item>
    </derivirana_varijabla>
  </DomainObject.Predmet.ProtuStrankaListFormatedWithAdress>
  <DomainObject.Predmet.ProtuStrankaListFormatedWithAdressOIB>
    <izvorni_sadrzaj>
      <item>HALLEOTTA d.o.o., OIB 19701910800, Vladimira Ruždjaka 17, 10000 Zagreb</item>
    </izvorni_sadrzaj>
    <derivirana_varijabla naziv="DomainObject.Predmet.ProtuStrankaListFormatedWithAdressOIB_1">
      <item>HALLEOTTA d.o.o., OIB 19701910800, Vladimira Ruždjaka 17, 10000 Zagreb</item>
    </derivirana_varijabla>
  </DomainObject.Predmet.ProtuStrankaListFormatedWithAdressOIB>
  <DomainObject.Predmet.ProtuStrankaListNazivFormated>
    <izvorni_sadrzaj>
      <item>HALLEOTTA d.o.o.</item>
    </izvorni_sadrzaj>
    <derivirana_varijabla naziv="DomainObject.Predmet.ProtuStrankaListNazivFormated_1">
      <item>HALLEOTTA d.o.o.</item>
    </derivirana_varijabla>
  </DomainObject.Predmet.ProtuStrankaListNazivFormated>
  <DomainObject.Predmet.ProtuStrankaListNazivFormatedOIB>
    <izvorni_sadrzaj>
      <item>HALLEOTTA d.o.o., OIB 19701910800</item>
    </izvorni_sadrzaj>
    <derivirana_varijabla naziv="DomainObject.Predmet.ProtuStrankaListNazivFormatedOIB_1">
      <item>HALLEOTTA d.o.o., OIB 19701910800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HALLEOTTA d.o.o.</izvorni_sadrzaj>
    <derivirana_varijabla naziv="DomainObject.Predmet.ProtustrankaIDrugi_1">HALLEOTTA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HALLEOTTA d.o.o., OIB 19701910800, Vladimira Ruždjaka 17, 10000 Zagreb</izvorni_sadrzaj>
    <derivirana_varijabla naziv="DomainObject.Predmet.ProtustrankaIDrugiAdressOIB_1">HALLEOTTA d.o.o., OIB 19701910800, Vladimira Ruždjaka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HALLEOTTA d.o.o.</item>
    </izvorni_sadrzaj>
    <derivirana_varijabla naziv="DomainObject.Predmet.SudioniciListNaziv_1">
      <item>FINA Regionalni centar Zagreb</item>
      <item>HALLEOTTA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HALLEOTTA d.o.o., OIB 19701910800, Vladimira Ruždjaka 17,10000 Zagreb</item>
    </izvorni_sadrzaj>
    <derivirana_varijabla naziv="DomainObject.Predmet.SudioniciListAdressOIB_1">
      <item>FINA Regionalni centar Zagreb, OIB 85821130368, Trg svibanjskih žrtava 1995. br. 1,10000 Zagreb</item>
      <item>HALLEOTTA d.o.o., OIB 19701910800, Vladimira Ruždjaka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19701910800</item>
    </izvorni_sadrzaj>
    <derivirana_varijabla naziv="DomainObject.Predmet.SudioniciListNazivOIB_1">
      <item>, OIB 85821130368</item>
      <item>, OIB 19701910800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2009</properties:Characters>
  <properties:Lines>71</properties:Lines>
  <properties:Paragraphs>26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Sandra Rotar Vogrin</dc:creator>
  <cp:lastModifiedBy>Tanja Štraubert</cp:lastModifiedBy>
  <cp:lastPrinted>2017-02-06T11:52:00Z</cp:lastPrinted>
  <dcterms:modified xmlns:xsi="http://www.w3.org/2001/XMLSchema-instance" xsi:type="dcterms:W3CDTF">2017-02-06T11:52:00Z</dcterms:modified>
  <cp:revision>10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