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c1ca" w14:paraId="2b8c1c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DA4227" w:rsidP="00BD1BA0" w:rsidR="00DA4227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MIRO MIKULANDRA </w:t>
      </w:r>
    </w:p>
    <w:p w:rsidRDefault="00DA4227" w:rsidP="00BD1BA0" w:rsidR="00CF3859">
      <w:pPr>
        <w:ind w:firstLine="360"/>
        <w:jc w:val="right"/>
      </w:pPr>
      <w:r w:rsidRPr="00AC28F0">
        <w:t>Mikulandre 3</w:t>
      </w:r>
    </w:p>
    <w:p w:rsidRDefault="00DA4227" w:rsidP="00BD1BA0" w:rsidR="00DA4227">
      <w:pPr>
        <w:ind w:firstLine="360"/>
        <w:jc w:val="right"/>
      </w:pPr>
      <w:r>
        <w:rPr>
          <w:shd w:fill="F8F8F8" w:color="auto" w:val="clear"/>
        </w:rPr>
        <w:t xml:space="preserve">Šibenik, </w:t>
      </w:r>
      <w:proofErr w:type="spellStart"/>
      <w:r>
        <w:t>Bilice</w:t>
      </w:r>
      <w:proofErr w:type="spellEnd"/>
    </w:p>
    <w:p w:rsidRDefault="00C2092D" w:rsidP="00A75CA0" w:rsidR="00C2092D">
      <w:pPr>
        <w:ind w:firstLine="360"/>
        <w:jc w:val="both"/>
      </w:pPr>
    </w:p>
    <w:p w:rsidRDefault="00DA4227" w:rsidP="00A75CA0" w:rsidR="00DA422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F27A47">
        <w:t>50</w:t>
      </w:r>
      <w:r w:rsidR="00DA4227">
        <w:t>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E18F9">
        <w:t xml:space="preserve">ELEKTROKONTAKT d.o.o., Šibenik, </w:t>
      </w:r>
      <w:proofErr w:type="spellStart"/>
      <w:r w:rsidR="00EE18F9">
        <w:t>Bilice</w:t>
      </w:r>
      <w:proofErr w:type="spellEnd"/>
      <w:r w:rsidR="00EE18F9">
        <w:t xml:space="preserve">, Mikulandre 3, </w:t>
      </w:r>
      <w:r w:rsidR="00EE18F9" w:rsidRPr="007A679F">
        <w:t xml:space="preserve">OIB: </w:t>
      </w:r>
      <w:r w:rsidR="00EE18F9">
        <w:t>76598016042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A94A4A">
        <w:t>29</w:t>
      </w:r>
      <w:r w:rsidR="00BD1BA0" w:rsidRPr="00A94A4A">
        <w:t>.</w:t>
      </w:r>
      <w:r w:rsidR="00946322" w:rsidRPr="00A94A4A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94A4A">
        <w:t>10,55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A94A4A">
        <w:t>29</w:t>
      </w:r>
      <w:r w:rsidR="00BD1BA0" w:rsidRPr="00A94A4A">
        <w:t>.</w:t>
      </w:r>
      <w:r w:rsidR="00946322" w:rsidRPr="00A94A4A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A94A4A">
        <w:t>10,57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13050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F27A47">
      <w:t>50</w:t>
    </w:r>
    <w:r w:rsidR="00EE18F9">
      <w:t>7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4801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94A4A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A4227"/>
    <w:rsid w:val="00DB4D46"/>
    <w:rsid w:val="00DC069A"/>
    <w:rsid w:val="00DF5870"/>
    <w:rsid w:val="00E051A2"/>
    <w:rsid w:val="00E069BC"/>
    <w:rsid w:val="00E073B9"/>
    <w:rsid w:val="00E41646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E18F9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4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80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80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80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4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80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80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80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ELEKTROKONTAKT d.o.o. elektroservis i trgovina</izvorni_sadrzaj>
    <derivirana_varijabla naziv="DomainObject.Predmet.ProtustrankaFormated_1">  ELEKTROKONTAKT d.o.o. elektroservis i trgovina</derivirana_varijabla>
  </DomainObject.Predmet.ProtustrankaFormated>
  <DomainObject.Predmet.ProtustrankaFormatedOIB>
    <izvorni_sadrzaj>  ELEKTROKONTAKT d.o.o. elektroservis i trgovina, OIB 76598016042</izvorni_sadrzaj>
    <derivirana_varijabla naziv="DomainObject.Predmet.ProtustrankaFormatedOIB_1">  ELEKTROKONTAKT d.o.o. elektroservis i trgovina, OIB 76598016042</derivirana_varijabla>
  </DomainObject.Predmet.ProtustrankaFormatedOIB>
  <DomainObject.Predmet.ProtustrankaFormatedWithAdress>
    <izvorni_sadrzaj> ELEKTROKONTAKT d.o.o. elektroservis i trgovina, Bilice, Mikulandre 3, 22000 Šibenik</izvorni_sadrzaj>
    <derivirana_varijabla naziv="DomainObject.Predmet.ProtustrankaFormatedWithAdress_1"> ELEKTROKONTAKT d.o.o. elektroservis i trgovina, Bilice, Mikulandre 3, 22000 Šibenik</derivirana_varijabla>
  </DomainObject.Predmet.ProtustrankaFormatedWithAdress>
  <DomainObject.Predmet.ProtustrankaFormatedWithAdressOIB>
    <izvorni_sadrzaj> ELEKTROKONTAKT d.o.o. elektroservis i trgovina, OIB 76598016042, Bilice, Mikulandre 3, 22000 Šibenik</izvorni_sadrzaj>
    <derivirana_varijabla naziv="DomainObject.Predmet.ProtustrankaFormatedWithAdressOIB_1"> ELEKTROKONTAKT d.o.o. elektroservis i trgovina, OIB 76598016042, Bilice, Mikulandre 3, 22000 Šibenik</derivirana_varijabla>
  </DomainObject.Predmet.ProtustrankaFormatedWithAdressOIB>
  <DomainObject.Predmet.ProtustrankaWithAdress>
    <izvorni_sadrzaj>ELEKTROKONTAKT d.o.o. elektroservis i trgovina Bilice, Mikulandre 3, 22000 Šibenik</izvorni_sadrzaj>
    <derivirana_varijabla naziv="DomainObject.Predmet.ProtustrankaWithAdress_1">ELEKTROKONTAKT d.o.o. elektroservis i trgovina Bilice, Mikulandre 3, 22000 Šibenik</derivirana_varijabla>
  </DomainObject.Predmet.ProtustrankaWithAdress>
  <DomainObject.Predmet.ProtustrankaWithAdressOIB>
    <izvorni_sadrzaj>ELEKTROKONTAKT d.o.o. elektroservis i trgovina, OIB 76598016042, Bilice, Mikulandre 3, 22000 Šibenik</izvorni_sadrzaj>
    <derivirana_varijabla naziv="DomainObject.Predmet.ProtustrankaWithAdressOIB_1">ELEKTROKONTAKT d.o.o. elektroservis i trgovina, OIB 76598016042, Bilice, Mikulandre 3, 22000 Šibenik</derivirana_varijabla>
  </DomainObject.Predmet.ProtustrankaWithAdressOIB>
  <DomainObject.Predmet.ProtustrankaNazivFormated>
    <izvorni_sadrzaj>ELEKTROKONTAKT d.o.o. elektroservis i trgovina</izvorni_sadrzaj>
    <derivirana_varijabla naziv="DomainObject.Predmet.ProtustrankaNazivFormated_1">ELEKTROKONTAKT d.o.o. elektroservis i trgovina</derivirana_varijabla>
  </DomainObject.Predmet.ProtustrankaNazivFormated>
  <DomainObject.Predmet.ProtustrankaNazivFormatedOIB>
    <izvorni_sadrzaj>ELEKTROKONTAKT d.o.o. elektroservis i trgovina, OIB 76598016042</izvorni_sadrzaj>
    <derivirana_varijabla naziv="DomainObject.Predmet.ProtustrankaNazivFormatedOIB_1">ELEKTROKONTAKT d.o.o. elektroservis i trgovina, OIB 76598016042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ELEKTROKONTAKT d.o.o. elektroservis i trgovina</item>
    </izvorni_sadrzaj>
    <derivirana_varijabla naziv="DomainObject.Predmet.ProtuStrankaListFormated_1">
      <item>ELEKTROKONTAKT d.o.o. elektroservis i trgovina</item>
    </derivirana_varijabla>
  </DomainObject.Predmet.ProtuStrankaListFormated>
  <DomainObject.Predmet.ProtuStrankaListFormatedOIB>
    <izvorni_sadrzaj>
      <item>ELEKTROKONTAKT d.o.o. elektroservis i trgovina, OIB 76598016042</item>
    </izvorni_sadrzaj>
    <derivirana_varijabla naziv="DomainObject.Predmet.ProtuStrankaListFormatedOIB_1">
      <item>ELEKTROKONTAKT d.o.o. elektroservis i trgovina, OIB 76598016042</item>
    </derivirana_varijabla>
  </DomainObject.Predmet.ProtuStrankaListFormatedOIB>
  <DomainObject.Predmet.ProtuStrankaListFormatedWithAdress>
    <izvorni_sadrzaj>
      <item>ELEKTROKONTAKT d.o.o. elektroservis i trgovina, Bilice, Mikulandre 3, 22000 Šibenik</item>
    </izvorni_sadrzaj>
    <derivirana_varijabla naziv="DomainObject.Predmet.ProtuStrankaListFormatedWithAdress_1">
      <item>ELEKTROKONTAKT d.o.o. elektroservis i trgovina, Bilice, Mikulandre 3, 22000 Šibenik</item>
    </derivirana_varijabla>
  </DomainObject.Predmet.ProtuStrankaListFormatedWithAdress>
  <DomainObject.Predmet.ProtuStrankaListFormatedWithAdressOIB>
    <izvorni_sadrzaj>
      <item>ELEKTROKONTAKT d.o.o. elektroservis i trgovina, OIB 76598016042, Bilice, Mikulandre 3, 22000 Šibenik</item>
    </izvorni_sadrzaj>
    <derivirana_varijabla naziv="DomainObject.Predmet.ProtuStrankaListFormatedWithAdressOIB_1">
      <item>ELEKTROKONTAKT d.o.o. elektroservis i trgovina, OIB 76598016042, Bilice, Mikulandre 3, 22000 Šibenik</item>
    </derivirana_varijabla>
  </DomainObject.Predmet.ProtuStrankaListFormatedWithAdressOIB>
  <DomainObject.Predmet.ProtuStrankaListNazivFormated>
    <izvorni_sadrzaj>
      <item>ELEKTROKONTAKT d.o.o. elektroservis i trgovina</item>
    </izvorni_sadrzaj>
    <derivirana_varijabla naziv="DomainObject.Predmet.ProtuStrankaListNazivFormated_1">
      <item>ELEKTROKONTAKT d.o.o. elektroservis i trgovina</item>
    </derivirana_varijabla>
  </DomainObject.Predmet.ProtuStrankaListNazivFormated>
  <DomainObject.Predmet.ProtuStrankaListNazivFormatedOIB>
    <izvorni_sadrzaj>
      <item>ELEKTROKONTAKT d.o.o. elektroservis i trgovina, OIB 76598016042</item>
    </izvorni_sadrzaj>
    <derivirana_varijabla naziv="DomainObject.Predmet.ProtuStrankaListNazivFormatedOIB_1">
      <item>ELEKTROKONTAKT d.o.o. elektroservis i trgovina, OIB 76598016042</item>
    </derivirana_varijabla>
  </DomainObject.Predmet.ProtuStrankaListNazivFormatedOIB>
  <DomainObject.Predmet.OstaliListFormated>
    <izvorni_sadrzaj>
      <item>Miro Mikulandra</item>
    </izvorni_sadrzaj>
    <derivirana_varijabla naziv="DomainObject.Predmet.OstaliListFormated_1">
      <item>Miro Mikulandra</item>
    </derivirana_varijabla>
  </DomainObject.Predmet.OstaliListFormated>
  <DomainObject.Predmet.OstaliListFormatedOIB>
    <izvorni_sadrzaj>
      <item>Miro Mikulandra, OIB 71391549547</item>
    </izvorni_sadrzaj>
    <derivirana_varijabla naziv="DomainObject.Predmet.OstaliListFormatedOIB_1">
      <item>Miro Mikulandra, OIB 71391549547</item>
    </derivirana_varijabla>
  </DomainObject.Predmet.OstaliListFormatedOIB>
  <DomainObject.Predmet.OstaliListFormatedWithAdress>
    <izvorni_sadrzaj>
      <item>Miro Mikulandra, Mikulandre 3, 22000 Bilice</item>
    </izvorni_sadrzaj>
    <derivirana_varijabla naziv="DomainObject.Predmet.OstaliListFormatedWithAdress_1">
      <item>Miro Mikulandra, Mikulandre 3, 22000 Bilice</item>
    </derivirana_varijabla>
  </DomainObject.Predmet.OstaliListFormatedWithAdress>
  <DomainObject.Predmet.OstaliListFormatedWithAdressOIB>
    <izvorni_sadrzaj>
      <item>Miro Mikulandra, OIB 71391549547, Mikulandre 3, 22000 Bilice</item>
    </izvorni_sadrzaj>
    <derivirana_varijabla naziv="DomainObject.Predmet.OstaliListFormatedWithAdressOIB_1">
      <item>Miro Mikulandra, OIB 71391549547, Mikulandre 3, 22000 Bilice</item>
    </derivirana_varijabla>
  </DomainObject.Predmet.OstaliListFormatedWithAdressOIB>
  <DomainObject.Predmet.OstaliListNazivFormated>
    <izvorni_sadrzaj>
      <item>Miro Mikulandra</item>
    </izvorni_sadrzaj>
    <derivirana_varijabla naziv="DomainObject.Predmet.OstaliListNazivFormated_1">
      <item>Miro Mikulandra</item>
    </derivirana_varijabla>
  </DomainObject.Predmet.OstaliListNazivFormated>
  <DomainObject.Predmet.OstaliListNazivFormatedOIB>
    <izvorni_sadrzaj>
      <item>Miro Mikulandra, OIB 71391549547</item>
    </izvorni_sadrzaj>
    <derivirana_varijabla naziv="DomainObject.Predmet.OstaliListNazivFormatedOIB_1">
      <item>Miro Mikulandra, OIB 71391549547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ELEKTROKONTAKT d.o.o. elektroservis i trgovina</izvorni_sadrzaj>
    <derivirana_varijabla naziv="DomainObject.Predmet.ProtustrankaIDrugi_1">ELEKTROKONTAKT d.o.o. elektroservis i trgovina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ELEKTROKONTAKT d.o.o. elektroservis i trgovina, OIB 76598016042, Bilice, Mikulandre 3, 22000 Šibenik</izvorni_sadrzaj>
    <derivirana_varijabla naziv="DomainObject.Predmet.ProtustrankaIDrugiAdressOIB_1">ELEKTROKONTAKT d.o.o. elektroservis i trgovina, OIB 76598016042, Bilice, Mikulandre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ELEKTROKONTAKT d.o.o. elektroservis i trgovina</item>
      <item>Miro Mikulandra</item>
    </izvorni_sadrzaj>
    <derivirana_varijabla naziv="DomainObject.Predmet.SudioniciListNaziv_1">
      <item>FINA - Podružnica Šibenik</item>
      <item>ELEKTROKONTAKT d.o.o. elektroservis i trgovina</item>
      <item>Miro Mikulandra</item>
    </derivirana_varijabla>
  </DomainObject.Predmet.SudioniciListNaziv>
  <DomainObject.Predmet.SudioniciListAdressOIB>
    <izvorni_sadrzaj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izvorni_sadrzaj>
    <derivirana_varijabla naziv="DomainObject.Predmet.SudioniciListAdressOIB_1"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76598016042</item>
      <item>, OIB 71391549547</item>
    </izvorni_sadrzaj>
    <derivirana_varijabla naziv="DomainObject.Predmet.SudioniciListNazivOIB_1">
      <item>, OIB 85821130368</item>
      <item>, OIB 76598016042</item>
      <item>, OIB 71391549547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2F52A-6D47-45FE-8258-388A1B37E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969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2016-04-12T12:15:00Z</dcterms:created>
  <dc:creator>Ardena Bajlo</dc:creator>
  <cp:lastModifiedBy>wsadmin</cp:lastModifiedBy>
  <cp:lastPrinted>2016-03-25T08:34:00Z</cp:lastPrinted>
  <dcterms:modified xmlns:xsi="http://www.w3.org/2001/XMLSchema-instance" xsi:type="dcterms:W3CDTF">2016-04-14T07:15:00Z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