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40fd" w14:paraId="06a40f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164B13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643F61">
        <w:t>1</w:t>
      </w:r>
      <w:r w:rsidR="00164B13">
        <w:t>486</w:t>
      </w:r>
      <w:r w:rsidR="008D6180">
        <w:t>/2015-5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2B22D4" w:rsidP="0040522B" w:rsidR="0040522B">
      <w:pPr>
        <w:ind w:firstLine="708"/>
        <w:jc w:val="both"/>
      </w:pPr>
      <w:r w:rsidRPr="00D46BDF">
        <w:t xml:space="preserve">Trgovački sud u Osijeku, po sucu mr.sc. Mirjani Baran, u stečajnom predmetu povodom zahtjeva </w:t>
      </w:r>
      <w:r w:rsidR="00164B13">
        <w:t>Financijske agencije Regionalni centar Zagreb, Podružnica ZAGREB,  OIB: 85821130368, Zagreb, Trg svibanjskih žrtava 1995. 1, za pokretanje skraćenog stečajnog postupka nad dužnikom SISCIA JAZZ CLUB-umjetnička udruga, OIB: 10337605185, registarski broj: 03001265, Sisak, Rimska 0,</w:t>
      </w:r>
      <w:r w:rsidR="009B6422">
        <w:t xml:space="preserve"> dana </w:t>
      </w:r>
      <w:r w:rsidR="00164B13">
        <w:t>21. studenog</w:t>
      </w:r>
      <w:r w:rsidR="006B4DFF">
        <w:t xml:space="preserve"> 2016.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   OTVARA SE stečajni postupak nad </w:t>
      </w:r>
      <w:r w:rsidR="000F501E">
        <w:rPr>
          <w:bCs/>
        </w:rPr>
        <w:t xml:space="preserve">dužnikom </w:t>
      </w:r>
      <w:r w:rsidR="00164B13">
        <w:t>SISCIA JAZZ CLUB-umjetnička udruga, OIB: 10337605185, registarski broj: 03001265, Sisak, Rimska 0</w:t>
      </w:r>
      <w:r w:rsidR="00BD36D0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   Za stečajnog upravitelja imenuje se </w:t>
      </w:r>
      <w:r w:rsidR="002B22D4">
        <w:t>DINKA TRUMBIĆ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2B22D4">
        <w:t>43468134790</w:t>
      </w:r>
      <w:r w:rsidR="006B4DFF">
        <w:t xml:space="preserve">, </w:t>
      </w:r>
      <w:r w:rsidR="002B22D4">
        <w:t>Split, Lovretska 10</w:t>
      </w:r>
      <w:r w:rsidR="000F501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   ZAKLJUČUJE SE stečajni postupak nad dužnikom </w:t>
      </w:r>
      <w:r w:rsidR="00164B13">
        <w:t>SISCIA JAZZ CLUB-umjetnička udruga, OIB: 10337605185, registarski broj: 03001265, Sisak, Rimska 0</w:t>
      </w:r>
      <w:r w:rsidR="000F501E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   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Regionalni centar </w:t>
      </w:r>
      <w:r w:rsidR="00164B13">
        <w:t>Zagreb</w:t>
      </w:r>
      <w:r>
        <w:t xml:space="preserve">, Podružnica </w:t>
      </w:r>
      <w:r w:rsidR="00164B13">
        <w:t xml:space="preserve">ZAGREB </w:t>
      </w:r>
      <w:r>
        <w:t xml:space="preserve">podnijela je dana </w:t>
      </w:r>
      <w:r w:rsidR="00164B13">
        <w:t>6. studenog</w:t>
      </w:r>
      <w:r>
        <w:t xml:space="preserve"> 2015. zahtjev </w:t>
      </w:r>
      <w:r w:rsidR="00D6035C">
        <w:t>broj Klasa: 110-07/15-01/04, Ur. broj: 04-06-15-</w:t>
      </w:r>
      <w:r w:rsidR="00643F61">
        <w:t>1</w:t>
      </w:r>
      <w:r w:rsidR="00164B13">
        <w:t>1580</w:t>
      </w:r>
      <w:r w:rsidR="00EC7878">
        <w:t xml:space="preserve"> </w:t>
      </w:r>
      <w:r w:rsidR="00164B13">
        <w:t>Trgovačkom</w:t>
      </w:r>
      <w:r>
        <w:t xml:space="preserve"> sudu</w:t>
      </w:r>
      <w:r w:rsidR="00164B13">
        <w:t xml:space="preserve"> u Zagrebu</w:t>
      </w:r>
      <w:r>
        <w:t xml:space="preserve"> za provedbu skraćenog </w:t>
      </w:r>
      <w:r w:rsidR="00BA1A5C">
        <w:t>s</w:t>
      </w:r>
      <w:r w:rsidR="00164B13" w:rsidRPr="00164B13">
        <w:t xml:space="preserve"> </w:t>
      </w:r>
      <w:r w:rsidR="00164B13">
        <w:t>SISCIA JAZZ CLUB-umjetnička udruga, OIB: 10337605185, registarski broj: 03001265, Sisak, Rimska 0.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D6035C" w:rsidR="0040522B">
      <w:pPr>
        <w:pStyle w:val="Tijeloteksta"/>
        <w:ind w:firstLine="1416"/>
      </w:pPr>
      <w:r>
        <w:t xml:space="preserve">Trgovački sud u Osijeku je dana </w:t>
      </w:r>
      <w:r w:rsidR="00164B13">
        <w:t>3. lipnja 2016</w:t>
      </w:r>
      <w:r>
        <w:t>. objavio oglas na mrežnoj stranici e-Oglasna ploča sudova pod posl. brojem St-</w:t>
      </w:r>
      <w:r w:rsidR="008D6180">
        <w:t>1</w:t>
      </w:r>
      <w:r w:rsidR="00164B13">
        <w:t>486</w:t>
      </w:r>
      <w:r w:rsidR="006B4DFF">
        <w:t>/</w:t>
      </w:r>
      <w:r>
        <w:t xml:space="preserve">15-3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DB058B" w:rsidR="0040522B">
      <w:pPr>
        <w:pStyle w:val="Tijeloteksta"/>
        <w:jc w:val="center"/>
      </w:pP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 w:rsidRPr="009F5B7A">
      <w:pPr>
        <w:pStyle w:val="Tijeloteksta"/>
        <w:ind w:firstLine="708"/>
        <w:jc w:val="center"/>
      </w:pPr>
    </w:p>
    <w:p w:rsidRDefault="008D6180" w:rsidP="00D6035C" w:rsidR="0040522B" w:rsidRPr="009F5B7A">
      <w:pPr>
        <w:pStyle w:val="Tijeloteksta"/>
        <w:ind w:firstLine="1417"/>
      </w:pPr>
      <w:r>
        <w:t>P</w:t>
      </w:r>
      <w:r w:rsidR="0040522B" w:rsidRPr="009F5B7A">
        <w:t xml:space="preserve">rotekom roka od 45 dana </w:t>
      </w:r>
      <w:r>
        <w:t>ovlaštena osoba za zastupanje kod</w:t>
      </w:r>
      <w:r w:rsidR="0040522B" w:rsidRPr="009F5B7A">
        <w:t xml:space="preserve"> dužnika </w:t>
      </w:r>
      <w:r>
        <w:t xml:space="preserve">su </w:t>
      </w:r>
      <w:r w:rsidR="0040522B" w:rsidRPr="009F5B7A">
        <w:t xml:space="preserve">postupili po pozivu suda, </w:t>
      </w:r>
      <w:r>
        <w:t>te dostavili prokazni popis imovine iz kojega proizlazi kako dužnik nema nikakve imovine niti imovinskog prava, pa je ostvaren r</w:t>
      </w:r>
      <w:r w:rsidR="0040522B" w:rsidRPr="009F5B7A">
        <w:t xml:space="preserve">azlog iz </w:t>
      </w:r>
      <w:r>
        <w:t>čl. 5. st. 2. Stečajnog zakona-</w:t>
      </w:r>
      <w:r w:rsidR="0040522B" w:rsidRPr="009F5B7A">
        <w:t>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164B13">
        <w:t>21. studenog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164B13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ured državne uprave</w:t>
      </w:r>
      <w:r w:rsidR="0040522B" w:rsidRPr="009F5B7A">
        <w:t xml:space="preserve"> 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164B13">
        <w:t>20.12.</w:t>
      </w:r>
      <w:r w:rsidR="00643F61">
        <w:t>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DBA" w:rsidP="00DB058B" w:rsidR="00C27DBA">
      <w:r>
        <w:separator/>
      </w:r>
    </w:p>
  </w:endnote>
  <w:endnote w:id="0" w:type="continuationSeparator">
    <w:p w:rsidRDefault="00C27DBA" w:rsidP="00DB058B" w:rsidR="00C27D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DBA" w:rsidP="00DB058B" w:rsidR="00C27DBA">
      <w:r>
        <w:separator/>
      </w:r>
    </w:p>
  </w:footnote>
  <w:footnote w:id="0" w:type="continuationSeparator">
    <w:p w:rsidRDefault="00C27DBA" w:rsidP="00DB058B" w:rsidR="00C27D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E6231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8D6180">
      <w:t>1</w:t>
    </w:r>
    <w:r w:rsidR="00164B13">
      <w:t>486</w:t>
    </w:r>
    <w:r w:rsidR="00020F5B">
      <w:t>/</w:t>
    </w:r>
    <w:r>
      <w:t>201</w:t>
    </w:r>
    <w:r w:rsidR="00164B13">
      <w:t>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95675"/>
    <w:rsid w:val="000C0CEA"/>
    <w:rsid w:val="000D49F9"/>
    <w:rsid w:val="000D6A3F"/>
    <w:rsid w:val="000E5197"/>
    <w:rsid w:val="000E6231"/>
    <w:rsid w:val="000F2F5F"/>
    <w:rsid w:val="000F501E"/>
    <w:rsid w:val="00121E39"/>
    <w:rsid w:val="0013119A"/>
    <w:rsid w:val="00164B13"/>
    <w:rsid w:val="00196E1F"/>
    <w:rsid w:val="001C3918"/>
    <w:rsid w:val="001F7E47"/>
    <w:rsid w:val="00252DA4"/>
    <w:rsid w:val="002A60DF"/>
    <w:rsid w:val="002B22D4"/>
    <w:rsid w:val="002B6512"/>
    <w:rsid w:val="002D1741"/>
    <w:rsid w:val="002D3FAB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7876"/>
    <w:rsid w:val="005C2121"/>
    <w:rsid w:val="00616C8E"/>
    <w:rsid w:val="00643F61"/>
    <w:rsid w:val="00657E40"/>
    <w:rsid w:val="00662F2C"/>
    <w:rsid w:val="00686F9E"/>
    <w:rsid w:val="00690406"/>
    <w:rsid w:val="006B4DFF"/>
    <w:rsid w:val="00714CC0"/>
    <w:rsid w:val="00785BDD"/>
    <w:rsid w:val="007F5576"/>
    <w:rsid w:val="008B67CD"/>
    <w:rsid w:val="008D6180"/>
    <w:rsid w:val="008D7500"/>
    <w:rsid w:val="00917B69"/>
    <w:rsid w:val="0095467A"/>
    <w:rsid w:val="009B6422"/>
    <w:rsid w:val="009F32F6"/>
    <w:rsid w:val="009F5360"/>
    <w:rsid w:val="009F5B7A"/>
    <w:rsid w:val="00A868A7"/>
    <w:rsid w:val="00B26C04"/>
    <w:rsid w:val="00B37C1E"/>
    <w:rsid w:val="00B62767"/>
    <w:rsid w:val="00B82754"/>
    <w:rsid w:val="00B87BDD"/>
    <w:rsid w:val="00BA1A5C"/>
    <w:rsid w:val="00BA7824"/>
    <w:rsid w:val="00BD36D0"/>
    <w:rsid w:val="00C1697B"/>
    <w:rsid w:val="00C227CA"/>
    <w:rsid w:val="00C27DB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6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E623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E623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23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23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6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E623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E623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23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23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1486</izvorni_sadrzaj>
    <derivirana_varijabla naziv="DomainObject.Predmet.Broj_1">1486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St-1486/2016</izvorni_sadrzaj>
    <derivirana_varijabla naziv="DomainObject.Predmet.OznakaBroj_1">St-1486/2016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SISCIA JAZZ CLUB-umjetnička udruga</izvorni_sadrzaj>
    <derivirana_varijabla naziv="DomainObject.Predmet.ProtustrankaFormated_1">  SISCIA JAZZ CLUB-umjetnička udruga</derivirana_varijabla>
  </DomainObject.Predmet.ProtustrankaFormated>
  <DomainObject.Predmet.ProtustrankaFormatedOIB>
    <izvorni_sadrzaj>  SISCIA JAZZ CLUB-umjetnička udruga, OIB 10337605185</izvorni_sadrzaj>
    <derivirana_varijabla naziv="DomainObject.Predmet.ProtustrankaFormatedOIB_1">  SISCIA JAZZ CLUB-umjetnička udruga, OIB 10337605185</derivirana_varijabla>
  </DomainObject.Predmet.ProtustrankaFormatedOIB>
  <DomainObject.Predmet.ProtustrankaFormatedWithAdress>
    <izvorni_sadrzaj> SISCIA JAZZ CLUB-umjetnička udruga, Rimska 0, 44000 Sisak</izvorni_sadrzaj>
    <derivirana_varijabla naziv="DomainObject.Predmet.ProtustrankaFormatedWithAdress_1"> SISCIA JAZZ CLUB-umjetnička udruga, Rimska 0, 44000 Sisak</derivirana_varijabla>
  </DomainObject.Predmet.ProtustrankaFormatedWithAdress>
  <DomainObject.Predmet.ProtustrankaFormatedWithAdressOIB>
    <izvorni_sadrzaj> SISCIA JAZZ CLUB-umjetnička udruga, OIB 10337605185, Rimska 0, 44000 Sisak</izvorni_sadrzaj>
    <derivirana_varijabla naziv="DomainObject.Predmet.ProtustrankaFormatedWithAdressOIB_1"> SISCIA JAZZ CLUB-umjetnička udruga, OIB 10337605185, Rimska 0, 44000 Sisak</derivirana_varijabla>
  </DomainObject.Predmet.ProtustrankaFormatedWithAdressOIB>
  <DomainObject.Predmet.ProtustrankaWithAdress>
    <izvorni_sadrzaj>SISCIA JAZZ CLUB-umjetnička udruga Rimska 0, 44000 Sisak</izvorni_sadrzaj>
    <derivirana_varijabla naziv="DomainObject.Predmet.ProtustrankaWithAdress_1">SISCIA JAZZ CLUB-umjetnička udruga Rimska 0, 44000 Sisak</derivirana_varijabla>
  </DomainObject.Predmet.ProtustrankaWithAdress>
  <DomainObject.Predmet.ProtustrankaWithAdressOIB>
    <izvorni_sadrzaj>SISCIA JAZZ CLUB-umjetnička udruga, OIB 10337605185, Rimska 0, 44000 Sisak</izvorni_sadrzaj>
    <derivirana_varijabla naziv="DomainObject.Predmet.ProtustrankaWithAdressOIB_1">SISCIA JAZZ CLUB-umjetnička udruga, OIB 10337605185, Rimska 0, 44000 Sisak</derivirana_varijabla>
  </DomainObject.Predmet.ProtustrankaWithAdressOIB>
  <DomainObject.Predmet.ProtustrankaNazivFormated>
    <izvorni_sadrzaj>SISCIA JAZZ CLUB-umjetnička udruga</izvorni_sadrzaj>
    <derivirana_varijabla naziv="DomainObject.Predmet.ProtustrankaNazivFormated_1">SISCIA JAZZ CLUB-umjetnička udruga</derivirana_varijabla>
  </DomainObject.Predmet.ProtustrankaNazivFormated>
  <DomainObject.Predmet.ProtustrankaNazivFormatedOIB>
    <izvorni_sadrzaj>SISCIA JAZZ CLUB-umjetnička udruga, OIB 10337605185</izvorni_sadrzaj>
    <derivirana_varijabla naziv="DomainObject.Predmet.ProtustrankaNazivFormatedOIB_1">SISCIA JAZZ CLUB-umjetnička udruga, OIB 10337605185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SISCIA JAZZ CLUB-umjetnička udruga</item>
    </izvorni_sadrzaj>
    <derivirana_varijabla naziv="DomainObject.Predmet.ProtuStrankaListFormated_1">
      <item>SISCIA JAZZ CLUB-umjetnička udruga</item>
    </derivirana_varijabla>
  </DomainObject.Predmet.ProtuStrankaListFormated>
  <DomainObject.Predmet.ProtuStrankaListFormatedOIB>
    <izvorni_sadrzaj>
      <item>SISCIA JAZZ CLUB-umjetnička udruga, OIB 10337605185</item>
    </izvorni_sadrzaj>
    <derivirana_varijabla naziv="DomainObject.Predmet.ProtuStrankaListFormatedOIB_1">
      <item>SISCIA JAZZ CLUB-umjetnička udruga, OIB 10337605185</item>
    </derivirana_varijabla>
  </DomainObject.Predmet.ProtuStrankaListFormatedOIB>
  <DomainObject.Predmet.ProtuStrankaListFormatedWithAdress>
    <izvorni_sadrzaj>
      <item>SISCIA JAZZ CLUB-umjetnička udruga, Rimska 0, 44000 Sisak</item>
    </izvorni_sadrzaj>
    <derivirana_varijabla naziv="DomainObject.Predmet.ProtuStrankaListFormatedWithAdress_1">
      <item>SISCIA JAZZ CLUB-umjetnička udruga, Rimska 0, 44000 Sisak</item>
    </derivirana_varijabla>
  </DomainObject.Predmet.ProtuStrankaListFormatedWithAdress>
  <DomainObject.Predmet.ProtuStrankaListFormatedWithAdressOIB>
    <izvorni_sadrzaj>
      <item>SISCIA JAZZ CLUB-umjetnička udruga, OIB 10337605185, Rimska 0, 44000 Sisak</item>
    </izvorni_sadrzaj>
    <derivirana_varijabla naziv="DomainObject.Predmet.ProtuStrankaListFormatedWithAdressOIB_1">
      <item>SISCIA JAZZ CLUB-umjetnička udruga, OIB 10337605185, Rimska 0, 44000 Sisak</item>
    </derivirana_varijabla>
  </DomainObject.Predmet.ProtuStrankaListFormatedWithAdressOIB>
  <DomainObject.Predmet.ProtuStrankaListNazivFormated>
    <izvorni_sadrzaj>
      <item>SISCIA JAZZ CLUB-umjetnička udruga</item>
    </izvorni_sadrzaj>
    <derivirana_varijabla naziv="DomainObject.Predmet.ProtuStrankaListNazivFormated_1">
      <item>SISCIA JAZZ CLUB-umjetnička udruga</item>
    </derivirana_varijabla>
  </DomainObject.Predmet.ProtuStrankaListNazivFormated>
  <DomainObject.Predmet.ProtuStrankaListNazivFormatedOIB>
    <izvorni_sadrzaj>
      <item>SISCIA JAZZ CLUB-umjetnička udruga, OIB 10337605185</item>
    </izvorni_sadrzaj>
    <derivirana_varijabla naziv="DomainObject.Predmet.ProtuStrankaListNazivFormatedOIB_1">
      <item>SISCIA JAZZ CLUB-umjetnička udruga, OIB 10337605185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SISCIA JAZZ CLUB-umjetnička udruga</izvorni_sadrzaj>
    <derivirana_varijabla naziv="DomainObject.Predmet.ProtustrankaIDrugi_1">SISCIA JAZZ CLUB-umjetnička udruga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SISCIA JAZZ CLUB-umjetnička udruga, OIB 10337605185, Rimska 0, 44000 Sisak</izvorni_sadrzaj>
    <derivirana_varijabla naziv="DomainObject.Predmet.ProtustrankaIDrugiAdressOIB_1">SISCIA JAZZ CLUB-umjetnička udruga, OIB 10337605185, Rimska 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SISCIA JAZZ CLUB-umjetnička udruga</item>
      <item>FINA Regionalni centar Zagreb</item>
    </izvorni_sadrzaj>
    <derivirana_varijabla naziv="DomainObject.Predmet.SudioniciListNaziv_1">
      <item>SISCIA JAZZ CLUB-umjetnička udruga</item>
      <item>FINA Regionalni centar Zagreb</item>
    </derivirana_varijabla>
  </DomainObject.Predmet.SudioniciListNaziv>
  <DomainObject.Predmet.SudioniciListAdressOIB>
    <izvorni_sadrzaj>
      <item>SISCIA JAZZ CLUB-umjetnička udruga, OIB 10337605185, Rimska 0,44000 Sisak</item>
      <item>FINA Regionalni centar Zagreb, OIB 85821130368, Trg svibanjskih žrtava 1995. 1,10000 Zagreb</item>
    </izvorni_sadrzaj>
    <derivirana_varijabla naziv="DomainObject.Predmet.SudioniciListAdressOIB_1">
      <item>SISCIA JAZZ CLUB-umjetnička udruga, OIB 10337605185, Rimska 0,44000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10337605185</item>
      <item>, OIB 85821130368</item>
    </izvorni_sadrzaj>
    <derivirana_varijabla naziv="DomainObject.Predmet.SudioniciListNazivOIB_1">
      <item>, OIB 10337605185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2374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2016-11-21T11:39:00Z</dcterms:created>
  <dc:creator>korisnik</dc:creator>
  <cp:lastModifiedBy>Snježana Andrijanić</cp:lastModifiedBy>
  <cp:lastPrinted>2016-11-21T11:39:00Z</cp:lastPrinted>
  <dcterms:modified xmlns:xsi="http://www.w3.org/2001/XMLSchema-instance" xsi:type="dcterms:W3CDTF">2016-11-21T13:09:00Z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