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6177" w14:paraId="3136177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2C05D4">
        <w:t xml:space="preserve"> ERIK METALI j.d.o.o., Kloštar Podravski, Ulička 15/A, OIB: 25260821826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5E33DB" w:rsidP="005F7221" w:rsidR="005F7221" w:rsidRPr="00412CB1">
      <w:pPr>
        <w:jc w:val="center"/>
        <w:rPr>
          <w:b/>
        </w:rPr>
      </w:pPr>
      <w:r>
        <w:rPr>
          <w:b/>
        </w:rPr>
        <w:t>8. travnja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614567">
        <w:rPr>
          <w:b/>
        </w:rPr>
        <w:t>10,</w:t>
      </w:r>
      <w:r w:rsidR="002C05D4">
        <w:rPr>
          <w:b/>
        </w:rPr>
        <w:t>15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2C05D4">
        <w:t>Maja Špoljarić, Kloštar Podravski, Ulička 15/A,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2C05D4">
        <w:t>ERIK METALI j.d.o.o., Kloštar Podravski, Ulička 15/A,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2C05D4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2C05D4">
        <w:t xml:space="preserve"> Maji Špoljarić, Kloštar Podravski, Ulička 15/A</w:t>
      </w:r>
      <w:r>
        <w:t>,</w:t>
      </w:r>
      <w:r w:rsidR="002C05D4">
        <w:t xml:space="preserve"> OIB: 65311931445,</w:t>
      </w:r>
      <w:r>
        <w:t xml:space="preserve"> </w:t>
      </w:r>
      <w:r w:rsidRPr="00412CB1">
        <w:t xml:space="preserve">da na zakazano ročište kod ovoga suda, </w:t>
      </w:r>
      <w:r w:rsidR="005E33DB">
        <w:t>8. travnja</w:t>
      </w:r>
      <w:r>
        <w:t xml:space="preserve"> 2016. u </w:t>
      </w:r>
      <w:r w:rsidR="002C05D4">
        <w:t>10,15</w:t>
      </w:r>
      <w:r w:rsidRPr="00412CB1">
        <w:t xml:space="preserve"> sati, dostavi javnobilježnički ovjerovljen prokazni popis imovine za dužnika</w:t>
      </w:r>
      <w:r w:rsidR="002C05D4">
        <w:t xml:space="preserve"> ERIK METALI j.d.o.o., Kloštar Podravski, Ulička 15/A, OIB: 25260821826</w:t>
      </w:r>
      <w:r w:rsidR="00114F1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2C05D4">
        <w:t xml:space="preserve">ERIK METALI j.d.o.o., Kloštar Podravski, Ulička 15/A, </w:t>
      </w:r>
    </w:p>
    <w:p w:rsidRDefault="00D27615" w:rsidP="002C05D4" w:rsidR="002C05D4" w:rsidRPr="002C05D4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2C05D4">
        <w:t>Maja Špoljarić, Kloštar Podravski, Ulička 15/A,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AE5" w:rsidP="00BA0147" w:rsidR="00A13AE5">
      <w:r>
        <w:separator/>
      </w:r>
    </w:p>
  </w:endnote>
  <w:endnote w:id="0" w:type="continuationSeparator">
    <w:p w:rsidRDefault="00A13AE5" w:rsidP="00BA0147" w:rsidR="00A1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AE5" w:rsidP="00BA0147" w:rsidR="00A13AE5">
      <w:r>
        <w:separator/>
      </w:r>
    </w:p>
  </w:footnote>
  <w:footnote w:id="0" w:type="continuationSeparator">
    <w:p w:rsidRDefault="00A13AE5" w:rsidP="00BA0147" w:rsidR="00A13A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653F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2C05D4">
      <w:t>414</w:t>
    </w:r>
    <w:r w:rsidR="00614567">
      <w:t>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2C05D4">
      <w:t>414</w:t>
    </w:r>
    <w:r w:rsidR="00614567">
      <w:t>/16-4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14F1F"/>
    <w:rsid w:val="001D2BCB"/>
    <w:rsid w:val="002341FF"/>
    <w:rsid w:val="002A7BAD"/>
    <w:rsid w:val="002C05D4"/>
    <w:rsid w:val="002D2FF3"/>
    <w:rsid w:val="002D481B"/>
    <w:rsid w:val="002D4F2D"/>
    <w:rsid w:val="002E69EC"/>
    <w:rsid w:val="00317223"/>
    <w:rsid w:val="0035141E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14567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2653F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13AE5"/>
    <w:rsid w:val="00AC55E9"/>
    <w:rsid w:val="00B41C1C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63D14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  <w:rsid w:val="00F27B2D"/>
    <w:rsid w:val="00F6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26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5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5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5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5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26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5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5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5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5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ERIK METALI jednostavno društvo o ograničenom odgovornošću za trgovinu i prijevoz</izvorni_sadrzaj>
    <derivirana_varijabla naziv="DomainObject.Predmet.ProtustrankaFormated_1">  ERIK METALI jednostavno društvo o ograničenom odgovornošću za trgovinu i prijevoz</derivirana_varijabla>
  </DomainObject.Predmet.ProtustrankaFormated>
  <DomainObject.Predmet.ProtustrankaFormatedOIB>
    <izvorni_sadrzaj>  ERIK METALI jednostavno društvo o ograničenom odgovornošću za trgovinu i prijevoz, OIB 25260821826</izvorni_sadrzaj>
    <derivirana_varijabla naziv="DomainObject.Predmet.ProtustrankaFormatedOIB_1">  ERIK METALI jednostavno društvo o ograničenom odgovornošću za trgovinu i prijevoz, OIB 25260821826</derivirana_varijabla>
  </DomainObject.Predmet.ProtustrankaFormatedOIB>
  <DomainObject.Predmet.ProtustrankaFormatedWithAdress>
    <izvorni_sadrzaj> ERIK METALI jednostavno društvo o ograničenom odgovornošću za trgovinu i prijevoz, Ulička 15/A, 48350 Kloštar Podravski</izvorni_sadrzaj>
    <derivirana_varijabla naziv="DomainObject.Predmet.ProtustrankaFormatedWithAdress_1"> ERIK METALI jednostavno društvo o ograničenom odgovornošću za trgovinu i prijevoz, Ulička 15/A, 48350 Kloštar Podravski</derivirana_varijabla>
  </DomainObject.Predmet.ProtustrankaFormatedWithAdress>
  <DomainObject.Predmet.ProtustrankaFormatedWithAdressOIB>
    <izvorni_sadrzaj> ERIK METALI jednostavno društvo o ograničenom odgovornošću za trgovinu i prijevoz, OIB 25260821826, Ulička 15/A, 48350 Kloštar Podravski</izvorni_sadrzaj>
    <derivirana_varijabla naziv="DomainObject.Predmet.ProtustrankaFormatedWithAdressOIB_1"> ERIK METALI jednostavno društvo o ograničenom odgovornošću za trgovinu i prijevoz, OIB 25260821826, Ulička 15/A, 48350 Kloštar Podravski</derivirana_varijabla>
  </DomainObject.Predmet.ProtustrankaFormatedWithAdressOIB>
  <DomainObject.Predmet.ProtustrankaWithAdress>
    <izvorni_sadrzaj>ERIK METALI jednostavno društvo o ograničenom odgovornošću za trgovinu i prijevoz Ulička 15/A, 48350 Kloštar Podravski</izvorni_sadrzaj>
    <derivirana_varijabla naziv="DomainObject.Predmet.ProtustrankaWithAdress_1">ERIK METALI jednostavno društvo o ograničenom odgovornošću za trgovinu i prijevoz Ulička 15/A, 48350 Kloštar Podravski</derivirana_varijabla>
  </DomainObject.Predmet.ProtustrankaWithAdress>
  <DomainObject.Predmet.ProtustrankaWithAdressOIB>
    <izvorni_sadrzaj>ERIK METALI jednostavno društvo o ograničenom odgovornošću za trgovinu i prijevoz, OIB 25260821826, Ulička 15/A, 48350 Kloštar Podravski</izvorni_sadrzaj>
    <derivirana_varijabla naziv="DomainObject.Predmet.ProtustrankaWithAdressOIB_1">ERIK METALI jednostavno društvo o ograničenom odgovornošću za trgovinu i prijevoz, OIB 25260821826, Ulička 15/A, 48350 Kloštar Podravski</derivirana_varijabla>
  </DomainObject.Predmet.ProtustrankaWithAdressOIB>
  <DomainObject.Predmet.ProtustrankaNazivFormated>
    <izvorni_sadrzaj>ERIK METALI jednostavno društvo o ograničenom odgovornošću za trgovinu i prijevoz</izvorni_sadrzaj>
    <derivirana_varijabla naziv="DomainObject.Predmet.ProtustrankaNazivFormated_1">ERIK METALI jednostavno društvo o ograničenom odgovornošću za trgovinu i prijevoz</derivirana_varijabla>
  </DomainObject.Predmet.ProtustrankaNazivFormated>
  <DomainObject.Predmet.ProtustrankaNazivFormatedOIB>
    <izvorni_sadrzaj>ERIK METALI jednostavno društvo o ograničenom odgovornošću za trgovinu i prijevoz, OIB 25260821826</izvorni_sadrzaj>
    <derivirana_varijabla naziv="DomainObject.Predmet.ProtustrankaNazivFormatedOIB_1">ERIK METALI jednostavno društvo o ograničenom odgovornošću za trgovinu i prijevoz, OIB 25260821826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24230.45</izvorni_sadrzaj>
    <derivirana_varijabla naziv="DomainObject.Predmet.TrenutnaVrijednost_1">24230.45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ERIK METALI jednostavno društvo o ograničenom odgovornošću za trgovinu i prijevoz</item>
    </izvorni_sadrzaj>
    <derivirana_varijabla naziv="DomainObject.Predmet.ProtuStrankaListFormated_1">
      <item>ERIK METALI jednostavno društvo o ograničenom odgovornošću za trgovinu i prijevoz</item>
    </derivirana_varijabla>
  </DomainObject.Predmet.ProtuStrankaListFormated>
  <DomainObject.Predmet.ProtuStrankaListFormatedOIB>
    <izvorni_sadrzaj>
      <item>ERIK METALI jednostavno društvo o ograničenom odgovornošću za trgovinu i prijevoz, OIB 25260821826</item>
    </izvorni_sadrzaj>
    <derivirana_varijabla naziv="DomainObject.Predmet.ProtuStrankaListFormatedOIB_1">
      <item>ERIK METALI jednostavno društvo o ograničenom odgovornošću za trgovinu i prijevoz, OIB 25260821826</item>
    </derivirana_varijabla>
  </DomainObject.Predmet.ProtuStrankaListFormatedOIB>
  <DomainObject.Predmet.ProtuStrankaListFormatedWithAdress>
    <izvorni_sadrzaj>
      <item>ERIK METALI jednostavno društvo o ograničenom odgovornošću za trgovinu i prijevoz, Ulička 15/A, 48350 Kloštar Podravski</item>
    </izvorni_sadrzaj>
    <derivirana_varijabla naziv="DomainObject.Predmet.ProtuStrankaListFormatedWithAdress_1">
      <item>ERIK METALI jednostavno društvo o ograničenom odgovornošću za trgovinu i prijevoz, Ulička 15/A, 48350 Kloštar Podravski</item>
    </derivirana_varijabla>
  </DomainObject.Predmet.ProtuStrankaListFormatedWithAdress>
  <DomainObject.Predmet.ProtuStrankaListFormatedWithAdressOIB>
    <izvorni_sadrzaj>
      <item>ERIK METALI jednostavno društvo o ograničenom odgovornošću za trgovinu i prijevoz, OIB 25260821826, Ulička 15/A, 48350 Kloštar Podravski</item>
    </izvorni_sadrzaj>
    <derivirana_varijabla naziv="DomainObject.Predmet.ProtuStrankaListFormatedWithAdressOIB_1">
      <item>ERIK METALI jednostavno društvo o ograničenom odgovornošću za trgovinu i prijevoz, OIB 25260821826, Ulička 15/A, 48350 Kloštar Podravski</item>
    </derivirana_varijabla>
  </DomainObject.Predmet.ProtuStrankaListFormatedWithAdressOIB>
  <DomainObject.Predmet.ProtuStrankaListNazivFormated>
    <izvorni_sadrzaj>
      <item>ERIK METALI jednostavno društvo o ograničenom odgovornošću za trgovinu i prijevoz</item>
    </izvorni_sadrzaj>
    <derivirana_varijabla naziv="DomainObject.Predmet.ProtuStrankaListNazivFormated_1">
      <item>ERIK METALI jednostavno društvo o ograničenom odgovornošću za trgovinu i prijevoz</item>
    </derivirana_varijabla>
  </DomainObject.Predmet.ProtuStrankaListNazivFormated>
  <DomainObject.Predmet.ProtuStrankaListNazivFormatedOIB>
    <izvorni_sadrzaj>
      <item>ERIK METALI jednostavno društvo o ograničenom odgovornošću za trgovinu i prijevoz, OIB 25260821826</item>
    </izvorni_sadrzaj>
    <derivirana_varijabla naziv="DomainObject.Predmet.ProtuStrankaListNazivFormatedOIB_1">
      <item>ERIK METALI jednostavno društvo o ograničenom odgovornošću za trgovinu i prijevoz, OIB 25260821826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ERIK METALI jednostavno društvo o ograničenom odgovornošću za trgovinu i prijevoz</izvorni_sadrzaj>
    <derivirana_varijabla naziv="DomainObject.Predmet.ProtustrankaIDrugi_1">ERIK METALI jednostavno društvo o ograničenom odgovornošću za trgovinu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ERIK METALI jednostavno društvo o ograničenom odgovornošću za trgovinu i prijevoz, OIB 25260821826, Ulička 15/A, 48350 Kloštar Podravski</izvorni_sadrzaj>
    <derivirana_varijabla naziv="DomainObject.Predmet.ProtustrankaIDrugiAdressOIB_1">ERIK METALI jednostavno društvo o ograničenom odgovornošću za trgovinu i prijevoz, OIB 25260821826, Ulička 15/A,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ERIK METALI jednostavno društvo o ograničenom odgovornošću za trgovinu i prijevoz</item>
      <item>E-oglasna ploča</item>
      <item>Sudski registar</item>
    </izvorni_sadrzaj>
    <derivirana_varijabla naziv="DomainObject.Predmet.SudioniciListNaziv_1">
      <item>Financijska agencija</item>
      <item>ERIK METALI jednostavno društvo o ograničenom odgovornošću za trgovinu i prijevoz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ERIK METALI jednostavno društvo o ograničenom odgovornošću za trgovinu i prijevoz, OIB 25260821826, Ulička 15/A,48350 Kloštar Podravski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ERIK METALI jednostavno društvo o ograničenom odgovornošću za trgovinu i prijevoz, OIB 25260821826, Ulička 15/A,48350 Kloštar Podravski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25260821826</item>
      <item>, OIB null</item>
      <item>, OIB null</item>
    </izvorni_sadrzaj>
    <derivirana_varijabla naziv="DomainObject.Predmet.SudioniciListNazivOIB_1">
      <item>, OIB 85821130368</item>
      <item>, OIB 25260821826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F0BA8-9012-4FF0-B24E-61AAD0EFA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2038</properties:Characters>
  <properties:Lines>64</properties:Lines>
  <properties:Paragraphs>28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2016-03-21T08:46:00Z</cp:lastPrinted>
  <dcterms:modified xmlns:xsi="http://www.w3.org/2001/XMLSchema-instance" xsi:type="dcterms:W3CDTF">2016-03-21T08:47:00Z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