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de71" w14:paraId="4b2de71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CA727E" w:rsidP="00CA727E" w:rsidR="00CA727E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>
        <w:rPr>
          <w:lang w:val="pt-BR"/>
        </w:rPr>
        <w:t xml:space="preserve">GAL ZAGREB d.o.o., Zagreb, Zajčeva 15c, OIB: </w:t>
      </w:r>
      <w:r w:rsidRPr="00F8610C">
        <w:t>96632474487</w:t>
      </w:r>
      <w:r w:rsidRPr="00DC117D">
        <w:t>,</w:t>
      </w:r>
      <w:r>
        <w:t xml:space="preserve"> kojeg zastupa punomoćnik Goran </w:t>
      </w:r>
      <w:proofErr w:type="spellStart"/>
      <w:r>
        <w:t>Jujnović</w:t>
      </w:r>
      <w:proofErr w:type="spellEnd"/>
      <w:r>
        <w:t xml:space="preserve"> Lučić, odvjetnik u Odvjetničkom društvu </w:t>
      </w:r>
      <w:proofErr w:type="spellStart"/>
      <w:r>
        <w:t>Jujnović</w:t>
      </w:r>
      <w:proofErr w:type="spellEnd"/>
      <w:r>
        <w:t xml:space="preserve"> Lučić Marković j.t.d., Zagreb, Strojarska cesta 20/</w:t>
      </w:r>
      <w:proofErr w:type="spellStart"/>
      <w:r>
        <w:t>XXII</w:t>
      </w:r>
      <w:proofErr w:type="spellEnd"/>
      <w:r w:rsidRPr="00086125">
        <w:t xml:space="preserve">, radi sklapanja </w:t>
      </w:r>
      <w:proofErr w:type="spellStart"/>
      <w:r w:rsidRPr="00086125">
        <w:t>predstečajne</w:t>
      </w:r>
      <w:proofErr w:type="spellEnd"/>
      <w:r w:rsidRPr="00086125">
        <w:t xml:space="preserve"> nagodbe</w:t>
      </w:r>
      <w:r w:rsidRPr="00DC117D">
        <w:t>,</w:t>
      </w:r>
      <w:r>
        <w:t xml:space="preserve"> 8. svibnja 2018.,</w:t>
      </w: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F223F3" w:rsidP="00F223F3" w:rsidR="00F223F3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>
        <w:rPr>
          <w:lang w:val="pt-BR"/>
        </w:rPr>
        <w:t xml:space="preserve">GAL ZAGREB d.o.o., Zagreb, Zajčeva 15c, OIB: </w:t>
      </w:r>
      <w:r w:rsidRPr="00F8610C">
        <w:t>96632474487</w:t>
      </w:r>
      <w:r>
        <w:t>, određuje se za:</w:t>
      </w:r>
    </w:p>
    <w:p w:rsidRDefault="00F223F3" w:rsidP="00F223F3" w:rsidR="00F223F3"/>
    <w:p w:rsidRDefault="00F223F3" w:rsidP="00F223F3" w:rsidR="00F223F3" w:rsidRPr="00C73D9B">
      <w:pPr>
        <w:jc w:val="center"/>
        <w:rPr>
          <w:b/>
        </w:rPr>
      </w:pPr>
      <w:r>
        <w:rPr>
          <w:b/>
          <w:u w:val="single"/>
        </w:rPr>
        <w:t>4</w:t>
      </w:r>
      <w:r w:rsidRPr="00C73D9B">
        <w:rPr>
          <w:b/>
          <w:u w:val="single"/>
        </w:rPr>
        <w:t xml:space="preserve">. </w:t>
      </w:r>
      <w:r>
        <w:rPr>
          <w:b/>
          <w:u w:val="single"/>
        </w:rPr>
        <w:t xml:space="preserve">lipnja </w:t>
      </w:r>
      <w:r w:rsidRPr="00C73D9B">
        <w:rPr>
          <w:b/>
          <w:u w:val="single"/>
        </w:rPr>
        <w:t>2018</w:t>
      </w:r>
      <w:r>
        <w:rPr>
          <w:b/>
          <w:u w:val="single"/>
        </w:rPr>
        <w:t>.</w:t>
      </w:r>
      <w:r w:rsidRPr="00C73D9B">
        <w:rPr>
          <w:b/>
          <w:u w:val="single"/>
        </w:rPr>
        <w:t xml:space="preserve"> u 1</w:t>
      </w:r>
      <w:r>
        <w:rPr>
          <w:b/>
          <w:u w:val="single"/>
        </w:rPr>
        <w:t>3</w:t>
      </w:r>
      <w:r w:rsidRPr="00C73D9B">
        <w:rPr>
          <w:b/>
          <w:u w:val="single"/>
        </w:rPr>
        <w:t>,00 sati</w:t>
      </w:r>
      <w:r w:rsidRPr="00C73D9B">
        <w:rPr>
          <w:b/>
        </w:rPr>
        <w:t xml:space="preserve"> </w:t>
      </w:r>
    </w:p>
    <w:p w:rsidRDefault="00F223F3" w:rsidP="00F223F3" w:rsidR="00F223F3">
      <w:pPr>
        <w:ind w:firstLine="720"/>
        <w:jc w:val="both"/>
      </w:pPr>
      <w:r w:rsidRPr="00B056DF">
        <w:t xml:space="preserve">u prostorijama Trgovačkog suda u Zagrebu, Zagreb, Petrinjska 8, soba </w:t>
      </w:r>
      <w:r>
        <w:t>broj 96, II kat ulične zgrade, na koje se pozivaju:</w:t>
      </w:r>
    </w:p>
    <w:p w:rsidRDefault="00F223F3" w:rsidP="00F223F3" w:rsidR="00F223F3">
      <w:pPr>
        <w:ind w:firstLine="708"/>
      </w:pPr>
      <w:r>
        <w:t xml:space="preserve">- dužnik i </w:t>
      </w:r>
    </w:p>
    <w:p w:rsidRDefault="00F223F3" w:rsidP="00F223F3" w:rsidR="00F223F3">
      <w:pPr>
        <w:ind w:firstLine="708"/>
      </w:pPr>
      <w:r>
        <w:t>- svi vjerovnici.</w:t>
      </w:r>
    </w:p>
    <w:p w:rsidRDefault="00F223F3" w:rsidP="00F223F3" w:rsidR="00F223F3">
      <w:pPr>
        <w:jc w:val="both"/>
      </w:pPr>
      <w:r>
        <w:t xml:space="preserve"> </w:t>
      </w:r>
    </w:p>
    <w:p w:rsidRDefault="00F223F3" w:rsidP="00F223F3" w:rsidR="00F223F3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</w:t>
      </w:r>
      <w:r w:rsidRPr="00E974B3">
        <w:t xml:space="preserve"> (</w:t>
      </w:r>
      <w:r>
        <w:t>dvorišna</w:t>
      </w:r>
      <w:r w:rsidRPr="00E974B3">
        <w:t xml:space="preserve"> zgrada)</w:t>
      </w:r>
      <w:r>
        <w:t>.</w:t>
      </w:r>
    </w:p>
    <w:p w:rsidRDefault="00F223F3" w:rsidP="00F223F3" w:rsidR="00F223F3">
      <w:pPr>
        <w:jc w:val="both"/>
      </w:pPr>
    </w:p>
    <w:p w:rsidRDefault="00F223F3" w:rsidP="00F223F3" w:rsidR="00F223F3">
      <w:pPr>
        <w:ind w:firstLine="708"/>
        <w:jc w:val="both"/>
      </w:pPr>
      <w:r>
        <w:t>Poziva se Financijska agencija oglasiti poziv za navedeno ročište najkasnije do 24. svibnja 2018.</w:t>
      </w:r>
    </w:p>
    <w:p w:rsidRDefault="00942129" w:rsidP="00B10F2C" w:rsidR="00942129">
      <w:pPr>
        <w:jc w:val="center"/>
      </w:pPr>
    </w:p>
    <w:p w:rsidRDefault="00B10F2C" w:rsidP="00B10F2C" w:rsidR="00B10F2C" w:rsidRPr="004C3D03">
      <w:pPr>
        <w:jc w:val="center"/>
      </w:pPr>
      <w:r w:rsidRPr="004C3D03">
        <w:t xml:space="preserve">U Zagrebu </w:t>
      </w:r>
      <w:r w:rsidR="00C61A1B">
        <w:t>8</w:t>
      </w:r>
      <w:r>
        <w:t xml:space="preserve">. </w:t>
      </w:r>
      <w:r w:rsidR="00EB023C">
        <w:t>svibnja</w:t>
      </w:r>
      <w:r>
        <w:t xml:space="preserve"> 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C066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8C0665" w:rsidP="008C0665" w:rsidR="008C0665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8C0665" w:rsidP="008C0665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CA727E">
          <w:t>1239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1790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5F09F3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0665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2F8D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A1B"/>
    <w:rsid w:val="00C61E89"/>
    <w:rsid w:val="00C722E1"/>
    <w:rsid w:val="00C73C08"/>
    <w:rsid w:val="00C73D9B"/>
    <w:rsid w:val="00C87939"/>
    <w:rsid w:val="00CA727E"/>
    <w:rsid w:val="00CB7B6F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B023C"/>
    <w:rsid w:val="00EC0715"/>
    <w:rsid w:val="00ED3B98"/>
    <w:rsid w:val="00EE452A"/>
    <w:rsid w:val="00EE5E63"/>
    <w:rsid w:val="00EF2467"/>
    <w:rsid w:val="00F223F3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St-1239/2017-15</izvorni_sadrzaj>
    <derivirana_varijabla naziv="DomainObject.Oznaka_1">St-1239/2017-15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St-1239/2017-15</izvorni_sadrzaj>
    <derivirana_varijabla naziv="DomainObject.PoslovniBrojDokumenta_1">St-1239/2017-15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F1549-C8AE-4F4F-BCDD-F541A4A69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939</properties:Characters>
  <properties:Lines>37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2018-03-30T07:33:00Z</dcterms:created>
  <dc:creator>nribaric</dc:creator>
  <cp:lastModifiedBy>Katarina Drndelić</cp:lastModifiedBy>
  <cp:lastPrinted>2018-05-09T06:20:00Z</cp:lastPrinted>
  <dcterms:modified xmlns:xsi="http://www.w3.org/2001/XMLSchema-instance" xsi:type="dcterms:W3CDTF">2018-05-09T06:20:00Z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St-1239/2017-15 / Odluka - Oglas (OGLAS_FINA.docx)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