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47e5" w14:paraId="a3747e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218E1">
        <w:t>1608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218E1">
        <w:t xml:space="preserve"> MOJ PAS – centar za obuku pasa i školovanje vlasnika pasa, Gradići, Kijevska 21, OIB: 72437573965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D5C6F">
        <w:t>14</w:t>
      </w:r>
      <w:r w:rsidR="003B50C7">
        <w:t>.</w:t>
      </w:r>
      <w:r w:rsidR="00934B4D">
        <w:t xml:space="preserve"> </w:t>
      </w:r>
      <w:r w:rsidR="008D5C6F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D5C6F">
        <w:rPr>
          <w:bCs/>
        </w:rPr>
        <w:t xml:space="preserve"> </w:t>
      </w:r>
      <w:r w:rsidR="008D5C6F">
        <w:t>MOJ PAS – centar za obuku pasa i školovanje vlasnika pasa, Gradići, Kijevska 21, OIB: 72437573965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8D5C6F">
        <w:t>2.771,18</w:t>
      </w:r>
      <w:r w:rsidR="00D12FA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D5C6F">
        <w:t>predsjednik</w:t>
      </w:r>
      <w:r w:rsidR="0030412B">
        <w:t xml:space="preserve"> </w:t>
      </w:r>
      <w:r w:rsidR="005A368B">
        <w:t>dužnika</w:t>
      </w:r>
      <w:r w:rsidR="00115D53">
        <w:t xml:space="preserve"> </w:t>
      </w:r>
      <w:r w:rsidR="00FF7A26">
        <w:t>Nada Hrbud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F7A26">
        <w:t>1608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31D" w:rsidR="0087531D">
      <w:r>
        <w:separator/>
      </w:r>
    </w:p>
  </w:endnote>
  <w:endnote w:id="0" w:type="continuationSeparator">
    <w:p w:rsidRDefault="0087531D" w:rsidR="00875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31D" w:rsidR="0087531D">
      <w:r>
        <w:separator/>
      </w:r>
    </w:p>
  </w:footnote>
  <w:footnote w:id="0" w:type="continuationSeparator">
    <w:p w:rsidRDefault="0087531D" w:rsidR="00875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5F265A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31D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26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26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St-1608/2016</izvorni_sadrzaj>
    <derivirana_varijabla naziv="DomainObject.Predmet.OznakaBroj_1">St-1608/2016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PAS - CENTAR ZA OBUKU PASA I ŠKOLOANJE VLASNIKA PASA</izvorni_sadrzaj>
    <derivirana_varijabla naziv="DomainObject.Predmet.ProtustrankaFormated_1">  MOJ PAS - CENTAR ZA OBUKU PASA I ŠKOLOANJE VLASNIKA PASA</derivirana_varijabla>
  </DomainObject.Predmet.ProtustrankaFormated>
  <DomainObject.Predmet.ProtustrankaFormatedOIB>
    <izvorni_sadrzaj>  MOJ PAS - CENTAR ZA OBUKU PASA I ŠKOLOANJE VLASNIKA PASA, OIB 72437573965</izvorni_sadrzaj>
    <derivirana_varijabla naziv="DomainObject.Predmet.ProtustrankaFormatedOIB_1">  MOJ PAS - CENTAR ZA OBUKU PASA I ŠKOLOANJE VLASNIKA PASA, OIB 72437573965</derivirana_varijabla>
  </DomainObject.Predmet.ProtustrankaFormatedOIB>
  <DomainObject.Predmet.ProtustrankaFormatedWithAdress>
    <izvorni_sadrzaj> MOJ PAS - CENTAR ZA OBUKU PASA I ŠKOLOANJE VLASNIKA PASA, Kijevska 21, 10410 Gradići</izvorni_sadrzaj>
    <derivirana_varijabla naziv="DomainObject.Predmet.ProtustrankaFormatedWithAdress_1"> MOJ PAS - CENTAR ZA OBUKU PASA I ŠKOLOANJE VLASNIKA PASA, Kijevska 21, 10410 Gradići</derivirana_varijabla>
  </DomainObject.Predmet.ProtustrankaFormatedWithAdress>
  <DomainObject.Predmet.ProtustrankaFormatedWithAdressOIB>
    <izvorni_sadrzaj> MOJ PAS - CENTAR ZA OBUKU PASA I ŠKOLOANJE VLASNIKA PASA, OIB 72437573965, Kijevska 21, 10410 Gradići</izvorni_sadrzaj>
    <derivirana_varijabla naziv="DomainObject.Predmet.ProtustrankaFormatedWithAdressOIB_1"> MOJ PAS - CENTAR ZA OBUKU PASA I ŠKOLOANJE VLASNIKA PASA, OIB 72437573965, Kijevska 21, 10410 Gradići</derivirana_varijabla>
  </DomainObject.Predmet.ProtustrankaFormatedWithAdressOIB>
  <DomainObject.Predmet.ProtustrankaWithAdress>
    <izvorni_sadrzaj>MOJ PAS - CENTAR ZA OBUKU PASA I ŠKOLOANJE VLASNIKA PASA Kijevska 21, 10410 Gradići</izvorni_sadrzaj>
    <derivirana_varijabla naziv="DomainObject.Predmet.ProtustrankaWithAdress_1">MOJ PAS - CENTAR ZA OBUKU PASA I ŠKOLOANJE VLASNIKA PASA Kijevska 21, 10410 Gradići</derivirana_varijabla>
  </DomainObject.Predmet.ProtustrankaWithAdress>
  <DomainObject.Predmet.ProtustrankaWithAdressOIB>
    <izvorni_sadrzaj>MOJ PAS - CENTAR ZA OBUKU PASA I ŠKOLOANJE VLASNIKA PASA, OIB 72437573965, Kijevska 21, 10410 Gradići</izvorni_sadrzaj>
    <derivirana_varijabla naziv="DomainObject.Predmet.ProtustrankaWithAdressOIB_1">MOJ PAS - CENTAR ZA OBUKU PASA I ŠKOLOANJE VLASNIKA PASA, OIB 72437573965, Kijevska 21, 10410 Gradići</derivirana_varijabla>
  </DomainObject.Predmet.ProtustrankaWithAdressOIB>
  <DomainObject.Predmet.ProtustrankaNazivFormated>
    <izvorni_sadrzaj>MOJ PAS - CENTAR ZA OBUKU PASA I ŠKOLOANJE VLASNIKA PASA</izvorni_sadrzaj>
    <derivirana_varijabla naziv="DomainObject.Predmet.ProtustrankaNazivFormated_1">MOJ PAS - CENTAR ZA OBUKU PASA I ŠKOLOANJE VLASNIKA PASA</derivirana_varijabla>
  </DomainObject.Predmet.ProtustrankaNazivFormated>
  <DomainObject.Predmet.ProtustrankaNazivFormatedOIB>
    <izvorni_sadrzaj>MOJ PAS - CENTAR ZA OBUKU PASA I ŠKOLOANJE VLASNIKA PASA, OIB 72437573965</izvorni_sadrzaj>
    <derivirana_varijabla naziv="DomainObject.Predmet.ProtustrankaNazivFormatedOIB_1">MOJ PAS - CENTAR ZA OBUKU PASA I ŠKOLOANJE VLASNIKA PASA, OIB 72437573965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PAS - CENTAR ZA OBUKU PASA I ŠKOLOANJE VLASNIKA PASA</item>
    </izvorni_sadrzaj>
    <derivirana_varijabla naziv="DomainObject.Predmet.ProtuStrankaListFormated_1">
      <item>MOJ PAS - CENTAR ZA OBUKU PASA I ŠKOLOANJE VLASNIKA PASA</item>
    </derivirana_varijabla>
  </DomainObject.Predmet.ProtuStrankaListFormated>
  <DomainObject.Predmet.ProtuStrankaListFormatedOIB>
    <izvorni_sadrzaj>
      <item>MOJ PAS - CENTAR ZA OBUKU PASA I ŠKOLOANJE VLASNIKA PASA, OIB 72437573965</item>
    </izvorni_sadrzaj>
    <derivirana_varijabla naziv="DomainObject.Predmet.ProtuStrankaListFormatedOIB_1">
      <item>MOJ PAS - CENTAR ZA OBUKU PASA I ŠKOLOANJE VLASNIKA PASA, OIB 72437573965</item>
    </derivirana_varijabla>
  </DomainObject.Predmet.ProtuStrankaListFormatedOIB>
  <DomainObject.Predmet.ProtuStrankaListFormatedWithAdress>
    <izvorni_sadrzaj>
      <item>MOJ PAS - CENTAR ZA OBUKU PASA I ŠKOLOANJE VLASNIKA PASA, Kijevska 21, 10410 Gradići</item>
    </izvorni_sadrzaj>
    <derivirana_varijabla naziv="DomainObject.Predmet.ProtuStrankaListFormatedWithAdress_1">
      <item>MOJ PAS - CENTAR ZA OBUKU PASA I ŠKOLOANJE VLASNIKA PASA, Kijevska 21, 10410 Gradići</item>
    </derivirana_varijabla>
  </DomainObject.Predmet.ProtuStrankaListFormatedWithAdress>
  <DomainObject.Predmet.ProtuStrankaListFormatedWithAdressOIB>
    <izvorni_sadrzaj>
      <item>MOJ PAS - CENTAR ZA OBUKU PASA I ŠKOLOANJE VLASNIKA PASA, OIB 72437573965, Kijevska 21, 10410 Gradići</item>
    </izvorni_sadrzaj>
    <derivirana_varijabla naziv="DomainObject.Predmet.ProtuStrankaListFormatedWithAdressOIB_1">
      <item>MOJ PAS - CENTAR ZA OBUKU PASA I ŠKOLOANJE VLASNIKA PASA, OIB 72437573965, Kijevska 21, 10410 Gradići</item>
    </derivirana_varijabla>
  </DomainObject.Predmet.ProtuStrankaListFormatedWithAdressOIB>
  <DomainObject.Predmet.ProtuStrankaListNazivFormated>
    <izvorni_sadrzaj>
      <item>MOJ PAS - CENTAR ZA OBUKU PASA I ŠKOLOANJE VLASNIKA PASA</item>
    </izvorni_sadrzaj>
    <derivirana_varijabla naziv="DomainObject.Predmet.ProtuStrankaListNazivFormated_1">
      <item>MOJ PAS - CENTAR ZA OBUKU PASA I ŠKOLOANJE VLASNIKA PASA</item>
    </derivirana_varijabla>
  </DomainObject.Predmet.ProtuStrankaListNazivFormated>
  <DomainObject.Predmet.ProtuStrankaListNazivFormatedOIB>
    <izvorni_sadrzaj>
      <item>MOJ PAS - CENTAR ZA OBUKU PASA I ŠKOLOANJE VLASNIKA PASA, OIB 72437573965</item>
    </izvorni_sadrzaj>
    <derivirana_varijabla naziv="DomainObject.Predmet.ProtuStrankaListNazivFormatedOIB_1">
      <item>MOJ PAS - CENTAR ZA OBUKU PASA I ŠKOLOANJE VLASNIKA PASA, OIB 72437573965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PAS - CENTAR ZA OBUKU PASA I ŠKOLOANJE VLASNIKA PASA</izvorni_sadrzaj>
    <derivirana_varijabla naziv="DomainObject.Predmet.ProtustrankaIDrugi_1">MOJ PAS - CENTAR ZA OBUKU PASA I ŠKOLOANJE VLASNIKA PASA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PAS - CENTAR ZA OBUKU PASA I ŠKOLOANJE VLASNIKA PASA, OIB 72437573965, Kijevska 21, 10410 Gradići</izvorni_sadrzaj>
    <derivirana_varijabla naziv="DomainObject.Predmet.ProtustrankaIDrugiAdressOIB_1">MOJ PAS - CENTAR ZA OBUKU PASA I ŠKOLOANJE VLASNIKA PASA, OIB 72437573965, Kijevska 21,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PAS - CENTAR ZA OBUKU PASA I ŠKOLOANJE VLASNIKA PASA</item>
      <item>FINA Regionalni centar Zagreb</item>
    </izvorni_sadrzaj>
    <derivirana_varijabla naziv="DomainObject.Predmet.SudioniciListNaziv_1">
      <item>MOJ PAS - CENTAR ZA OBUKU PASA I ŠKOLOANJE VLASNIKA PASA</item>
      <item>FINA Regionalni centar Zagreb</item>
    </derivirana_varijabla>
  </DomainObject.Predmet.SudioniciListNaziv>
  <DomainObject.Predmet.SudioniciListAdressOIB>
    <izvorni_sadrzaj>
      <item>MOJ PAS - CENTAR ZA OBUKU PASA I ŠKOLOANJE VLASNIKA PASA, OIB 72437573965, Kijevska 21,10410 Gradići</item>
      <item>FINA Regionalni centar Zagreb, OIB 85821130368, Trg svibanjskih žrtava 1995. br. 1,10000 Zagreb</item>
    </izvorni_sadrzaj>
    <derivirana_varijabla naziv="DomainObject.Predmet.SudioniciListAdressOIB_1">
      <item>MOJ PAS - CENTAR ZA OBUKU PASA I ŠKOLOANJE VLASNIKA PASA, OIB 72437573965, Kijevska 21,10410 Gradići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72437573965</item>
      <item>, OIB 85821130368</item>
    </izvorni_sadrzaj>
    <derivirana_varijabla naziv="DomainObject.Predmet.SudioniciListNazivOIB_1">
      <item>, OIB 72437573965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1897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2016-07-22T08:15:00Z</dcterms:created>
  <dc:creator>Korisnik</dc:creator>
  <cp:lastModifiedBy>Sanda Gučić</cp:lastModifiedBy>
  <cp:lastPrinted>2016-07-21T07:54:00Z</cp:lastPrinted>
  <dcterms:modified xmlns:xsi="http://www.w3.org/2001/XMLSchema-instance" xsi:type="dcterms:W3CDTF">2016-07-22T10:38:00Z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