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3880" w14:paraId="b9f3880" w:rsidRDefault="00621987" w:rsidP="00910611" w:rsidR="0062198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21987" w:rsidP="00910611" w:rsidR="00621987">
      <w:r>
        <w:rPr>
          <w:rFonts w:eastAsia="MS Mincho"/>
        </w:rPr>
        <w:t>REPUBLIKA HRVATSKA</w:t>
      </w:r>
    </w:p>
    <w:p w:rsidRDefault="00621987" w:rsidP="00910611" w:rsidR="00621987">
      <w:r>
        <w:rPr>
          <w:rFonts w:eastAsia="MS Mincho"/>
        </w:rPr>
        <w:t>TRGOVAČKI SUD U RIJECI</w:t>
      </w:r>
    </w:p>
    <w:p w:rsidRDefault="00621987" w:rsidR="00621987" w:rsidRPr="00910611">
      <w:pPr>
        <w:rPr>
          <w:rFonts w:eastAsia="MS Mincho"/>
        </w:rPr>
      </w:pPr>
      <w:r>
        <w:rPr>
          <w:rFonts w:eastAsia="MS Mincho"/>
        </w:rPr>
        <w:t xml:space="preserve">      Rijeka, Zadarska 1 i 3</w:t>
      </w:r>
    </w:p>
    <w:p w:rsidRDefault="00621987" w:rsidP="00910611" w:rsidR="00621987" w:rsidRPr="00910611"/>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5F7842">
        <w:t>29</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B06E4D" w:rsidR="005F7842">
      <w:pPr>
        <w:jc w:val="both"/>
      </w:pPr>
      <w:r w:rsidRPr="00747C37">
        <w:rPr>
          <w:b/>
        </w:rPr>
        <w:t>I.</w:t>
      </w:r>
      <w:r w:rsidRPr="00747C37">
        <w:t xml:space="preserve"> </w:t>
      </w:r>
      <w:r w:rsidR="009B00AB">
        <w:tab/>
      </w:r>
      <w:r w:rsidR="00B32CD7" w:rsidRPr="00747C37">
        <w:t>Kupc</w:t>
      </w:r>
      <w:r w:rsidR="009D5CE7">
        <w:t xml:space="preserve">u </w:t>
      </w:r>
      <w:r w:rsidR="003E372F" w:rsidRPr="003E372F">
        <w:t>BOJAN</w:t>
      </w:r>
      <w:r w:rsidR="003E372F">
        <w:t>U</w:t>
      </w:r>
      <w:r w:rsidR="003E372F" w:rsidRPr="003E372F">
        <w:t xml:space="preserve"> PERHOČ iz Čakovca, A. Šenoe 2a, OIB 020204877</w:t>
      </w:r>
      <w:r w:rsidR="00233D05">
        <w:t>8</w:t>
      </w:r>
      <w:r w:rsidR="003E372F" w:rsidRPr="003E372F">
        <w:t xml:space="preserve">6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5F7842" w:rsidRPr="005F7842">
        <w:t xml:space="preserve">zemljišnoknjižni odjel u Novom Vinodolskom, k.č.br. 16521/16 stambeno – poslovna zgrada, površine 102 čhv, 367 m2, upisana u zk.ul. 5658, k.o. Novi, u naravi objekt "Marina" i to: </w:t>
      </w:r>
      <w:r w:rsidR="003E372F" w:rsidRPr="003E372F">
        <w:t>14. etaža:  4896/111908, 1. posebni dio zgrade sagrađene na k.č.br. 16521/16, drugi kat, stan br.9, koji se sastoji od predprostora + kuhinje, dnevnog boravka + blagovaone, dvije sobe, lođe, korisne površine 48,96 m2; u nacrtu označen zelenom bojom</w:t>
      </w:r>
      <w:r w:rsidR="009D5CE7">
        <w:t>.</w:t>
      </w:r>
    </w:p>
    <w:p w:rsidRDefault="005F7842" w:rsidP="00B06E4D" w:rsidR="005F7842">
      <w:pPr>
        <w:jc w:val="both"/>
      </w:pPr>
    </w:p>
    <w:p w:rsidRDefault="001468EB" w:rsidP="001468EB" w:rsidR="001468EB" w:rsidRPr="001468EB">
      <w:pPr>
        <w:jc w:val="both"/>
      </w:pPr>
      <w:r w:rsidRPr="001468EB">
        <w:t xml:space="preserve">II.  </w:t>
      </w:r>
      <w:r w:rsidRPr="001468EB">
        <w:tab/>
        <w:t>Kup</w:t>
      </w:r>
      <w:r w:rsidR="009D5CE7">
        <w:t>a</w:t>
      </w:r>
      <w:r w:rsidRPr="001468EB">
        <w:t>c</w:t>
      </w:r>
      <w:r w:rsidR="009D5CE7">
        <w:t xml:space="preserve"> </w:t>
      </w:r>
      <w:r w:rsidR="00233D05">
        <w:t>BOJAN PERHOČ iz Čakovca, A. Šenoe 2a</w:t>
      </w:r>
      <w:r w:rsidR="005F7842" w:rsidRPr="005F7842">
        <w:t xml:space="preserve"> </w:t>
      </w:r>
      <w:r w:rsidR="00DD73DB">
        <w:t>duž</w:t>
      </w:r>
      <w:r w:rsidR="00233D05">
        <w:t>a</w:t>
      </w:r>
      <w:r w:rsidRPr="001468EB">
        <w:t>n</w:t>
      </w:r>
      <w:r w:rsidR="009D5CE7">
        <w:t xml:space="preserve"> je</w:t>
      </w:r>
      <w:r w:rsidR="00197A74">
        <w:t xml:space="preserve"> </w:t>
      </w:r>
      <w:r w:rsidRPr="001468EB">
        <w:t xml:space="preserve">u roku od trideset dana od dana pravomoćnosti rješenja o dosudi uplatiti razliku kupovnine za nekretninu opisanu u točki I. u visini od </w:t>
      </w:r>
      <w:r w:rsidR="00233D05">
        <w:rPr>
          <w:b/>
        </w:rPr>
        <w:t>279.000</w:t>
      </w:r>
      <w:r w:rsidR="007F422B">
        <w:rPr>
          <w:b/>
        </w:rPr>
        <w:t>,00</w:t>
      </w:r>
      <w:r w:rsidRPr="00990987">
        <w:rPr>
          <w:b/>
        </w:rPr>
        <w:t xml:space="preserve"> kn</w:t>
      </w:r>
      <w:r w:rsidRPr="001468EB">
        <w:t xml:space="preserve"> (slovima:</w:t>
      </w:r>
      <w:r w:rsidR="00F03521">
        <w:t xml:space="preserve"> </w:t>
      </w:r>
      <w:r w:rsidR="00233D05">
        <w:t>dvjestosedamdesetdevettisućakuna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B06E4D" w:rsidR="001468EB" w:rsidRPr="00880B73">
      <w:pPr>
        <w:jc w:val="both"/>
      </w:pPr>
      <w:r w:rsidRPr="001468EB">
        <w:t xml:space="preserve">III. </w:t>
      </w:r>
      <w:r w:rsidRPr="001468EB">
        <w:tab/>
        <w:t>Određuje se uknjižba prava vlasništva u korist kupca</w:t>
      </w:r>
      <w:r w:rsidR="009D5CE7">
        <w:t xml:space="preserve"> </w:t>
      </w:r>
      <w:r w:rsidR="00233D05">
        <w:t>BOJANA PERHOČ iz Čakovca, A. Šenoe 2a</w:t>
      </w:r>
      <w:r w:rsidR="009D5CE7">
        <w:t xml:space="preserve">, OIB </w:t>
      </w:r>
      <w:r w:rsidR="00233D05">
        <w:t>02020487786</w:t>
      </w:r>
      <w:r w:rsidR="009D5CE7">
        <w:t xml:space="preserve">, </w:t>
      </w:r>
      <w:r w:rsidR="000C04FC">
        <w:t>na</w:t>
      </w:r>
      <w:r w:rsidRPr="001468EB">
        <w:t xml:space="preserve"> dosuđenoj nekretnini stečajnog dužnika upisanoj u zemljišnoj knjizi </w:t>
      </w:r>
      <w:r w:rsidR="00F03521" w:rsidRPr="00F03521">
        <w:t xml:space="preserve">Općinskog suda u  Rijeci, </w:t>
      </w:r>
      <w:r w:rsidR="005F7842" w:rsidRPr="005F7842">
        <w:t xml:space="preserve">zemljišnoknjižni odjel u Novom Vinodolskom, k.č.br. 16521/16 stambeno – poslovna zgrada, površine 102 čhv, 367 m2, upisana u zk.ul. 5658, k.o. Novi, u naravi objekt "Marina" i to: </w:t>
      </w:r>
      <w:r w:rsidR="003E372F" w:rsidRPr="003E372F">
        <w:t>14. etaža:  4896/111908, 1. posebni dio zgrade sagrađene na k.č.br. 16521/16, drugi kat, stan br.9, koji se sastoji od predprostora + kuhinje, dnevnog boravka + blagovaone, dvije sobe, lođe, korisne površine 48,96 m2; u nacrtu označen zelenom bojom</w:t>
      </w:r>
      <w:r w:rsidR="009D5CE7">
        <w:t>,</w:t>
      </w:r>
      <w:r w:rsidR="00F03521">
        <w:t xml:space="preserve"> </w:t>
      </w:r>
      <w:r w:rsidRPr="00880B73">
        <w:t>nakon pravomoćnosti ovog rješenja i nakon što kup</w:t>
      </w:r>
      <w:r w:rsidR="009D5CE7">
        <w:t>a</w:t>
      </w:r>
      <w:r w:rsidRPr="00880B73">
        <w:t>c uplat</w:t>
      </w:r>
      <w:r w:rsidR="009D5CE7">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5F7842">
        <w:t>5658</w:t>
      </w:r>
      <w:r w:rsidR="00057F59">
        <w:t xml:space="preserve">, podulošku </w:t>
      </w:r>
      <w:r w:rsidR="00233D05">
        <w:t>14</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0C48AE">
      <w:pPr>
        <w:pStyle w:val="Odlomakpopisa"/>
        <w:ind w:left="0"/>
        <w:jc w:val="both"/>
      </w:pPr>
      <w:r>
        <w:lastRenderedPageBreak/>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7B3096"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9D5CE7">
        <w:t>u</w:t>
      </w:r>
      <w:r w:rsidRPr="00880B73">
        <w:t xml:space="preserve"> zaključkom o predaji nekretnine nakon što ovo rješenje postane pravomoćno i nakon što </w:t>
      </w:r>
      <w:r w:rsidR="009D5CE7">
        <w:t xml:space="preserve">kupac </w:t>
      </w:r>
      <w:r w:rsidRPr="00880B73">
        <w:t>uplat</w:t>
      </w:r>
      <w:r w:rsidR="009D5CE7">
        <w:t>i</w:t>
      </w:r>
      <w:r w:rsidRPr="00880B73">
        <w:t xml:space="preserve"> kupovninu u cijelosti.</w:t>
      </w:r>
    </w:p>
    <w:p w:rsidRDefault="001468EB" w:rsidP="001468EB" w:rsidR="001468EB" w:rsidRPr="00880B73">
      <w:pPr>
        <w:jc w:val="both"/>
      </w:pPr>
    </w:p>
    <w:p w:rsidRDefault="001468EB" w:rsidP="001468EB" w:rsidR="00E102A4">
      <w:pPr>
        <w:jc w:val="both"/>
      </w:pPr>
      <w:r w:rsidRPr="00880B73">
        <w:t>VI</w:t>
      </w:r>
      <w:r w:rsidR="00517C82">
        <w:t>I</w:t>
      </w:r>
      <w:r w:rsidRPr="00880B73">
        <w:t xml:space="preserve">. </w:t>
      </w:r>
      <w:r w:rsidRPr="00880B73">
        <w:tab/>
        <w:t>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w:t>
      </w:r>
      <w:r w:rsidR="00E102A4">
        <w:t>58</w:t>
      </w:r>
      <w:r w:rsidR="00E66745">
        <w:t xml:space="preserve">, podulošku </w:t>
      </w:r>
      <w:r w:rsidR="00233D05">
        <w:t>14</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B06E4D"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E102A4" w:rsidRPr="00E102A4">
        <w:t xml:space="preserve">zemljišnoknjižni odjel u Novom Vinodolskom, k.č.br. 16521/16 stambeno – poslovna zgrada, površine 102 čhv, 367 m2, upisana u zk.ul. 5658, k.o. Novi, u naravi objekt "Marina" i to: </w:t>
      </w:r>
      <w:r w:rsidR="003E372F" w:rsidRPr="003E372F">
        <w:t>14. etaža:  4896/111908, 1. posebni dio zgrade sagrađene na k.č.br. 16521/16, drugi kat, stan br.9, koji se sastoji od predprostora + kuhinje, dnevnog boravka + blagovaone, dvije sobe, lođe, korisne površine 48,96 m2; u nacrtu označen zelenom bojom</w:t>
      </w:r>
      <w:r w:rsidR="009D5CE7" w:rsidRPr="009D5CE7">
        <w:t>,</w:t>
      </w:r>
      <w:r w:rsidR="00E102A4">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DC797A">
      <w:pPr>
        <w:jc w:val="both"/>
      </w:pPr>
      <w:r>
        <w:tab/>
      </w:r>
      <w:r w:rsidR="001468EB" w:rsidRPr="00517C82">
        <w:t xml:space="preserve">Na usmenoj javnoj dražbi održanoj </w:t>
      </w:r>
      <w:r w:rsidR="00E102A4">
        <w:t>29</w:t>
      </w:r>
      <w:r w:rsidR="00D715B9">
        <w:t>. listopada</w:t>
      </w:r>
      <w:r w:rsidR="001468EB" w:rsidRPr="00517C82">
        <w:t xml:space="preserve"> 201</w:t>
      </w:r>
      <w:r>
        <w:t>5</w:t>
      </w:r>
      <w:r w:rsidR="007436ED">
        <w:t>. godine</w:t>
      </w:r>
      <w:r w:rsidR="001468EB" w:rsidRPr="00517C82">
        <w:t>, ponuditelj</w:t>
      </w:r>
      <w:r w:rsidR="009D5CE7">
        <w:t xml:space="preserve"> </w:t>
      </w:r>
      <w:r w:rsidR="00233D05">
        <w:t>BOJAN PERHOČ iz Čakovca, A. Šenoe 2a</w:t>
      </w:r>
      <w:r w:rsidR="009D5CE7">
        <w:t xml:space="preserve"> da</w:t>
      </w:r>
      <w:r w:rsidR="00233D05">
        <w:t>o</w:t>
      </w:r>
      <w:r w:rsidR="009D5CE7">
        <w:t xml:space="preserve"> je</w:t>
      </w:r>
      <w:r w:rsidR="003A127E">
        <w:t xml:space="preserv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233D05">
        <w:t>310</w:t>
      </w:r>
      <w:r w:rsidR="00197A74">
        <w:t>.000</w:t>
      </w:r>
      <w:r w:rsidR="001468EB" w:rsidRPr="00517C82">
        <w:t>,00 kn.</w:t>
      </w:r>
      <w:r w:rsidR="009D5CE7">
        <w:t xml:space="preserve"> </w:t>
      </w:r>
      <w:r w:rsidR="00233D05">
        <w:t xml:space="preserve"> </w:t>
      </w:r>
    </w:p>
    <w:p w:rsidRDefault="00517C82" w:rsidP="001468EB" w:rsidR="001468EB" w:rsidRPr="00517C82">
      <w:pPr>
        <w:jc w:val="both"/>
      </w:pPr>
      <w:r>
        <w:lastRenderedPageBreak/>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DC797A" w:rsidP="00DC797A" w:rsidR="001468EB" w:rsidRPr="001468EB">
      <w:pPr>
        <w:tabs>
          <w:tab w:pos="2063" w:val="left"/>
          <w:tab w:pos="4394" w:val="center"/>
        </w:tabs>
        <w:rPr>
          <w:b/>
        </w:rPr>
      </w:pPr>
      <w:r>
        <w:rPr>
          <w:b/>
        </w:rPr>
        <w:tab/>
      </w:r>
      <w:r>
        <w:rPr>
          <w:b/>
        </w:rPr>
        <w:tab/>
      </w:r>
      <w:r w:rsidR="001468EB" w:rsidRPr="001468EB">
        <w:rPr>
          <w:b/>
        </w:rPr>
        <w:t xml:space="preserve">U Rijeci, </w:t>
      </w:r>
      <w:r w:rsidR="00E102A4">
        <w:rPr>
          <w:b/>
        </w:rPr>
        <w:t>29</w:t>
      </w:r>
      <w:r w:rsidR="00D715B9">
        <w:rPr>
          <w:b/>
        </w:rPr>
        <w:t>. listopada</w:t>
      </w:r>
      <w:r w:rsidR="001468EB" w:rsidRPr="001468EB">
        <w:rPr>
          <w:b/>
        </w:rPr>
        <w:t xml:space="preserve"> 201</w:t>
      </w:r>
      <w:r w:rsidR="00517C82">
        <w:rPr>
          <w:b/>
        </w:rPr>
        <w:t>5</w:t>
      </w:r>
      <w:r w:rsidR="001468EB"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sectPr w:rsidSect="00221869" w:rsidR="001468EB">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1987">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233D05">
      <w:t>486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7F59"/>
    <w:rsid w:val="00070F76"/>
    <w:rsid w:val="000762BD"/>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7F5E"/>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1F175B"/>
    <w:rsid w:val="00221869"/>
    <w:rsid w:val="002225B4"/>
    <w:rsid w:val="002227D3"/>
    <w:rsid w:val="00233D05"/>
    <w:rsid w:val="00234753"/>
    <w:rsid w:val="00236BE6"/>
    <w:rsid w:val="0024382E"/>
    <w:rsid w:val="0028107A"/>
    <w:rsid w:val="0028181A"/>
    <w:rsid w:val="002B0EBE"/>
    <w:rsid w:val="002C0922"/>
    <w:rsid w:val="002E3CB0"/>
    <w:rsid w:val="002E483F"/>
    <w:rsid w:val="003027B5"/>
    <w:rsid w:val="00310BD1"/>
    <w:rsid w:val="00345E61"/>
    <w:rsid w:val="00361459"/>
    <w:rsid w:val="0037075D"/>
    <w:rsid w:val="00381585"/>
    <w:rsid w:val="003A043E"/>
    <w:rsid w:val="003A127E"/>
    <w:rsid w:val="003A2F6F"/>
    <w:rsid w:val="003A4D2B"/>
    <w:rsid w:val="003A5012"/>
    <w:rsid w:val="003B483C"/>
    <w:rsid w:val="003C3B12"/>
    <w:rsid w:val="003D5C71"/>
    <w:rsid w:val="003D7E9E"/>
    <w:rsid w:val="003E372F"/>
    <w:rsid w:val="003E4B84"/>
    <w:rsid w:val="003F068A"/>
    <w:rsid w:val="0041253B"/>
    <w:rsid w:val="00435973"/>
    <w:rsid w:val="00440519"/>
    <w:rsid w:val="004546E8"/>
    <w:rsid w:val="0045574E"/>
    <w:rsid w:val="00461223"/>
    <w:rsid w:val="00464896"/>
    <w:rsid w:val="00474DB5"/>
    <w:rsid w:val="00480EC2"/>
    <w:rsid w:val="00481338"/>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5F7842"/>
    <w:rsid w:val="006010A0"/>
    <w:rsid w:val="0060117D"/>
    <w:rsid w:val="006070B2"/>
    <w:rsid w:val="00621987"/>
    <w:rsid w:val="006223C9"/>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20F0"/>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5CE7"/>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B6C3E"/>
    <w:rsid w:val="00AC2714"/>
    <w:rsid w:val="00AC5258"/>
    <w:rsid w:val="00AD44B9"/>
    <w:rsid w:val="00AD4D68"/>
    <w:rsid w:val="00AE4162"/>
    <w:rsid w:val="00AE4863"/>
    <w:rsid w:val="00AF79E9"/>
    <w:rsid w:val="00B01AF5"/>
    <w:rsid w:val="00B06E4D"/>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3534"/>
    <w:rsid w:val="00C674B3"/>
    <w:rsid w:val="00C716A6"/>
    <w:rsid w:val="00C71724"/>
    <w:rsid w:val="00C71831"/>
    <w:rsid w:val="00C75A0A"/>
    <w:rsid w:val="00C80D88"/>
    <w:rsid w:val="00C83E11"/>
    <w:rsid w:val="00C909C7"/>
    <w:rsid w:val="00C93DF7"/>
    <w:rsid w:val="00C940E6"/>
    <w:rsid w:val="00C943CD"/>
    <w:rsid w:val="00C9751D"/>
    <w:rsid w:val="00CA55ED"/>
    <w:rsid w:val="00CA72B4"/>
    <w:rsid w:val="00CB5ADE"/>
    <w:rsid w:val="00CC25EE"/>
    <w:rsid w:val="00CD0B9A"/>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967AC"/>
    <w:rsid w:val="00DB5374"/>
    <w:rsid w:val="00DB6980"/>
    <w:rsid w:val="00DC0F2D"/>
    <w:rsid w:val="00DC797A"/>
    <w:rsid w:val="00DD1A1A"/>
    <w:rsid w:val="00DD72CC"/>
    <w:rsid w:val="00DD73DB"/>
    <w:rsid w:val="00DE3346"/>
    <w:rsid w:val="00DE4617"/>
    <w:rsid w:val="00DF282B"/>
    <w:rsid w:val="00DF726E"/>
    <w:rsid w:val="00E102A4"/>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A544A"/>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21987"/>
    <w:rPr>
      <w:color w:val="808080"/>
      <w:bdr w:space="0" w:sz="0" w:color="auto" w:val="none"/>
      <w:shd w:fill="auto" w:color="auto" w:val="clear"/>
    </w:rPr>
  </w:style>
  <w:style w:customStyle="true" w:styleId="eSPISCCParagraphDefaultFont" w:type="character">
    <w:name w:val="eSPIS_CC_Paragraph Default Font"/>
    <w:basedOn w:val="Zadanifontodlomka"/>
    <w:rsid w:val="0062198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2198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2198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2198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21987"/>
    <w:rPr>
      <w:color w:val="808080"/>
      <w:bdr w:color="auto" w:space="0" w:sz="0" w:val="none"/>
      <w:shd w:color="auto" w:fill="auto" w:val="clear"/>
    </w:rPr>
  </w:style>
  <w:style w:customStyle="1" w:styleId="eSPISCCParagraphDefaultFont" w:type="character">
    <w:name w:val="eSPIS_CC_Paragraph Default Font"/>
    <w:basedOn w:val="Zadanifontodlomka"/>
    <w:rsid w:val="0062198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2198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2198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2198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St-162/2010-486</izvorni_sadrzaj>
    <derivirana_varijabla naziv="DomainObject.Oznaka_1">St-162/2010-486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St-162/2010-486</izvorni_sadrzaj>
    <derivirana_varijabla naziv="DomainObject.PoslovniBrojDokumenta_1">St-162/2010-486</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671DE3-4C7B-4507-B655-A5D02F0355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1507</properties:Words>
  <properties:Characters>8721</properties:Characters>
  <properties:Lines>162</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2015-10-29T10:51:00Z</dcterms:created>
  <dc:creator>dcmelik</dc:creator>
  <cp:lastModifiedBy>Jasna Radulović</cp:lastModifiedBy>
  <cp:lastPrinted>2015-10-29T10:51:00Z</cp:lastPrinted>
  <dcterms:modified xmlns:xsi="http://www.w3.org/2001/XMLSchema-instance" xsi:type="dcterms:W3CDTF">2015-10-29T10:52:00Z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St-162/2010-486 / Odluka - Rješenje - dosuda</vt:lpwstr>
  </prop:property>
  <prop:property name="CC_coloring" pid="4" fmtid="{D5CDD505-2E9C-101B-9397-08002B2CF9AE}">
    <vt:bool>false</vt:bool>
  </prop:property>
  <prop:property name="BrojStranica" pid="5" fmtid="{D5CDD505-2E9C-101B-9397-08002B2CF9AE}">
    <vt:i4>4</vt:i4>
  </prop:property>
</prop:Properties>
</file>