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3a6a" w14:paraId="9cb3a6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119C9">
        <w:t>2923</w:t>
      </w:r>
      <w:r w:rsidR="00FB73AC">
        <w:t>/1</w:t>
      </w:r>
      <w:r w:rsidR="007A5952">
        <w:t>6</w:t>
      </w:r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A5952">
        <w:t xml:space="preserve"> </w:t>
      </w:r>
      <w:r w:rsidR="00E119C9">
        <w:t>BEN-TRON d.o.o. Zelčin, Oslobođenja 58, OIB: 91195623590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12393C">
        <w:t>2</w:t>
      </w:r>
      <w:r w:rsidR="007A5952">
        <w:t>0</w:t>
      </w:r>
      <w:r w:rsidR="003B50C7">
        <w:t>.</w:t>
      </w:r>
      <w:r w:rsidR="00934B4D">
        <w:t xml:space="preserve"> </w:t>
      </w:r>
      <w:r w:rsidR="007A5952">
        <w:t>prosinca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723A1">
        <w:t>3</w:t>
      </w:r>
      <w:r w:rsidR="00224AFF">
        <w:t xml:space="preserve">. </w:t>
      </w:r>
      <w:r w:rsidR="008723A1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2393C">
        <w:rPr>
          <w:bCs/>
        </w:rPr>
        <w:t xml:space="preserve"> </w:t>
      </w:r>
      <w:r w:rsidR="0012393C">
        <w:t>BEN-TRON d.o.o. Zelčin, Oslobođenja 58, OIB: 91195623590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12393C">
        <w:t xml:space="preserve">22.048,67 </w:t>
      </w:r>
      <w:r>
        <w:t>kn</w:t>
      </w:r>
      <w:r w:rsidR="00E53A37">
        <w:t xml:space="preserve">, na dan </w:t>
      </w:r>
      <w:r w:rsidR="0012393C">
        <w:t>16</w:t>
      </w:r>
      <w:r w:rsidR="0098599D">
        <w:t>.</w:t>
      </w:r>
      <w:r w:rsidR="00F66487">
        <w:t xml:space="preserve"> </w:t>
      </w:r>
      <w:r w:rsidR="007A5952">
        <w:t>prosinca</w:t>
      </w:r>
      <w:r w:rsidR="003A5987">
        <w:t xml:space="preserve"> 201</w:t>
      </w:r>
      <w:r w:rsidR="007A5952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12393C">
        <w:t xml:space="preserve">– član uprave </w:t>
      </w:r>
      <w:r w:rsidR="00237553">
        <w:t>dužnik</w:t>
      </w:r>
      <w:r w:rsidR="00ED5BEB">
        <w:t>a</w:t>
      </w:r>
      <w:r w:rsidR="0012393C">
        <w:t xml:space="preserve"> Marko Benko, Valpovo, Matije Gupca 43, OIB: </w:t>
      </w:r>
      <w:r w:rsidR="004D43FA">
        <w:t>45026254668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4D43FA">
        <w:t>2923</w:t>
      </w:r>
      <w:r w:rsidR="000C26C6">
        <w:t>-1</w:t>
      </w:r>
      <w:r w:rsidR="007079E7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7C5DCB">
        <w:t>3</w:t>
      </w:r>
      <w:r w:rsidR="0054259D">
        <w:t xml:space="preserve">. </w:t>
      </w:r>
      <w:r w:rsidR="007C5DC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560084">
        <w:t>24.3.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2393C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43FA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A602C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19C9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St-2923/2016</izvorni_sadrzaj>
    <derivirana_varijabla naziv="DomainObject.Predmet.OznakaBroj_1">St-2923/2016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BEN-TRON d.o.o. za proizvodnju i usluge</izvorni_sadrzaj>
    <derivirana_varijabla naziv="DomainObject.Predmet.ProtustrankaFormated_1">  BEN-TRON d.o.o. za proizvodnju i usluge</derivirana_varijabla>
  </DomainObject.Predmet.ProtustrankaFormated>
  <DomainObject.Predmet.ProtustrankaFormatedOIB>
    <izvorni_sadrzaj>  BEN-TRON d.o.o. za proizvodnju i usluge, OIB 91195623590</izvorni_sadrzaj>
    <derivirana_varijabla naziv="DomainObject.Predmet.ProtustrankaFormatedOIB_1">  BEN-TRON d.o.o. za proizvodnju i usluge, OIB 91195623590</derivirana_varijabla>
  </DomainObject.Predmet.ProtustrankaFormatedOIB>
  <DomainObject.Predmet.ProtustrankaFormatedWithAdress>
    <izvorni_sadrzaj> BEN-TRON d.o.o. za proizvodnju i usluge, Oslobođenja 58, 31227 Zelčin</izvorni_sadrzaj>
    <derivirana_varijabla naziv="DomainObject.Predmet.ProtustrankaFormatedWithAdress_1"> BEN-TRON d.o.o. za proizvodnju i usluge, Oslobođenja 58, 31227 Zelčin</derivirana_varijabla>
  </DomainObject.Predmet.ProtustrankaFormatedWithAdress>
  <DomainObject.Predmet.ProtustrankaFormatedWithAdressOIB>
    <izvorni_sadrzaj> BEN-TRON d.o.o. za proizvodnju i usluge, OIB 91195623590, Oslobođenja 58, 31227 Zelčin</izvorni_sadrzaj>
    <derivirana_varijabla naziv="DomainObject.Predmet.ProtustrankaFormatedWithAdressOIB_1"> BEN-TRON d.o.o. za proizvodnju i usluge, OIB 91195623590, Oslobođenja 58, 31227 Zelčin</derivirana_varijabla>
  </DomainObject.Predmet.ProtustrankaFormatedWithAdressOIB>
  <DomainObject.Predmet.ProtustrankaWithAdress>
    <izvorni_sadrzaj>BEN-TRON d.o.o. za proizvodnju i usluge Oslobođenja 58, 31227 Zelčin</izvorni_sadrzaj>
    <derivirana_varijabla naziv="DomainObject.Predmet.ProtustrankaWithAdress_1">BEN-TRON d.o.o. za proizvodnju i usluge Oslobođenja 58, 31227 Zelčin</derivirana_varijabla>
  </DomainObject.Predmet.ProtustrankaWithAdress>
  <DomainObject.Predmet.ProtustrankaWithAdressOIB>
    <izvorni_sadrzaj>BEN-TRON d.o.o. za proizvodnju i usluge, OIB 91195623590, Oslobođenja 58, 31227 Zelčin</izvorni_sadrzaj>
    <derivirana_varijabla naziv="DomainObject.Predmet.ProtustrankaWithAdressOIB_1">BEN-TRON d.o.o. za proizvodnju i usluge, OIB 91195623590, Oslobođenja 58, 31227 Zelčin</derivirana_varijabla>
  </DomainObject.Predmet.ProtustrankaWithAdressOIB>
  <DomainObject.Predmet.ProtustrankaNazivFormated>
    <izvorni_sadrzaj>BEN-TRON d.o.o. za proizvodnju i usluge</izvorni_sadrzaj>
    <derivirana_varijabla naziv="DomainObject.Predmet.ProtustrankaNazivFormated_1">BEN-TRON d.o.o. za proizvodnju i usluge</derivirana_varijabla>
  </DomainObject.Predmet.ProtustrankaNazivFormated>
  <DomainObject.Predmet.ProtustrankaNazivFormatedOIB>
    <izvorni_sadrzaj>BEN-TRON d.o.o. za proizvodnju i usluge, OIB 91195623590</izvorni_sadrzaj>
    <derivirana_varijabla naziv="DomainObject.Predmet.ProtustrankaNazivFormatedOIB_1">BEN-TRON d.o.o. za proizvodnju i usluge, OIB 91195623590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BEN-TRON d.o.o. za proizvodnju i usluge</item>
    </izvorni_sadrzaj>
    <derivirana_varijabla naziv="DomainObject.Predmet.ProtuStrankaListFormated_1">
      <item>BEN-TRON d.o.o. za proizvodnju i usluge</item>
    </derivirana_varijabla>
  </DomainObject.Predmet.ProtuStrankaListFormated>
  <DomainObject.Predmet.ProtuStrankaListFormatedOIB>
    <izvorni_sadrzaj>
      <item>BEN-TRON d.o.o. za proizvodnju i usluge, OIB 91195623590</item>
    </izvorni_sadrzaj>
    <derivirana_varijabla naziv="DomainObject.Predmet.ProtuStrankaListFormatedOIB_1">
      <item>BEN-TRON d.o.o. za proizvodnju i usluge, OIB 91195623590</item>
    </derivirana_varijabla>
  </DomainObject.Predmet.ProtuStrankaListFormatedOIB>
  <DomainObject.Predmet.ProtuStrankaListFormatedWithAdress>
    <izvorni_sadrzaj>
      <item>BEN-TRON d.o.o. za proizvodnju i usluge, Oslobođenja 58, 31227 Zelčin</item>
    </izvorni_sadrzaj>
    <derivirana_varijabla naziv="DomainObject.Predmet.ProtuStrankaListFormatedWithAdress_1">
      <item>BEN-TRON d.o.o. za proizvodnju i usluge, Oslobođenja 58, 31227 Zelčin</item>
    </derivirana_varijabla>
  </DomainObject.Predmet.ProtuStrankaListFormatedWithAdress>
  <DomainObject.Predmet.ProtuStrankaListFormatedWithAdressOIB>
    <izvorni_sadrzaj>
      <item>BEN-TRON d.o.o. za proizvodnju i usluge, OIB 91195623590, Oslobođenja 58, 31227 Zelčin</item>
    </izvorni_sadrzaj>
    <derivirana_varijabla naziv="DomainObject.Predmet.ProtuStrankaListFormatedWithAdressOIB_1">
      <item>BEN-TRON d.o.o. za proizvodnju i usluge, OIB 91195623590, Oslobođenja 58, 31227 Zelčin</item>
    </derivirana_varijabla>
  </DomainObject.Predmet.ProtuStrankaListFormatedWithAdressOIB>
  <DomainObject.Predmet.ProtuStrankaListNazivFormated>
    <izvorni_sadrzaj>
      <item>BEN-TRON d.o.o. za proizvodnju i usluge</item>
    </izvorni_sadrzaj>
    <derivirana_varijabla naziv="DomainObject.Predmet.ProtuStrankaListNazivFormated_1">
      <item>BEN-TRON d.o.o. za proizvodnju i usluge</item>
    </derivirana_varijabla>
  </DomainObject.Predmet.ProtuStrankaListNazivFormated>
  <DomainObject.Predmet.ProtuStrankaListNazivFormatedOIB>
    <izvorni_sadrzaj>
      <item>BEN-TRON d.o.o. za proizvodnju i usluge, OIB 91195623590</item>
    </izvorni_sadrzaj>
    <derivirana_varijabla naziv="DomainObject.Predmet.ProtuStrankaListNazivFormatedOIB_1">
      <item>BEN-TRON d.o.o. za proizvodnju i usluge, OIB 91195623590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BEN-TRON d.o.o. za proizvodnju i usluge</izvorni_sadrzaj>
    <derivirana_varijabla naziv="DomainObject.Predmet.ProtustrankaIDrugi_1">BEN-TRON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BEN-TRON d.o.o. za proizvodnju i usluge, OIB 91195623590, Oslobođenja 58, 31227 Zelčin</izvorni_sadrzaj>
    <derivirana_varijabla naziv="DomainObject.Predmet.ProtustrankaIDrugiAdressOIB_1">BEN-TRON d.o.o. za proizvodnju i usluge, OIB 91195623590, Oslobođenja 58,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BEN-TRON d.o.o. za proizvodnju i usluge</item>
    </izvorni_sadrzaj>
    <derivirana_varijabla naziv="DomainObject.Predmet.SudioniciListNaziv_1">
      <item>FINA RC OSIJEK</item>
      <item>BEN-TRON d.o.o. za proizvodnju i usluge</item>
    </derivirana_varijabla>
  </DomainObject.Predmet.SudioniciListNaziv>
  <DomainObject.Predmet.SudioniciListAdressOIB>
    <izvorni_sadrzaj>
      <item>FINA RC OSIJEK, OIB 85821130368</item>
      <item>BEN-TRON d.o.o. za proizvodnju i usluge, OIB 91195623590, Oslobođenja 58,31227 Zelčin</item>
    </izvorni_sadrzaj>
    <derivirana_varijabla naziv="DomainObject.Predmet.SudioniciListAdressOIB_1">
      <item>FINA RC OSIJEK, OIB 85821130368</item>
      <item>BEN-TRON d.o.o. za proizvodnju i usluge, OIB 91195623590, Oslobođenja 58,31227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91195623590</item>
    </izvorni_sadrzaj>
    <derivirana_varijabla naziv="DomainObject.Predmet.SudioniciListNazivOIB_1">
      <item>, OIB 85821130368</item>
      <item>, OIB 91195623590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2017-02-03T09:07:00Z</dcterms:created>
  <dc:creator>Korisnik</dc:creator>
  <cp:lastModifiedBy>Sanda Gučić</cp:lastModifiedBy>
  <cp:lastPrinted>2017-02-03T09:04:00Z</cp:lastPrinted>
  <dcterms:modified xmlns:xsi="http://www.w3.org/2001/XMLSchema-instance" xsi:type="dcterms:W3CDTF">2017-02-06T07:15:00Z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