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ef48d" w14:paraId="01ef48d" w:rsidRDefault="00CF17CE" w:rsidP="00CF17CE" w:rsidR="00CF17CE">
      <w:pPr>
        <w15:collapsed w:val="false"/>
      </w:pPr>
      <w:bookmarkStart w:name="_GoBack" w:id="0"/>
      <w:bookmarkEnd w:id="0"/>
    </w:p>
    <w:p w:rsidRDefault="00CF17CE" w:rsidP="00CF17CE" w:rsidR="00CF17CE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F17CE" w:rsidP="00CF17CE" w:rsidR="00CF17CE" w:rsidRPr="00D21A2C"/>
    <w:p w:rsidRDefault="00CF17CE" w:rsidP="00CF17CE" w:rsidR="00CF17C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F17CE" w:rsidP="00CF17CE" w:rsidR="00CF17C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CF17CE" w:rsidP="00CF17CE" w:rsidR="00CF17CE"/>
    <w:p w:rsidRDefault="00A0418F" w:rsidP="00CF17CE" w:rsidR="00A0418F"/>
    <w:p w:rsidRDefault="00CF17CE" w:rsidP="00CF17CE" w:rsidR="00CF17CE"/>
    <w:p w:rsidRDefault="00CF17CE" w:rsidP="00CF17CE" w:rsidR="00CF17CE" w:rsidRPr="005D03D2">
      <w:pPr>
        <w:jc w:val="center"/>
        <w:rPr>
          <w:b/>
        </w:rPr>
      </w:pPr>
      <w:r>
        <w:t xml:space="preserve">Z A K L J U Č A K </w:t>
      </w:r>
    </w:p>
    <w:p w:rsidRDefault="00CF17CE" w:rsidP="00CF17CE" w:rsidR="00CF17CE" w:rsidRPr="005D03D2">
      <w:pPr>
        <w:jc w:val="center"/>
      </w:pPr>
    </w:p>
    <w:p w:rsidRDefault="00CF17CE" w:rsidP="00CF17CE" w:rsidR="00CF17CE"/>
    <w:p w:rsidRDefault="00CF17CE" w:rsidP="00CF17CE" w:rsidR="00CF17CE">
      <w:pPr>
        <w:pStyle w:val="Tijeloteksta"/>
        <w:ind w:firstLine="720"/>
      </w:pPr>
      <w:r>
        <w:t xml:space="preserve">Trgovački sud u Osijeku, po sucu pojedincu Jadranki Herman kao stečajnom sucu, u stečajnom postupku nad dužnikom VOLIM BARANJU d.o.o. za proizvodnju, trgovinu i turizam, u stečaju, Draž, Planinska 71, MBS: 030067353, OIB: 73384501678, dana 24. rujna 2018.           </w:t>
      </w:r>
    </w:p>
    <w:p w:rsidRDefault="00CF17CE" w:rsidP="00CF17CE" w:rsidR="00CF17CE" w:rsidRPr="004E2336">
      <w:pPr>
        <w:pStyle w:val="Tijeloteksta"/>
        <w:ind w:firstLine="720"/>
      </w:pPr>
      <w:r>
        <w:t xml:space="preserve">            </w:t>
      </w:r>
    </w:p>
    <w:p w:rsidRDefault="00CF17CE" w:rsidP="00CF17CE" w:rsidR="00CF17CE" w:rsidRPr="005D03D2">
      <w:pPr>
        <w:jc w:val="center"/>
      </w:pPr>
      <w:r>
        <w:t xml:space="preserve">z a k l j u č </w:t>
      </w:r>
      <w:r w:rsidRPr="005D03D2">
        <w:t xml:space="preserve"> i o   j e</w:t>
      </w:r>
    </w:p>
    <w:p w:rsidRDefault="00A60048" w:rsidP="00922070" w:rsidR="00A60048"/>
    <w:p w:rsidRDefault="00B37162" w:rsidP="00922070" w:rsidR="00B37162" w:rsidRPr="00A56185"/>
    <w:p w:rsidRDefault="00497B94" w:rsidP="00497B94" w:rsidR="007E2C00">
      <w:pPr>
        <w:ind w:left="1068"/>
        <w:jc w:val="both"/>
      </w:pPr>
      <w:r>
        <w:t>I</w:t>
      </w:r>
      <w:r>
        <w:tab/>
      </w:r>
      <w:r w:rsidR="00FF53EC" w:rsidRPr="00A56185">
        <w:t>Određuje se ročište za</w:t>
      </w:r>
      <w:r w:rsidR="006115EB">
        <w:t xml:space="preserve"> određivanje vrijednosti nekretnina</w:t>
      </w:r>
      <w:r w:rsidR="00830AAE">
        <w:t xml:space="preserve"> :</w:t>
      </w:r>
    </w:p>
    <w:p w:rsidRDefault="00081476" w:rsidP="00497B94" w:rsidR="00081476" w:rsidRPr="00E1030F">
      <w:pPr>
        <w:ind w:left="1068"/>
        <w:jc w:val="both"/>
      </w:pPr>
    </w:p>
    <w:p w:rsidRDefault="00CF17CE" w:rsidP="00CF17CE" w:rsidR="00CF17CE">
      <w:pPr>
        <w:pStyle w:val="Tijeloteksta"/>
        <w:ind w:left="705"/>
        <w:rPr>
          <w:bCs/>
        </w:rPr>
      </w:pPr>
    </w:p>
    <w:p w:rsidRDefault="00CF17CE" w:rsidP="00CF17CE" w:rsidR="00CF17CE">
      <w:pPr>
        <w:numPr>
          <w:ilvl w:val="0"/>
          <w:numId w:val="8"/>
        </w:numPr>
        <w:ind w:left="1128"/>
        <w:jc w:val="both"/>
      </w:pPr>
      <w:r>
        <w:t>Zk. ul. 1005 k.o. Podolje:</w:t>
      </w:r>
    </w:p>
    <w:p w:rsidRDefault="00CF17CE" w:rsidP="00CF17CE" w:rsidR="00CF17CE">
      <w:pPr>
        <w:pStyle w:val="Odlomakpopisa"/>
        <w:ind w:left="1128"/>
        <w:jc w:val="both"/>
      </w:pPr>
      <w:r>
        <w:t>- kč.br. 1810 u naravi oranica Staro selo, površine 1777 m2,</w:t>
      </w:r>
    </w:p>
    <w:p w:rsidRDefault="00CF17CE" w:rsidP="00CF17CE" w:rsidR="00CF17CE">
      <w:pPr>
        <w:pStyle w:val="Odlomakpopisa"/>
        <w:ind w:left="1128"/>
        <w:jc w:val="both"/>
      </w:pPr>
      <w:r>
        <w:t>- kč.br. 2380 u naravi oranica Lašković, površine 1636 m2,</w:t>
      </w:r>
    </w:p>
    <w:p w:rsidRDefault="00CF17CE" w:rsidP="00CF17CE" w:rsidR="00CF17CE">
      <w:pPr>
        <w:pStyle w:val="Odlomakpopisa"/>
        <w:ind w:left="1128"/>
        <w:jc w:val="both"/>
      </w:pPr>
      <w:r>
        <w:t>- kč.br. 2530 u naravi oranica Lašković, površine 2317 m2,</w:t>
      </w:r>
    </w:p>
    <w:p w:rsidRDefault="00CF17CE" w:rsidP="00CF17CE" w:rsidR="00CF17CE">
      <w:pPr>
        <w:pStyle w:val="Odlomakpopisa"/>
        <w:ind w:left="1128"/>
        <w:jc w:val="both"/>
      </w:pPr>
      <w:r>
        <w:t xml:space="preserve">- kč.br. 2537 u naravi oranica Lašković, površine 1109 m2, </w:t>
      </w:r>
    </w:p>
    <w:p w:rsidRDefault="00CF17CE" w:rsidP="00CF17CE" w:rsidR="00CF17CE">
      <w:pPr>
        <w:pStyle w:val="Odlomakpopisa"/>
        <w:ind w:left="1128"/>
        <w:jc w:val="both"/>
      </w:pPr>
      <w:r>
        <w:t>- kč.br. 2917 u naravi oranica Lašković, površine 2014 m2,</w:t>
      </w:r>
    </w:p>
    <w:p w:rsidRDefault="00CF17CE" w:rsidP="00CF17CE" w:rsidR="00CF17CE">
      <w:pPr>
        <w:pStyle w:val="Odlomakpopisa"/>
        <w:ind w:left="1128"/>
        <w:jc w:val="both"/>
      </w:pPr>
      <w:r>
        <w:t>- kč.br. 3036  u naravi oranica Lašković, površine 2104 m2,</w:t>
      </w:r>
    </w:p>
    <w:p w:rsidRDefault="00CF17CE" w:rsidP="00CF17CE" w:rsidR="00CF17CE">
      <w:pPr>
        <w:pStyle w:val="Odlomakpopisa"/>
        <w:ind w:left="1128"/>
        <w:jc w:val="both"/>
      </w:pPr>
      <w:r>
        <w:t>- kč.br. 3041 u naravi oranica Lašković, površine 5409 m2,</w:t>
      </w:r>
    </w:p>
    <w:p w:rsidRDefault="00CF17CE" w:rsidP="00CF17CE" w:rsidR="00CF17CE">
      <w:pPr>
        <w:pStyle w:val="Odlomakpopisa"/>
        <w:ind w:left="1128"/>
        <w:jc w:val="both"/>
      </w:pPr>
      <w:r>
        <w:t xml:space="preserve">na navedenim nekretninama upisano je razlučno pravo u korist razlučnih  vjerovnika Republika Hrvatska, Republika Hrvatska Ministarstvo financija Područni ured Slavonije i Baranje. </w:t>
      </w:r>
    </w:p>
    <w:p w:rsidRDefault="00CF17CE" w:rsidP="00CF17CE" w:rsidR="00CF17CE">
      <w:pPr>
        <w:ind w:left="1128"/>
        <w:jc w:val="both"/>
      </w:pPr>
    </w:p>
    <w:p w:rsidRDefault="00CF17CE" w:rsidP="00CF17CE" w:rsidR="00CF17CE">
      <w:pPr>
        <w:numPr>
          <w:ilvl w:val="0"/>
          <w:numId w:val="8"/>
        </w:numPr>
        <w:ind w:left="1128"/>
        <w:jc w:val="both"/>
      </w:pPr>
      <w:r>
        <w:t>Zk. ul. 1608 k.o. Draž:</w:t>
      </w:r>
    </w:p>
    <w:p w:rsidRDefault="00CF17CE" w:rsidP="00CF17CE" w:rsidR="00CF17CE">
      <w:pPr>
        <w:pStyle w:val="Odlomakpopisa"/>
        <w:ind w:left="1128"/>
        <w:jc w:val="both"/>
      </w:pPr>
      <w:r>
        <w:t>- kč.br. 78 u naravi oranica Stare livade, površine 16382 m2,</w:t>
      </w:r>
    </w:p>
    <w:p w:rsidRDefault="00CF17CE" w:rsidP="00CF17CE" w:rsidR="00CF17CE">
      <w:pPr>
        <w:pStyle w:val="Odlomakpopisa"/>
        <w:ind w:left="1128"/>
        <w:jc w:val="both"/>
      </w:pPr>
      <w:r>
        <w:t>- kč.br. 94  u naravi oranica Stare livade, površine 4062 m2,</w:t>
      </w:r>
    </w:p>
    <w:p w:rsidRDefault="00CF17CE" w:rsidP="00CF17CE" w:rsidR="00CF17CE">
      <w:pPr>
        <w:pStyle w:val="Odlomakpopisa"/>
        <w:ind w:left="1128"/>
        <w:jc w:val="both"/>
      </w:pPr>
      <w:r>
        <w:t>- kč.br. 325 u naravi oranica Nove livade, površine 2514 m2,</w:t>
      </w:r>
    </w:p>
    <w:p w:rsidRDefault="00CF17CE" w:rsidP="00CF17CE" w:rsidR="00CF17CE">
      <w:pPr>
        <w:pStyle w:val="Odlomakpopisa"/>
        <w:ind w:left="1128"/>
        <w:jc w:val="both"/>
      </w:pPr>
      <w:r>
        <w:t>- kč.br. 948 u naravi oranica u selu, površine 11544 m2,</w:t>
      </w:r>
    </w:p>
    <w:p w:rsidRDefault="00CF17CE" w:rsidP="00CF17CE" w:rsidR="00CF17CE">
      <w:pPr>
        <w:pStyle w:val="Odlomakpopisa"/>
        <w:ind w:left="1128"/>
        <w:jc w:val="both"/>
      </w:pPr>
      <w:r>
        <w:t>- kč.br. 1400 u naravi oranica Mlaka , površine 2084 m2,</w:t>
      </w:r>
    </w:p>
    <w:p w:rsidRDefault="00CF17CE" w:rsidP="00CF17CE" w:rsidR="00CF17CE">
      <w:pPr>
        <w:pStyle w:val="Odlomakpopisa"/>
        <w:ind w:left="1128"/>
        <w:jc w:val="both"/>
      </w:pPr>
      <w:r>
        <w:t>- kč.br. 1552/3 u naravi oranica Ravnica , površine 1014 m2,</w:t>
      </w:r>
    </w:p>
    <w:p w:rsidRDefault="00CF17CE" w:rsidP="00CF17CE" w:rsidR="00CF17CE">
      <w:pPr>
        <w:pStyle w:val="Odlomakpopisa"/>
        <w:ind w:left="1128"/>
        <w:jc w:val="both"/>
      </w:pPr>
      <w:r>
        <w:t>- kč.br. 1918 u naravi oranica Trojnaš, površine 1253 m2,</w:t>
      </w:r>
    </w:p>
    <w:p w:rsidRDefault="00CF17CE" w:rsidP="00CF17CE" w:rsidR="00CF17CE">
      <w:pPr>
        <w:pStyle w:val="Odlomakpopisa"/>
        <w:ind w:left="1128"/>
        <w:jc w:val="both"/>
      </w:pPr>
      <w:r>
        <w:t>- kč.br. 1929  u naravi oranica Ravnica, površine 3073 m2,</w:t>
      </w:r>
    </w:p>
    <w:p w:rsidRDefault="00CF17CE" w:rsidP="00CF17CE" w:rsidR="00CF17CE">
      <w:pPr>
        <w:pStyle w:val="Odlomakpopisa"/>
        <w:ind w:left="1128"/>
        <w:jc w:val="both"/>
      </w:pPr>
      <w:r>
        <w:t>- kč.br. 3541 u naravi oranica Kraljica, površine 6070 m2,</w:t>
      </w:r>
    </w:p>
    <w:p w:rsidRDefault="00CF17CE" w:rsidP="00CF17CE" w:rsidR="00CF17CE">
      <w:pPr>
        <w:pStyle w:val="Odlomakpopisa"/>
        <w:ind w:left="1128"/>
        <w:jc w:val="both"/>
      </w:pPr>
      <w:r>
        <w:t>- kč.br. 3542 u naravi oranica Kraljica, površine 2955 m2,</w:t>
      </w:r>
    </w:p>
    <w:p w:rsidRDefault="00CF17CE" w:rsidP="00A0418F" w:rsidR="00CF17CE">
      <w:pPr>
        <w:pStyle w:val="Odlomakpopisa"/>
        <w:ind w:left="1128"/>
        <w:jc w:val="both"/>
      </w:pPr>
      <w:r>
        <w:t>- kč.br. 3543 u naravi oranica Kraljica, površine 2540 m2,</w:t>
      </w:r>
    </w:p>
    <w:p w:rsidRDefault="00CF17CE" w:rsidP="00CF17CE" w:rsidR="00CF17CE">
      <w:pPr>
        <w:pStyle w:val="Odlomakpopisa"/>
        <w:ind w:left="1128"/>
        <w:jc w:val="both"/>
      </w:pPr>
      <w:r>
        <w:t>- kč.br. 3544 u naravi oranica Kraljica, površine 1262  m2,</w:t>
      </w:r>
    </w:p>
    <w:p w:rsidRDefault="00635738" w:rsidP="00635738" w:rsidR="00635738">
      <w:pPr>
        <w:pStyle w:val="Odlomakpopisa"/>
        <w:ind w:left="1128"/>
        <w:jc w:val="center"/>
      </w:pPr>
      <w:r>
        <w:lastRenderedPageBreak/>
        <w:t>2</w:t>
      </w:r>
    </w:p>
    <w:p w:rsidRDefault="00635738" w:rsidP="00635738" w:rsidR="00635738">
      <w:pPr>
        <w:pStyle w:val="Odlomakpopisa"/>
        <w:ind w:left="1128"/>
        <w:jc w:val="center"/>
      </w:pPr>
    </w:p>
    <w:p w:rsidRDefault="00635738" w:rsidP="00635738" w:rsidR="00635738">
      <w:pPr>
        <w:pStyle w:val="Odlomakpopisa"/>
        <w:ind w:left="1128"/>
        <w:jc w:val="center"/>
      </w:pPr>
    </w:p>
    <w:p w:rsidRDefault="00635738" w:rsidP="00635738" w:rsidR="00635738">
      <w:pPr>
        <w:pStyle w:val="Odlomakpopisa"/>
        <w:ind w:left="1128"/>
        <w:jc w:val="center"/>
      </w:pPr>
    </w:p>
    <w:p w:rsidRDefault="00CF17CE" w:rsidP="00CF17CE" w:rsidR="00CF17CE">
      <w:pPr>
        <w:pStyle w:val="Odlomakpopisa"/>
        <w:ind w:left="1128"/>
        <w:jc w:val="both"/>
      </w:pPr>
      <w:r>
        <w:t>- kč.br. 3545 u naravi oranica Kraljica, površine 1438 m2,</w:t>
      </w:r>
    </w:p>
    <w:p w:rsidRDefault="00CF17CE" w:rsidP="00CF17CE" w:rsidR="00CF17CE">
      <w:pPr>
        <w:pStyle w:val="Odlomakpopisa"/>
        <w:ind w:left="1128"/>
        <w:jc w:val="both"/>
      </w:pPr>
      <w:r>
        <w:t>- kč.br. 3546 u naravi oranica Kraljica, površine 1450m2,</w:t>
      </w:r>
    </w:p>
    <w:p w:rsidRDefault="00CF17CE" w:rsidP="00CF17CE" w:rsidR="00CF17CE">
      <w:pPr>
        <w:pStyle w:val="Odlomakpopisa"/>
        <w:ind w:left="1128"/>
        <w:jc w:val="both"/>
      </w:pPr>
      <w:r>
        <w:t>- kč.br. 3547 u naravi oranica Kraljica, površine 1230 m2,</w:t>
      </w:r>
    </w:p>
    <w:p w:rsidRDefault="00CF17CE" w:rsidP="00CF17CE" w:rsidR="00CF17CE">
      <w:pPr>
        <w:pStyle w:val="Odlomakpopisa"/>
        <w:ind w:left="1128"/>
        <w:jc w:val="both"/>
      </w:pPr>
      <w:r>
        <w:t>- kč.br. 3548 u naravi oranica Kraljica, površine 1238 m2,</w:t>
      </w:r>
    </w:p>
    <w:p w:rsidRDefault="00CF17CE" w:rsidP="00CF17CE" w:rsidR="00CF17CE">
      <w:pPr>
        <w:pStyle w:val="Odlomakpopisa"/>
        <w:ind w:left="1128"/>
        <w:jc w:val="both"/>
      </w:pPr>
      <w:r>
        <w:t>- kč.br. 3549 u naravi oranica Kraljica, površine 1462 m2,</w:t>
      </w:r>
    </w:p>
    <w:p w:rsidRDefault="00CF17CE" w:rsidP="00CF17CE" w:rsidR="00CF17CE">
      <w:pPr>
        <w:pStyle w:val="Odlomakpopisa"/>
        <w:ind w:left="1128"/>
        <w:jc w:val="both"/>
      </w:pPr>
      <w:r>
        <w:t>- kč.br. 3550 u naravi oranica Kraljica, površine 1917 m2,</w:t>
      </w:r>
    </w:p>
    <w:p w:rsidRDefault="00CF17CE" w:rsidP="00CF17CE" w:rsidR="00CF17CE">
      <w:pPr>
        <w:pStyle w:val="Odlomakpopisa"/>
        <w:ind w:left="1128"/>
        <w:jc w:val="both"/>
      </w:pPr>
      <w:r>
        <w:t>- kč.br. 3551 u naravi oranica Kraljica, površine 1206 m2,</w:t>
      </w:r>
    </w:p>
    <w:p w:rsidRDefault="00CF17CE" w:rsidP="00CF17CE" w:rsidR="00CF17CE">
      <w:pPr>
        <w:pStyle w:val="Odlomakpopisa"/>
        <w:ind w:left="1128"/>
        <w:jc w:val="both"/>
      </w:pPr>
      <w:r>
        <w:t>- kč.br. 3560 u naravi oranica Kraljica, površine 1410m2,</w:t>
      </w:r>
    </w:p>
    <w:p w:rsidRDefault="00CF17CE" w:rsidP="00CF17CE" w:rsidR="00CF17CE">
      <w:pPr>
        <w:pStyle w:val="Odlomakpopisa"/>
        <w:ind w:left="1128"/>
        <w:jc w:val="both"/>
      </w:pPr>
      <w:r>
        <w:t>- kč.br. 3571 u naravi oranica Kraljica, površine 1276 m2,</w:t>
      </w:r>
    </w:p>
    <w:p w:rsidRDefault="00CF17CE" w:rsidP="00CF17CE" w:rsidR="00CF17CE">
      <w:pPr>
        <w:pStyle w:val="Odlomakpopisa"/>
        <w:ind w:left="1128"/>
        <w:jc w:val="both"/>
      </w:pPr>
      <w:r>
        <w:t xml:space="preserve">na navedenim nekretninama upisano je razlučno pravo u korist razlučnih  vjerovnika Republika Hrvatska, Republika Hrvatska Ministarstvo financija Područni ured Slavonije i Baranje. </w:t>
      </w:r>
    </w:p>
    <w:p w:rsidRDefault="00CF17CE" w:rsidP="00CF17CE" w:rsidR="00CF17CE">
      <w:pPr>
        <w:ind w:left="1128"/>
        <w:jc w:val="both"/>
      </w:pPr>
    </w:p>
    <w:p w:rsidRDefault="00CF17CE" w:rsidP="00CF17CE" w:rsidR="00CF17CE">
      <w:pPr>
        <w:numPr>
          <w:ilvl w:val="0"/>
          <w:numId w:val="8"/>
        </w:numPr>
        <w:ind w:left="1128"/>
        <w:jc w:val="both"/>
      </w:pPr>
      <w:r>
        <w:t>Zk. ul.   985 k.o. Podolje:</w:t>
      </w:r>
    </w:p>
    <w:p w:rsidRDefault="00CF17CE" w:rsidP="00CF17CE" w:rsidR="00CF17CE">
      <w:pPr>
        <w:pStyle w:val="Odlomakpopisa"/>
        <w:ind w:left="1128"/>
        <w:jc w:val="both"/>
      </w:pPr>
      <w:r>
        <w:t>- kč.br. 1813 u naravi oranica Staro selo, površine 565 m2,</w:t>
      </w:r>
    </w:p>
    <w:p w:rsidRDefault="00CF17CE" w:rsidP="00CF17CE" w:rsidR="00CF17CE">
      <w:pPr>
        <w:pStyle w:val="Odlomakpopisa"/>
        <w:ind w:left="1128"/>
        <w:jc w:val="both"/>
      </w:pPr>
      <w:r>
        <w:t>- kč.br.  2142 u naravi oranica Lašković, površine 851 m2,</w:t>
      </w:r>
    </w:p>
    <w:p w:rsidRDefault="00CF17CE" w:rsidP="00CF17CE" w:rsidR="00CF17CE">
      <w:pPr>
        <w:pStyle w:val="Odlomakpopisa"/>
        <w:ind w:left="1128"/>
        <w:jc w:val="both"/>
      </w:pPr>
      <w:r>
        <w:t>- kč.br. 2282  u naravi oranica Lašković, površine 225 m2,</w:t>
      </w:r>
    </w:p>
    <w:p w:rsidRDefault="00CF17CE" w:rsidP="00CF17CE" w:rsidR="00CF17CE">
      <w:pPr>
        <w:pStyle w:val="Odlomakpopisa"/>
        <w:ind w:left="1128"/>
        <w:jc w:val="both"/>
      </w:pPr>
      <w:r>
        <w:t>- kč.br. 2289   u naravi oranica Lašković, površine 492m2,</w:t>
      </w:r>
    </w:p>
    <w:p w:rsidRDefault="00CF17CE" w:rsidP="00CF17CE" w:rsidR="00CF17CE">
      <w:pPr>
        <w:pStyle w:val="Odlomakpopisa"/>
        <w:ind w:left="1128"/>
        <w:jc w:val="both"/>
      </w:pPr>
      <w:r>
        <w:t>- kč.br. 2335  u naravi oranica Lašković, površine 209 m2,</w:t>
      </w:r>
    </w:p>
    <w:p w:rsidRDefault="00CF17CE" w:rsidP="00CF17CE" w:rsidR="00CF17CE">
      <w:pPr>
        <w:pStyle w:val="Odlomakpopisa"/>
        <w:ind w:left="1128"/>
        <w:jc w:val="both"/>
      </w:pPr>
      <w:r>
        <w:t>- kč.br. 2337  u naravi oranica Lašković, površine 301 m2,</w:t>
      </w:r>
    </w:p>
    <w:p w:rsidRDefault="00CF17CE" w:rsidP="00CF17CE" w:rsidR="00CF17CE">
      <w:pPr>
        <w:pStyle w:val="Odlomakpopisa"/>
        <w:ind w:left="1128"/>
        <w:jc w:val="both"/>
      </w:pPr>
      <w:r>
        <w:t>- kč.br. 2385 u naravi oranica Lašković, površine 795  m2,</w:t>
      </w:r>
    </w:p>
    <w:p w:rsidRDefault="00CF17CE" w:rsidP="00CF17CE" w:rsidR="00CF17CE">
      <w:pPr>
        <w:pStyle w:val="Odlomakpopisa"/>
        <w:ind w:left="1128"/>
        <w:jc w:val="both"/>
      </w:pPr>
      <w:r>
        <w:t>- kč.br. 2572  u naravi oranica Lašković, površine 450 m2,</w:t>
      </w:r>
    </w:p>
    <w:p w:rsidRDefault="00CF17CE" w:rsidP="00CF17CE" w:rsidR="00CF17CE">
      <w:pPr>
        <w:pStyle w:val="Odlomakpopisa"/>
        <w:ind w:left="1128"/>
        <w:jc w:val="both"/>
      </w:pPr>
      <w:r>
        <w:t>- kč.br. 2573   u naravi oranica Lašković, površine 410 m2,</w:t>
      </w:r>
    </w:p>
    <w:p w:rsidRDefault="00CF17CE" w:rsidP="00CF17CE" w:rsidR="00CF17CE">
      <w:pPr>
        <w:pStyle w:val="Odlomakpopisa"/>
        <w:ind w:left="1128"/>
        <w:jc w:val="both"/>
      </w:pPr>
      <w:r>
        <w:t>- kč.br. 2912 u naravi oranica Lašković, površine 114m2,</w:t>
      </w:r>
    </w:p>
    <w:p w:rsidRDefault="00CF17CE" w:rsidP="00CF17CE" w:rsidR="00CF17CE">
      <w:pPr>
        <w:pStyle w:val="Odlomakpopisa"/>
        <w:ind w:left="1128"/>
        <w:jc w:val="both"/>
      </w:pPr>
      <w:r>
        <w:t>- kč.br. 3038 u naravi oranica Lašković, površine 1922 m2,</w:t>
      </w:r>
    </w:p>
    <w:p w:rsidRDefault="00CF17CE" w:rsidP="00CF17CE" w:rsidR="00CF17CE">
      <w:pPr>
        <w:pStyle w:val="Odlomakpopisa"/>
        <w:ind w:left="1128"/>
        <w:jc w:val="both"/>
      </w:pPr>
      <w:r>
        <w:t>- kč.br. 3039 u naravi oranica Lašković, površine 2155 m2,</w:t>
      </w:r>
    </w:p>
    <w:p w:rsidRDefault="00CF17CE" w:rsidP="00CF17CE" w:rsidR="00CF17CE">
      <w:pPr>
        <w:pStyle w:val="Odlomakpopisa"/>
        <w:ind w:left="1128"/>
        <w:jc w:val="both"/>
      </w:pPr>
      <w:r>
        <w:t>- kč.br. 2040  u naravi oranica Lašković, površine 317 m2,</w:t>
      </w:r>
    </w:p>
    <w:p w:rsidRDefault="00CF17CE" w:rsidP="00CF17CE" w:rsidR="00CF17CE">
      <w:pPr>
        <w:pStyle w:val="Odlomakpopisa"/>
        <w:ind w:left="1128"/>
        <w:jc w:val="both"/>
      </w:pPr>
      <w:r>
        <w:t xml:space="preserve">na navedenim nekretninama upisano je razlučno pravo u korist razlučnog vjerovnika Republika Hrvatska. </w:t>
      </w:r>
    </w:p>
    <w:p w:rsidRDefault="00CF17CE" w:rsidP="00CF17CE" w:rsidR="00CF17CE">
      <w:pPr>
        <w:ind w:left="1128"/>
        <w:jc w:val="both"/>
      </w:pPr>
    </w:p>
    <w:p w:rsidRDefault="00CF17CE" w:rsidP="00CF17CE" w:rsidR="00CF17CE">
      <w:pPr>
        <w:numPr>
          <w:ilvl w:val="0"/>
          <w:numId w:val="8"/>
        </w:numPr>
        <w:ind w:left="1128"/>
        <w:jc w:val="both"/>
      </w:pPr>
      <w:r>
        <w:t>Zk. ul. 1577 k.o. Draž :</w:t>
      </w:r>
    </w:p>
    <w:p w:rsidRDefault="00CF17CE" w:rsidP="00CF17CE" w:rsidR="00CF17CE">
      <w:pPr>
        <w:pStyle w:val="Odlomakpopisa"/>
        <w:ind w:left="1128"/>
        <w:jc w:val="both"/>
      </w:pPr>
      <w:r>
        <w:t xml:space="preserve">- kč.br. 1551/1 u naravi oranica Ravnica,   površine 555 m2,   </w:t>
      </w:r>
    </w:p>
    <w:p w:rsidRDefault="00CF17CE" w:rsidP="00CF17CE" w:rsidR="00CF17CE">
      <w:pPr>
        <w:pStyle w:val="Odlomakpopisa"/>
        <w:ind w:left="1128"/>
        <w:jc w:val="both"/>
      </w:pPr>
      <w:r>
        <w:t>- kč.br. 1552/1  u naravi oranica Ravnica,  površine 345 m2,</w:t>
      </w:r>
    </w:p>
    <w:p w:rsidRDefault="00CF17CE" w:rsidP="00CF17CE" w:rsidR="00CF17CE">
      <w:pPr>
        <w:pStyle w:val="Odlomakpopisa"/>
        <w:ind w:left="1128"/>
        <w:jc w:val="both"/>
      </w:pPr>
      <w:r>
        <w:t>- kč.br. 1553  u naravi oranica Ravnica, površine 882 m2,</w:t>
      </w:r>
    </w:p>
    <w:p w:rsidRDefault="00CF17CE" w:rsidP="00CF17CE" w:rsidR="00CF17CE">
      <w:pPr>
        <w:pStyle w:val="Odlomakpopisa"/>
        <w:ind w:left="1128"/>
        <w:jc w:val="both"/>
      </w:pPr>
      <w:r>
        <w:t xml:space="preserve">- kč.br. 1693   u naravi oranica Kobilica, površine 841 m2,   </w:t>
      </w:r>
    </w:p>
    <w:p w:rsidRDefault="00CF17CE" w:rsidP="00CF17CE" w:rsidR="00CF17CE">
      <w:pPr>
        <w:pStyle w:val="Odlomakpopisa"/>
        <w:ind w:left="1128"/>
        <w:jc w:val="both"/>
      </w:pPr>
      <w:r>
        <w:t>- kč.br. 1695/2  u naravi voćnjak Kobilica,  površine 372 m2,</w:t>
      </w:r>
    </w:p>
    <w:p w:rsidRDefault="00CF17CE" w:rsidP="00CF17CE" w:rsidR="00CF17CE">
      <w:pPr>
        <w:pStyle w:val="Odlomakpopisa"/>
        <w:ind w:left="1128"/>
        <w:jc w:val="both"/>
      </w:pPr>
      <w:r>
        <w:t>- kč.br. 1695/3 u naravi voćnjak Kobilica, površine 360 m2,</w:t>
      </w:r>
    </w:p>
    <w:p w:rsidRDefault="00CF17CE" w:rsidP="00CF17CE" w:rsidR="00CF17CE">
      <w:pPr>
        <w:pStyle w:val="Odlomakpopisa"/>
        <w:ind w:left="1128"/>
        <w:jc w:val="both"/>
      </w:pPr>
      <w:r>
        <w:t>- kč.br. 3552 u naravi oranica Kraljica, površine 347 m2,</w:t>
      </w:r>
    </w:p>
    <w:p w:rsidRDefault="00CF17CE" w:rsidP="00CF17CE" w:rsidR="00CF17CE">
      <w:pPr>
        <w:pStyle w:val="Odlomakpopisa"/>
        <w:ind w:left="1128"/>
        <w:jc w:val="both"/>
      </w:pPr>
      <w:r>
        <w:t>- kč. br. 3553 u naravi oranica Kraljica, površine 427 m2,</w:t>
      </w:r>
    </w:p>
    <w:p w:rsidRDefault="00CF17CE" w:rsidP="00CF17CE" w:rsidR="00CF17CE">
      <w:pPr>
        <w:pStyle w:val="Odlomakpopisa"/>
        <w:ind w:left="1128"/>
        <w:jc w:val="both"/>
      </w:pPr>
      <w:r>
        <w:t>- kč. br. 3554 u naravi oranica Kraljica, površine 451 m2,</w:t>
      </w:r>
    </w:p>
    <w:p w:rsidRDefault="00CF17CE" w:rsidP="00CF17CE" w:rsidR="00CF17CE">
      <w:pPr>
        <w:pStyle w:val="Odlomakpopisa"/>
        <w:ind w:left="1128"/>
        <w:jc w:val="both"/>
      </w:pPr>
      <w:r>
        <w:t>- kč. br. 3555 u naravi oranica Kraljica, površine 331 m2,</w:t>
      </w:r>
    </w:p>
    <w:p w:rsidRDefault="00CF17CE" w:rsidP="00CF17CE" w:rsidR="00CF17CE">
      <w:pPr>
        <w:pStyle w:val="Odlomakpopisa"/>
        <w:ind w:left="1128"/>
        <w:jc w:val="both"/>
      </w:pPr>
      <w:r>
        <w:t>- kč. br. 3556 u naravi oranica Kraljica, površine 511 m2,</w:t>
      </w:r>
    </w:p>
    <w:p w:rsidRDefault="00CF17CE" w:rsidP="00CF17CE" w:rsidR="00CF17CE">
      <w:pPr>
        <w:pStyle w:val="Odlomakpopisa"/>
        <w:ind w:left="1128"/>
        <w:jc w:val="both"/>
      </w:pPr>
      <w:r>
        <w:t>- kč. br. 3557 u naravi oranica Kraljica, površine 942 m2,</w:t>
      </w:r>
    </w:p>
    <w:p w:rsidRDefault="00CF17CE" w:rsidP="00CF17CE" w:rsidR="00CF17CE">
      <w:pPr>
        <w:pStyle w:val="Odlomakpopisa"/>
        <w:ind w:left="1128"/>
        <w:jc w:val="both"/>
      </w:pPr>
      <w:r>
        <w:t>- kč. br. 3558 u naravi oranica Kraljica, površine 974 m2,</w:t>
      </w:r>
    </w:p>
    <w:p w:rsidRDefault="00CF17CE" w:rsidP="00CF17CE" w:rsidR="00CF17CE">
      <w:pPr>
        <w:pStyle w:val="Odlomakpopisa"/>
        <w:ind w:left="1128"/>
        <w:jc w:val="both"/>
      </w:pPr>
      <w:r>
        <w:t>- kč. br. 3559 u naravi oranica Kraljica, površine 607 m2,</w:t>
      </w:r>
    </w:p>
    <w:p w:rsidRDefault="00CF17CE" w:rsidP="00CF17CE" w:rsidR="00CF17CE">
      <w:pPr>
        <w:pStyle w:val="Odlomakpopisa"/>
        <w:ind w:left="1128"/>
        <w:jc w:val="both"/>
      </w:pPr>
      <w:r>
        <w:t>- kč. br. 3561 u naravi oranica Kraljica, površine 1856 m2,</w:t>
      </w:r>
    </w:p>
    <w:p w:rsidRDefault="00635738" w:rsidP="00635738" w:rsidR="00635738">
      <w:pPr>
        <w:pStyle w:val="Odlomakpopisa"/>
        <w:ind w:left="1128"/>
        <w:jc w:val="center"/>
      </w:pPr>
      <w:r>
        <w:lastRenderedPageBreak/>
        <w:t>3</w:t>
      </w:r>
    </w:p>
    <w:p w:rsidRDefault="00635738" w:rsidP="00635738" w:rsidR="00635738">
      <w:pPr>
        <w:pStyle w:val="Odlomakpopisa"/>
        <w:ind w:left="1128"/>
        <w:jc w:val="center"/>
      </w:pPr>
    </w:p>
    <w:p w:rsidRDefault="00635738" w:rsidP="00635738" w:rsidR="00635738">
      <w:pPr>
        <w:pStyle w:val="Odlomakpopisa"/>
        <w:ind w:left="1128"/>
        <w:jc w:val="center"/>
      </w:pPr>
    </w:p>
    <w:p w:rsidRDefault="00CF17CE" w:rsidP="00CF17CE" w:rsidR="00CF17CE">
      <w:pPr>
        <w:pStyle w:val="Odlomakpopisa"/>
        <w:ind w:left="1128"/>
        <w:jc w:val="both"/>
      </w:pPr>
      <w:r>
        <w:t>- kč. br. 3562 u naravi oranica Kraljica, površine 958 m2,</w:t>
      </w:r>
    </w:p>
    <w:p w:rsidRDefault="00CF17CE" w:rsidP="00CF17CE" w:rsidR="00CF17CE">
      <w:pPr>
        <w:pStyle w:val="Odlomakpopisa"/>
        <w:ind w:left="1128"/>
        <w:jc w:val="both"/>
      </w:pPr>
      <w:r>
        <w:t>- kč. br. 3563 u naravi oranica Kraljica, površine 527 m2,</w:t>
      </w:r>
    </w:p>
    <w:p w:rsidRDefault="00CF17CE" w:rsidP="00CF17CE" w:rsidR="00CF17CE">
      <w:pPr>
        <w:pStyle w:val="Odlomakpopisa"/>
        <w:ind w:left="1128"/>
        <w:jc w:val="both"/>
      </w:pPr>
      <w:r>
        <w:t>- kč. br. 3564 u naravi oranica Kraljica, površine 439 m2,</w:t>
      </w:r>
    </w:p>
    <w:p w:rsidRDefault="00CF17CE" w:rsidP="00CF17CE" w:rsidR="00CF17CE">
      <w:pPr>
        <w:pStyle w:val="Odlomakpopisa"/>
        <w:ind w:left="1128"/>
        <w:jc w:val="both"/>
      </w:pPr>
      <w:r>
        <w:t>- kč. br. 3563 u naravi oranica Kraljica, površine 902 m2,</w:t>
      </w:r>
    </w:p>
    <w:p w:rsidRDefault="00CF17CE" w:rsidP="00CF17CE" w:rsidR="00CF17CE">
      <w:pPr>
        <w:pStyle w:val="Odlomakpopisa"/>
        <w:ind w:left="1128"/>
        <w:jc w:val="both"/>
      </w:pPr>
      <w:r>
        <w:t>- kč. br. 3570 u naravi oranica Kraljica, površine 197 m2,</w:t>
      </w:r>
    </w:p>
    <w:p w:rsidRDefault="00CF17CE" w:rsidP="00CF17CE" w:rsidR="00CF17CE">
      <w:pPr>
        <w:pStyle w:val="Odlomakpopisa"/>
        <w:ind w:left="1128"/>
        <w:jc w:val="both"/>
      </w:pPr>
      <w:r>
        <w:t>- kč. br. 3573 u naravi oranica Kraljica, površine 972 m2,</w:t>
      </w:r>
    </w:p>
    <w:p w:rsidRDefault="00CF17CE" w:rsidP="00CF17CE" w:rsidR="00CF17CE">
      <w:pPr>
        <w:pStyle w:val="Odlomakpopisa"/>
        <w:ind w:left="1128"/>
        <w:jc w:val="both"/>
      </w:pPr>
      <w:r>
        <w:t>na navedenim nekretninama upisano je razlučno pravo u korist razlučnog vjerovnika Republika Hrvatska.</w:t>
      </w:r>
    </w:p>
    <w:p w:rsidRDefault="00E21B21" w:rsidP="00E21B21" w:rsidR="00E21B21">
      <w:pPr>
        <w:ind w:firstLine="3" w:left="705"/>
        <w:jc w:val="both"/>
        <w:rPr>
          <w:color w:val="000000"/>
        </w:rPr>
      </w:pPr>
      <w:r>
        <w:rPr>
          <w:color w:val="000000"/>
        </w:rPr>
        <w:t xml:space="preserve"> </w:t>
      </w:r>
    </w:p>
    <w:p w:rsidRDefault="009855F3" w:rsidP="00B37162" w:rsidR="001D0ADA">
      <w:pPr>
        <w:pStyle w:val="Odlomakpopisa"/>
        <w:ind w:left="1428"/>
        <w:jc w:val="center"/>
      </w:pPr>
      <w:r>
        <w:t>za dan</w:t>
      </w:r>
      <w:r w:rsidR="00497B94">
        <w:t xml:space="preserve"> </w:t>
      </w:r>
      <w:r w:rsidR="00081476">
        <w:t xml:space="preserve"> </w:t>
      </w:r>
      <w:r w:rsidR="00CF17CE">
        <w:t xml:space="preserve">8. studeni </w:t>
      </w:r>
      <w:r w:rsidR="00A60048">
        <w:t xml:space="preserve"> 2018.</w:t>
      </w:r>
      <w:r w:rsidR="0070675D">
        <w:t xml:space="preserve">  godine s početkom u</w:t>
      </w:r>
      <w:r w:rsidR="00A60048">
        <w:t xml:space="preserve"> </w:t>
      </w:r>
      <w:r w:rsidR="00081476">
        <w:t>10,</w:t>
      </w:r>
      <w:r w:rsidR="00CF17CE">
        <w:t>0</w:t>
      </w:r>
      <w:r w:rsidR="006671B7">
        <w:t>0</w:t>
      </w:r>
      <w:r w:rsidR="0070675D">
        <w:t xml:space="preserve"> </w:t>
      </w:r>
      <w:r w:rsidR="00912890">
        <w:t xml:space="preserve"> sati.</w:t>
      </w:r>
    </w:p>
    <w:p w:rsidRDefault="001D0ADA" w:rsidP="00FF53EC" w:rsidR="001D0ADA">
      <w:pPr>
        <w:jc w:val="both"/>
      </w:pPr>
    </w:p>
    <w:p w:rsidRDefault="00B37162" w:rsidP="00FF53EC" w:rsidR="00B37162" w:rsidRPr="00A56185">
      <w:pPr>
        <w:jc w:val="both"/>
      </w:pPr>
    </w:p>
    <w:p w:rsidRDefault="00FF53EC" w:rsidP="00FF53EC" w:rsidR="00FF53EC" w:rsidRPr="00A56185">
      <w:pPr>
        <w:jc w:val="center"/>
      </w:pPr>
      <w:r w:rsidRPr="00A56185">
        <w:t>Obrazloženje</w:t>
      </w:r>
    </w:p>
    <w:p w:rsidRDefault="001D0ADA" w:rsidP="00FF53EC" w:rsidR="001D0ADA">
      <w:pPr>
        <w:jc w:val="both"/>
      </w:pPr>
    </w:p>
    <w:p w:rsidRDefault="00B37162" w:rsidP="00FF53EC" w:rsidR="00B37162" w:rsidRPr="00A56185">
      <w:pPr>
        <w:jc w:val="both"/>
      </w:pPr>
    </w:p>
    <w:p w:rsidRDefault="00912890" w:rsidP="00CF17CE" w:rsidR="00FF53EC">
      <w:pPr>
        <w:ind w:firstLine="708"/>
        <w:jc w:val="both"/>
      </w:pPr>
      <w:r>
        <w:t xml:space="preserve">Temeljem članka 247. stav 1. </w:t>
      </w:r>
      <w:r w:rsidR="00B47A86">
        <w:t xml:space="preserve"> </w:t>
      </w:r>
      <w:r>
        <w:t>Stečajnog zakona</w:t>
      </w:r>
      <w:r w:rsidR="00B47A86">
        <w:t xml:space="preserve"> (Narodne novine broj 71/15) </w:t>
      </w:r>
      <w:r>
        <w:t xml:space="preserve"> </w:t>
      </w:r>
      <w:r w:rsidR="00CF17CE">
        <w:t>i članka 9</w:t>
      </w:r>
      <w:r w:rsidR="00B47A86">
        <w:t xml:space="preserve">2. Ovršnog zakona </w:t>
      </w:r>
      <w:r w:rsidR="00A0418F">
        <w:t xml:space="preserve">  (Narodne novine broj 112/12, 25/13, 93/14, 55/16 i 73/17)  o</w:t>
      </w:r>
      <w:r w:rsidR="00932339">
        <w:t>dlučeno je kao u izreci.</w:t>
      </w:r>
    </w:p>
    <w:p w:rsidRDefault="00B37162" w:rsidP="00B37162" w:rsidR="00B37162" w:rsidRPr="00A56185">
      <w:pPr>
        <w:jc w:val="both"/>
      </w:pPr>
    </w:p>
    <w:p w:rsidRDefault="00912890" w:rsidP="009855F3" w:rsidR="00C43EC7">
      <w:pPr>
        <w:jc w:val="center"/>
      </w:pPr>
      <w:r>
        <w:t>U Osijeku</w:t>
      </w:r>
      <w:r w:rsidR="00CF0210">
        <w:t xml:space="preserve"> </w:t>
      </w:r>
      <w:r w:rsidR="00A60048">
        <w:t>2</w:t>
      </w:r>
      <w:r w:rsidR="00A0418F">
        <w:t xml:space="preserve">4. rujan  2018.           </w:t>
      </w:r>
    </w:p>
    <w:p w:rsidRDefault="00B37162" w:rsidP="009855F3" w:rsidR="00B37162">
      <w:pPr>
        <w:jc w:val="center"/>
      </w:pPr>
    </w:p>
    <w:p w:rsidRDefault="00A60048" w:rsidP="00B37162" w:rsidR="00A60048"/>
    <w:p w:rsidRDefault="001E716B" w:rsidP="001E716B" w:rsidR="001E716B">
      <w:r>
        <w:t>Zapisničar</w:t>
      </w:r>
    </w:p>
    <w:p w:rsidRDefault="001E716B" w:rsidP="001E716B" w:rsidR="00A60048">
      <w:r>
        <w:t>Maja Kocijan</w:t>
      </w:r>
    </w:p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1E716B" w:rsidP="001E716B" w:rsidR="007122E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Jadranka Herman</w:t>
      </w:r>
    </w:p>
    <w:p w:rsidRDefault="00B37162" w:rsidP="001E716B" w:rsidR="00B37162"/>
    <w:p w:rsidRDefault="00A60048" w:rsidP="001E716B" w:rsidR="00A60048"/>
    <w:p w:rsidRDefault="00A60048" w:rsidP="001E716B" w:rsidR="00A60048"/>
    <w:p w:rsidRDefault="00CF0210" w:rsidP="001E716B" w:rsidR="001E716B">
      <w:r>
        <w:t xml:space="preserve">UPUTA O PRAVNOM </w:t>
      </w:r>
      <w:r w:rsidR="005263F1">
        <w:t xml:space="preserve"> LIJEKU:</w:t>
      </w:r>
    </w:p>
    <w:p w:rsidRDefault="005263F1" w:rsidP="001E716B" w:rsidR="005263F1">
      <w:r>
        <w:t xml:space="preserve">Protiv </w:t>
      </w:r>
      <w:r w:rsidR="00932339">
        <w:t xml:space="preserve">zaključka </w:t>
      </w:r>
      <w:r w:rsidR="00CF0210">
        <w:t xml:space="preserve"> nije dopušten pravni lijek (članak 19. stav 7</w:t>
      </w:r>
      <w:r w:rsidR="00932339">
        <w:t xml:space="preserve">. Stečajnog zakona). </w:t>
      </w:r>
    </w:p>
    <w:p w:rsidRDefault="00374827" w:rsidP="001E716B" w:rsidR="00374827"/>
    <w:p w:rsidRDefault="00A60048" w:rsidP="001E716B" w:rsidR="00A60048"/>
    <w:p w:rsidRDefault="00374827" w:rsidP="001E716B" w:rsidR="00374827">
      <w:r>
        <w:t>DNA:</w:t>
      </w:r>
    </w:p>
    <w:p w:rsidRDefault="006671B7" w:rsidP="006671B7" w:rsidR="006671B7">
      <w:pPr>
        <w:pStyle w:val="Tijeloteksta"/>
        <w:numPr>
          <w:ilvl w:val="0"/>
          <w:numId w:val="7"/>
        </w:numPr>
        <w:jc w:val="left"/>
      </w:pPr>
      <w:r>
        <w:t>s</w:t>
      </w:r>
      <w:r w:rsidR="00A60048">
        <w:t>tečajn</w:t>
      </w:r>
      <w:r w:rsidR="00081476">
        <w:t>i</w:t>
      </w:r>
      <w:r w:rsidR="00A60048">
        <w:t xml:space="preserve"> upravitelj</w:t>
      </w:r>
      <w:r w:rsidR="00B37162">
        <w:t xml:space="preserve"> </w:t>
      </w:r>
      <w:r w:rsidR="00A0418F">
        <w:t>Stjepan Rakarec, Velika Gorica, Črnkovec 16</w:t>
      </w:r>
    </w:p>
    <w:p w:rsidRDefault="00A0418F" w:rsidP="00A0418F" w:rsidR="00A0418F">
      <w:pPr>
        <w:pStyle w:val="Tijeloteksta"/>
        <w:numPr>
          <w:ilvl w:val="0"/>
          <w:numId w:val="7"/>
        </w:numPr>
      </w:pPr>
      <w:r>
        <w:t>razlučni vjerovnici Republika Hrvatska  i Republika Hrvatska Ministarstvo financija po ŽDO Osijek</w:t>
      </w:r>
    </w:p>
    <w:p w:rsidRDefault="00374827" w:rsidP="00A60048" w:rsidR="00374827">
      <w:pPr>
        <w:pStyle w:val="Tijeloteksta"/>
        <w:numPr>
          <w:ilvl w:val="0"/>
          <w:numId w:val="7"/>
        </w:numPr>
        <w:jc w:val="left"/>
      </w:pPr>
      <w:r>
        <w:t xml:space="preserve">e-oglasna ploča </w:t>
      </w:r>
    </w:p>
    <w:p w:rsidRDefault="00A0418F" w:rsidP="00374827" w:rsidR="00374827">
      <w:pPr>
        <w:pStyle w:val="Tijeloteksta"/>
        <w:numPr>
          <w:ilvl w:val="0"/>
          <w:numId w:val="7"/>
        </w:numPr>
        <w:jc w:val="left"/>
      </w:pPr>
      <w:r>
        <w:t>roč. 8/11</w:t>
      </w:r>
    </w:p>
    <w:sectPr w:rsidSect="00A0418F" w:rsidR="00374827">
      <w:headerReference w:type="default" r:id="rId11"/>
      <w:pgSz w:code="9" w:h="16838" w:w="11906"/>
      <w:pgMar w:gutter="0" w:footer="709" w:header="709" w:left="1417" w:bottom="1560" w:right="1417" w:top="56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2C00" w:rsidP="007E2C00" w:rsidR="007E2C00">
      <w:r>
        <w:separator/>
      </w:r>
    </w:p>
  </w:endnote>
  <w:endnote w:id="0" w:type="continuationSeparator">
    <w:p w:rsidRDefault="007E2C00" w:rsidP="007E2C00" w:rsidR="007E2C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2C00" w:rsidP="007E2C00" w:rsidR="007E2C00">
      <w:r>
        <w:separator/>
      </w:r>
    </w:p>
  </w:footnote>
  <w:footnote w:id="0" w:type="continuationSeparator">
    <w:p w:rsidRDefault="007E2C00" w:rsidP="007E2C00" w:rsidR="007E2C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7B94" w:rsidP="00497B94" w:rsidR="00497B94">
    <w:pPr>
      <w:jc w:val="right"/>
    </w:pPr>
    <w:r>
      <w:t>1</w:t>
    </w:r>
    <w:r w:rsidR="00CF17CE">
      <w:t>3 St-962/16-31</w:t>
    </w:r>
  </w:p>
  <w:p w:rsidRDefault="007E2C00" w:rsidP="00497B94" w:rsidR="007E2C00" w:rsidRPr="00497B9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5C7F0A"/>
    <w:multiLevelType w:val="hybridMultilevel"/>
    <w:tmpl w:val="C37AD9A8"/>
    <w:lvl w:tplc="9AECC1D0" w:ilvl="0">
      <w:start w:val="13"/>
      <w:numFmt w:val="bullet"/>
      <w:lvlText w:val="-"/>
      <w:lvlJc w:val="left"/>
      <w:pPr>
        <w:ind w:hanging="360" w:left="14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48"/>
      </w:pPr>
      <w:rPr>
        <w:rFonts w:hAnsi="Wingdings" w:ascii="Wingdings" w:hint="default"/>
      </w:r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0F130D0"/>
    <w:multiLevelType w:val="hybridMultilevel"/>
    <w:tmpl w:val="81F8693C"/>
    <w:lvl w:tplc="569C2A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D4758C4"/>
    <w:multiLevelType w:val="hybridMultilevel"/>
    <w:tmpl w:val="9CC4B0D6"/>
    <w:lvl w:tplc="4352089C" w:ilvl="0">
      <w:start w:val="26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4">
    <w:nsid w:val="328E22A1"/>
    <w:multiLevelType w:val="hybridMultilevel"/>
    <w:tmpl w:val="C60664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9511537"/>
    <w:multiLevelType w:val="hybridMultilevel"/>
    <w:tmpl w:val="38B84F8C"/>
    <w:lvl w:tplc="C174059A" w:ilvl="0">
      <w:start w:val="12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6">
    <w:nsid w:val="3F9E4CAC"/>
    <w:multiLevelType w:val="hybridMultilevel"/>
    <w:tmpl w:val="47D886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1F63D8A"/>
    <w:multiLevelType w:val="hybridMultilevel"/>
    <w:tmpl w:val="33303B50"/>
    <w:lvl w:tplc="E6E8DEA6" w:ilvl="0">
      <w:start w:val="16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8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9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236155E"/>
    <w:multiLevelType w:val="hybridMultilevel"/>
    <w:tmpl w:val="B9128382"/>
    <w:lvl w:tplc="BFEA109E" w:ilvl="0">
      <w:start w:val="1"/>
      <w:numFmt w:val="decimal"/>
      <w:lvlText w:val="%1."/>
      <w:lvlJc w:val="left"/>
      <w:pPr>
        <w:ind w:hanging="420" w:left="148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2">
    <w:nsid w:val="61820099"/>
    <w:multiLevelType w:val="hybridMultilevel"/>
    <w:tmpl w:val="CBC4D60E"/>
    <w:lvl w:tplc="0EA2C6EC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3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5EC29AF"/>
    <w:multiLevelType w:val="hybridMultilevel"/>
    <w:tmpl w:val="64848EA4"/>
    <w:lvl w:tplc="C1F44618" w:ilvl="0">
      <w:start w:val="13"/>
      <w:numFmt w:val="bullet"/>
      <w:lvlText w:val="-"/>
      <w:lvlJc w:val="left"/>
      <w:pPr>
        <w:ind w:hanging="360" w:left="184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6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8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00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72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4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6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8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608"/>
      </w:pPr>
      <w:rPr>
        <w:rFonts w:hAnsi="Wingdings" w:ascii="Wingdings" w:hint="default"/>
      </w:rPr>
    </w:lvl>
  </w:abstractNum>
  <w:abstractNum w:abstractNumId="15">
    <w:nsid w:val="7680709E"/>
    <w:multiLevelType w:val="hybridMultilevel"/>
    <w:tmpl w:val="A7586A22"/>
    <w:lvl w:tplc="A986E74A" w:ilvl="0">
      <w:start w:val="13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6">
    <w:nsid w:val="78DC5038"/>
    <w:multiLevelType w:val="hybridMultilevel"/>
    <w:tmpl w:val="0302D3C0"/>
    <w:lvl w:tplc="31E8FEC8" w:ilvl="0">
      <w:start w:val="2"/>
      <w:numFmt w:val="decimalZero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7">
    <w:nsid w:val="7EA67156"/>
    <w:multiLevelType w:val="hybridMultilevel"/>
    <w:tmpl w:val="C26AD53C"/>
    <w:lvl w:tplc="71A081DE" w:ilvl="0">
      <w:start w:val="4"/>
      <w:numFmt w:val="bullet"/>
      <w:lvlText w:val="-"/>
      <w:lvlJc w:val="left"/>
      <w:pPr>
        <w:ind w:hanging="360" w:left="14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48"/>
      </w:pPr>
      <w:rPr>
        <w:rFonts w:hAnsi="Wingdings" w:ascii="Wingdings" w:hint="default"/>
      </w:rPr>
    </w:lvl>
  </w:abstractNum>
  <w:num w:numId="1">
    <w:abstractNumId w:val="13"/>
  </w:num>
  <w:num w:numId="2">
    <w:abstractNumId w:val="10"/>
  </w:num>
  <w:num w:numId="3">
    <w:abstractNumId w:val="8"/>
  </w:num>
  <w:num w:numId="4">
    <w:abstractNumId w:val="9"/>
  </w:num>
  <w:num w:numId="5">
    <w:abstractNumId w:val="2"/>
  </w:num>
  <w:num w:numId="6">
    <w:abstractNumId w:val="16"/>
  </w:num>
  <w:num w:numId="7">
    <w:abstractNumId w:val="1"/>
  </w:num>
  <w:num w:numId="8">
    <w:abstractNumId w:val="11"/>
  </w:num>
  <w:num w:numId="9">
    <w:abstractNumId w:val="15"/>
  </w:num>
  <w:num w:numId="10">
    <w:abstractNumId w:val="5"/>
  </w:num>
  <w:num w:numId="11">
    <w:abstractNumId w:val="6"/>
  </w:num>
  <w:num w:numId="12">
    <w:abstractNumId w:val="0"/>
  </w:num>
  <w:num w:numId="13">
    <w:abstractNumId w:val="7"/>
  </w:num>
  <w:num w:numId="14">
    <w:abstractNumId w:val="17"/>
  </w:num>
  <w:num w:numId="15">
    <w:abstractNumId w:val="3"/>
  </w:num>
  <w:num w:numId="16">
    <w:abstractNumId w:val="12"/>
  </w:num>
  <w:num w:numId="17">
    <w:abstractNumId w:val="14"/>
  </w:num>
  <w:num w:numId="1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BDD"/>
    <w:rsid w:val="0005396D"/>
    <w:rsid w:val="00054A28"/>
    <w:rsid w:val="000644FD"/>
    <w:rsid w:val="00067ECC"/>
    <w:rsid w:val="00072D98"/>
    <w:rsid w:val="00074DFF"/>
    <w:rsid w:val="000773AC"/>
    <w:rsid w:val="00077596"/>
    <w:rsid w:val="00081476"/>
    <w:rsid w:val="000A604F"/>
    <w:rsid w:val="000B0BDD"/>
    <w:rsid w:val="000C20F1"/>
    <w:rsid w:val="000D05DE"/>
    <w:rsid w:val="000D070D"/>
    <w:rsid w:val="000D0D6D"/>
    <w:rsid w:val="000D1B7B"/>
    <w:rsid w:val="000E414B"/>
    <w:rsid w:val="00101E37"/>
    <w:rsid w:val="001051FD"/>
    <w:rsid w:val="00106ADA"/>
    <w:rsid w:val="00111495"/>
    <w:rsid w:val="0011460D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6201"/>
    <w:rsid w:val="001B004A"/>
    <w:rsid w:val="001C16DE"/>
    <w:rsid w:val="001C4693"/>
    <w:rsid w:val="001D0ADA"/>
    <w:rsid w:val="001E716B"/>
    <w:rsid w:val="001E75FC"/>
    <w:rsid w:val="001F7DF8"/>
    <w:rsid w:val="00200B6E"/>
    <w:rsid w:val="0020298B"/>
    <w:rsid w:val="0020629A"/>
    <w:rsid w:val="00212B3A"/>
    <w:rsid w:val="00212F71"/>
    <w:rsid w:val="002142C7"/>
    <w:rsid w:val="00223C8E"/>
    <w:rsid w:val="002316A9"/>
    <w:rsid w:val="00231B84"/>
    <w:rsid w:val="00232E4E"/>
    <w:rsid w:val="00241BAD"/>
    <w:rsid w:val="002655B4"/>
    <w:rsid w:val="00271D8B"/>
    <w:rsid w:val="00275CB7"/>
    <w:rsid w:val="00281834"/>
    <w:rsid w:val="00283484"/>
    <w:rsid w:val="00285D3B"/>
    <w:rsid w:val="00291B9C"/>
    <w:rsid w:val="00293D91"/>
    <w:rsid w:val="00295A96"/>
    <w:rsid w:val="002D56BB"/>
    <w:rsid w:val="002D64BA"/>
    <w:rsid w:val="002D7D92"/>
    <w:rsid w:val="002E47BC"/>
    <w:rsid w:val="002E55AF"/>
    <w:rsid w:val="002E5641"/>
    <w:rsid w:val="002F2BD0"/>
    <w:rsid w:val="003008BE"/>
    <w:rsid w:val="00313F98"/>
    <w:rsid w:val="00327B99"/>
    <w:rsid w:val="00331EDA"/>
    <w:rsid w:val="00340E2C"/>
    <w:rsid w:val="00343E51"/>
    <w:rsid w:val="003474E2"/>
    <w:rsid w:val="00353062"/>
    <w:rsid w:val="00354C2C"/>
    <w:rsid w:val="00355170"/>
    <w:rsid w:val="003643E1"/>
    <w:rsid w:val="003655EB"/>
    <w:rsid w:val="00374827"/>
    <w:rsid w:val="00390542"/>
    <w:rsid w:val="0039234E"/>
    <w:rsid w:val="003A3BC5"/>
    <w:rsid w:val="003B04BE"/>
    <w:rsid w:val="003B6100"/>
    <w:rsid w:val="003B7710"/>
    <w:rsid w:val="003C46B3"/>
    <w:rsid w:val="003C679B"/>
    <w:rsid w:val="003D65AF"/>
    <w:rsid w:val="003E0190"/>
    <w:rsid w:val="003E08E5"/>
    <w:rsid w:val="003E147C"/>
    <w:rsid w:val="003E350A"/>
    <w:rsid w:val="003E675B"/>
    <w:rsid w:val="00400334"/>
    <w:rsid w:val="00410B24"/>
    <w:rsid w:val="004115E5"/>
    <w:rsid w:val="004168D3"/>
    <w:rsid w:val="00417F48"/>
    <w:rsid w:val="00420977"/>
    <w:rsid w:val="004229E3"/>
    <w:rsid w:val="0042301D"/>
    <w:rsid w:val="00423A35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3689"/>
    <w:rsid w:val="0047377F"/>
    <w:rsid w:val="004806AD"/>
    <w:rsid w:val="00482A3A"/>
    <w:rsid w:val="00494F34"/>
    <w:rsid w:val="004967FC"/>
    <w:rsid w:val="00497410"/>
    <w:rsid w:val="00497B94"/>
    <w:rsid w:val="004A5B92"/>
    <w:rsid w:val="004B3E77"/>
    <w:rsid w:val="004C0219"/>
    <w:rsid w:val="004C0CAE"/>
    <w:rsid w:val="004C53D6"/>
    <w:rsid w:val="004D5F3D"/>
    <w:rsid w:val="004E32D2"/>
    <w:rsid w:val="004E5065"/>
    <w:rsid w:val="004F66CF"/>
    <w:rsid w:val="00500BBD"/>
    <w:rsid w:val="005027E2"/>
    <w:rsid w:val="005119D7"/>
    <w:rsid w:val="00513B98"/>
    <w:rsid w:val="00513FB9"/>
    <w:rsid w:val="005263F1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513D"/>
    <w:rsid w:val="00576650"/>
    <w:rsid w:val="00596985"/>
    <w:rsid w:val="005A4ABC"/>
    <w:rsid w:val="005A5C0E"/>
    <w:rsid w:val="005B403D"/>
    <w:rsid w:val="005B4DD1"/>
    <w:rsid w:val="005C0DA7"/>
    <w:rsid w:val="005C12C6"/>
    <w:rsid w:val="005C3C6F"/>
    <w:rsid w:val="005C5C85"/>
    <w:rsid w:val="005D6588"/>
    <w:rsid w:val="005E21A5"/>
    <w:rsid w:val="005F73AB"/>
    <w:rsid w:val="00607E75"/>
    <w:rsid w:val="0061121A"/>
    <w:rsid w:val="00611476"/>
    <w:rsid w:val="006115EB"/>
    <w:rsid w:val="006235FB"/>
    <w:rsid w:val="0062681D"/>
    <w:rsid w:val="00635738"/>
    <w:rsid w:val="00645938"/>
    <w:rsid w:val="00656375"/>
    <w:rsid w:val="00656BD9"/>
    <w:rsid w:val="006671B7"/>
    <w:rsid w:val="00673710"/>
    <w:rsid w:val="00682B76"/>
    <w:rsid w:val="0068514F"/>
    <w:rsid w:val="006878E0"/>
    <w:rsid w:val="00690227"/>
    <w:rsid w:val="0069449B"/>
    <w:rsid w:val="006A3D23"/>
    <w:rsid w:val="006A56C2"/>
    <w:rsid w:val="006B3616"/>
    <w:rsid w:val="006C1C8C"/>
    <w:rsid w:val="006C6791"/>
    <w:rsid w:val="006E4601"/>
    <w:rsid w:val="006F4276"/>
    <w:rsid w:val="007060D4"/>
    <w:rsid w:val="0070675D"/>
    <w:rsid w:val="007122EE"/>
    <w:rsid w:val="00712D84"/>
    <w:rsid w:val="00713626"/>
    <w:rsid w:val="00724403"/>
    <w:rsid w:val="00725641"/>
    <w:rsid w:val="0073054D"/>
    <w:rsid w:val="0073240B"/>
    <w:rsid w:val="0073642D"/>
    <w:rsid w:val="00736970"/>
    <w:rsid w:val="007416B9"/>
    <w:rsid w:val="00744AD7"/>
    <w:rsid w:val="0074711B"/>
    <w:rsid w:val="00757D03"/>
    <w:rsid w:val="00760964"/>
    <w:rsid w:val="00761510"/>
    <w:rsid w:val="00764EA3"/>
    <w:rsid w:val="00770224"/>
    <w:rsid w:val="007762A0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D7E52"/>
    <w:rsid w:val="007E26A2"/>
    <w:rsid w:val="007E2C00"/>
    <w:rsid w:val="007F1960"/>
    <w:rsid w:val="007F3C1E"/>
    <w:rsid w:val="007F5322"/>
    <w:rsid w:val="007F7905"/>
    <w:rsid w:val="0080666F"/>
    <w:rsid w:val="008070F0"/>
    <w:rsid w:val="00820D28"/>
    <w:rsid w:val="00830AAE"/>
    <w:rsid w:val="00831609"/>
    <w:rsid w:val="00840A6C"/>
    <w:rsid w:val="00842030"/>
    <w:rsid w:val="00845777"/>
    <w:rsid w:val="008676EE"/>
    <w:rsid w:val="008737C5"/>
    <w:rsid w:val="00890926"/>
    <w:rsid w:val="008B061F"/>
    <w:rsid w:val="008D0834"/>
    <w:rsid w:val="008D6DA3"/>
    <w:rsid w:val="008E0262"/>
    <w:rsid w:val="008E2607"/>
    <w:rsid w:val="008E4B8C"/>
    <w:rsid w:val="008E51EB"/>
    <w:rsid w:val="008F04BB"/>
    <w:rsid w:val="008F36EA"/>
    <w:rsid w:val="009001D6"/>
    <w:rsid w:val="00903527"/>
    <w:rsid w:val="00910D43"/>
    <w:rsid w:val="00912890"/>
    <w:rsid w:val="00915CDB"/>
    <w:rsid w:val="00922070"/>
    <w:rsid w:val="00932339"/>
    <w:rsid w:val="009360D9"/>
    <w:rsid w:val="00937A18"/>
    <w:rsid w:val="00946D9D"/>
    <w:rsid w:val="00976E5E"/>
    <w:rsid w:val="0098127F"/>
    <w:rsid w:val="009847DF"/>
    <w:rsid w:val="009855F3"/>
    <w:rsid w:val="0099066D"/>
    <w:rsid w:val="00994095"/>
    <w:rsid w:val="00994DCA"/>
    <w:rsid w:val="009973F4"/>
    <w:rsid w:val="009A23AD"/>
    <w:rsid w:val="009A7387"/>
    <w:rsid w:val="009B1ADD"/>
    <w:rsid w:val="009B40E0"/>
    <w:rsid w:val="009B64E6"/>
    <w:rsid w:val="009C13EB"/>
    <w:rsid w:val="009C6677"/>
    <w:rsid w:val="009D3E70"/>
    <w:rsid w:val="009D636E"/>
    <w:rsid w:val="009D7946"/>
    <w:rsid w:val="009F0022"/>
    <w:rsid w:val="00A025E8"/>
    <w:rsid w:val="00A0418F"/>
    <w:rsid w:val="00A07AC6"/>
    <w:rsid w:val="00A22F9B"/>
    <w:rsid w:val="00A30AE4"/>
    <w:rsid w:val="00A318C5"/>
    <w:rsid w:val="00A37E23"/>
    <w:rsid w:val="00A402F9"/>
    <w:rsid w:val="00A50975"/>
    <w:rsid w:val="00A60048"/>
    <w:rsid w:val="00A826BE"/>
    <w:rsid w:val="00AB1592"/>
    <w:rsid w:val="00AB56F9"/>
    <w:rsid w:val="00AB69CA"/>
    <w:rsid w:val="00AC2C6D"/>
    <w:rsid w:val="00AE227B"/>
    <w:rsid w:val="00B35E32"/>
    <w:rsid w:val="00B37162"/>
    <w:rsid w:val="00B47A86"/>
    <w:rsid w:val="00B607EF"/>
    <w:rsid w:val="00B66E48"/>
    <w:rsid w:val="00B670B9"/>
    <w:rsid w:val="00B701D2"/>
    <w:rsid w:val="00B70A31"/>
    <w:rsid w:val="00B73053"/>
    <w:rsid w:val="00B744A4"/>
    <w:rsid w:val="00B74508"/>
    <w:rsid w:val="00B76AA7"/>
    <w:rsid w:val="00B93CD6"/>
    <w:rsid w:val="00B9475F"/>
    <w:rsid w:val="00BA5747"/>
    <w:rsid w:val="00BA6E46"/>
    <w:rsid w:val="00BB0CEE"/>
    <w:rsid w:val="00BC33DE"/>
    <w:rsid w:val="00BC4D5C"/>
    <w:rsid w:val="00BD7AA1"/>
    <w:rsid w:val="00BE1278"/>
    <w:rsid w:val="00BE3746"/>
    <w:rsid w:val="00BF22CB"/>
    <w:rsid w:val="00C03A9F"/>
    <w:rsid w:val="00C04596"/>
    <w:rsid w:val="00C06D60"/>
    <w:rsid w:val="00C1381A"/>
    <w:rsid w:val="00C15361"/>
    <w:rsid w:val="00C1649E"/>
    <w:rsid w:val="00C3008D"/>
    <w:rsid w:val="00C34E07"/>
    <w:rsid w:val="00C34E80"/>
    <w:rsid w:val="00C40039"/>
    <w:rsid w:val="00C43A98"/>
    <w:rsid w:val="00C43EC7"/>
    <w:rsid w:val="00C514CF"/>
    <w:rsid w:val="00C65EE6"/>
    <w:rsid w:val="00C67713"/>
    <w:rsid w:val="00C67AF2"/>
    <w:rsid w:val="00C729C2"/>
    <w:rsid w:val="00C83AC3"/>
    <w:rsid w:val="00C9197B"/>
    <w:rsid w:val="00C92679"/>
    <w:rsid w:val="00CA3666"/>
    <w:rsid w:val="00CA370D"/>
    <w:rsid w:val="00CA5EA9"/>
    <w:rsid w:val="00CB1176"/>
    <w:rsid w:val="00CB2EB4"/>
    <w:rsid w:val="00CC3C24"/>
    <w:rsid w:val="00CC567A"/>
    <w:rsid w:val="00CD0847"/>
    <w:rsid w:val="00CF0210"/>
    <w:rsid w:val="00CF0605"/>
    <w:rsid w:val="00CF17CE"/>
    <w:rsid w:val="00CF4431"/>
    <w:rsid w:val="00CF71B8"/>
    <w:rsid w:val="00CF7813"/>
    <w:rsid w:val="00D0584A"/>
    <w:rsid w:val="00D15F61"/>
    <w:rsid w:val="00D17872"/>
    <w:rsid w:val="00D178DC"/>
    <w:rsid w:val="00D21236"/>
    <w:rsid w:val="00D22DB4"/>
    <w:rsid w:val="00D42F58"/>
    <w:rsid w:val="00D47052"/>
    <w:rsid w:val="00D47F21"/>
    <w:rsid w:val="00D50344"/>
    <w:rsid w:val="00D6448E"/>
    <w:rsid w:val="00D64559"/>
    <w:rsid w:val="00D7518A"/>
    <w:rsid w:val="00D80C83"/>
    <w:rsid w:val="00D85A5F"/>
    <w:rsid w:val="00D86163"/>
    <w:rsid w:val="00DA5E58"/>
    <w:rsid w:val="00DB1348"/>
    <w:rsid w:val="00DC5D19"/>
    <w:rsid w:val="00DC7BF5"/>
    <w:rsid w:val="00DD411E"/>
    <w:rsid w:val="00DD4BCF"/>
    <w:rsid w:val="00DE58F9"/>
    <w:rsid w:val="00DF1748"/>
    <w:rsid w:val="00DF29F0"/>
    <w:rsid w:val="00E062E8"/>
    <w:rsid w:val="00E1030F"/>
    <w:rsid w:val="00E10F34"/>
    <w:rsid w:val="00E11B8B"/>
    <w:rsid w:val="00E1321F"/>
    <w:rsid w:val="00E154A9"/>
    <w:rsid w:val="00E21B21"/>
    <w:rsid w:val="00E37834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83EDB"/>
    <w:rsid w:val="00E87A25"/>
    <w:rsid w:val="00E930E3"/>
    <w:rsid w:val="00EB3D75"/>
    <w:rsid w:val="00EB6485"/>
    <w:rsid w:val="00EC45B6"/>
    <w:rsid w:val="00ED0232"/>
    <w:rsid w:val="00EE32FF"/>
    <w:rsid w:val="00EF08B5"/>
    <w:rsid w:val="00F031AC"/>
    <w:rsid w:val="00F1094F"/>
    <w:rsid w:val="00F135B3"/>
    <w:rsid w:val="00F402F3"/>
    <w:rsid w:val="00F42043"/>
    <w:rsid w:val="00F514B0"/>
    <w:rsid w:val="00F607DA"/>
    <w:rsid w:val="00F618C3"/>
    <w:rsid w:val="00F62AE3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B787B"/>
    <w:rsid w:val="00FD0BC8"/>
    <w:rsid w:val="00FD7A56"/>
    <w:rsid w:val="00FE4674"/>
    <w:rsid w:val="00FF1422"/>
    <w:rsid w:val="00FF3ADF"/>
    <w:rsid w:val="00FF5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true" w:styleId="TijelotekstaChar" w:type="character">
    <w:name w:val="Tijelo teksta Char"/>
    <w:link w:val="Tijeloteksta"/>
    <w:rsid w:val="00770224"/>
    <w:rPr>
      <w:sz w:val="24"/>
      <w:szCs w:val="24"/>
    </w:rPr>
  </w:style>
  <w:style w:styleId="Naglaeno" w:type="character">
    <w:name w:val="Strong"/>
    <w:qFormat/>
    <w:rsid w:val="0070675D"/>
    <w:rPr>
      <w:b/>
      <w:bCs/>
    </w:rPr>
  </w:style>
  <w:style w:styleId="Odlomakpopisa" w:type="paragraph">
    <w:name w:val="List Paragraph"/>
    <w:basedOn w:val="Normal"/>
    <w:uiPriority w:val="34"/>
    <w:qFormat/>
    <w:rsid w:val="00912890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30AAE"/>
    <w:rPr>
      <w:b/>
      <w:bCs/>
      <w:sz w:val="28"/>
      <w:szCs w:val="24"/>
    </w:rPr>
  </w:style>
  <w:style w:styleId="Zaglavlje" w:type="paragraph">
    <w:name w:val="header"/>
    <w:basedOn w:val="Normal"/>
    <w:link w:val="ZaglavljeChar"/>
    <w:rsid w:val="007E2C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E2C00"/>
    <w:rPr>
      <w:sz w:val="24"/>
      <w:szCs w:val="24"/>
    </w:rPr>
  </w:style>
  <w:style w:styleId="Podnoje" w:type="paragraph">
    <w:name w:val="footer"/>
    <w:basedOn w:val="Normal"/>
    <w:link w:val="PodnojeChar"/>
    <w:rsid w:val="007E2C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E2C0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969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69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69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69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69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1" w:styleId="TijelotekstaChar" w:type="character">
    <w:name w:val="Tijelo teksta Char"/>
    <w:link w:val="Tijeloteksta"/>
    <w:rsid w:val="00770224"/>
    <w:rPr>
      <w:sz w:val="24"/>
      <w:szCs w:val="24"/>
    </w:rPr>
  </w:style>
  <w:style w:styleId="Naglaeno" w:type="character">
    <w:name w:val="Strong"/>
    <w:qFormat/>
    <w:rsid w:val="0070675D"/>
    <w:rPr>
      <w:b/>
      <w:bCs/>
    </w:rPr>
  </w:style>
  <w:style w:styleId="Odlomakpopisa" w:type="paragraph">
    <w:name w:val="List Paragraph"/>
    <w:basedOn w:val="Normal"/>
    <w:uiPriority w:val="34"/>
    <w:qFormat/>
    <w:rsid w:val="00912890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30AAE"/>
    <w:rPr>
      <w:b/>
      <w:bCs/>
      <w:sz w:val="28"/>
      <w:szCs w:val="24"/>
    </w:rPr>
  </w:style>
  <w:style w:styleId="Zaglavlje" w:type="paragraph">
    <w:name w:val="header"/>
    <w:basedOn w:val="Normal"/>
    <w:link w:val="ZaglavljeChar"/>
    <w:rsid w:val="007E2C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E2C00"/>
    <w:rPr>
      <w:sz w:val="24"/>
      <w:szCs w:val="24"/>
    </w:rPr>
  </w:style>
  <w:style w:styleId="Podnoje" w:type="paragraph">
    <w:name w:val="footer"/>
    <w:basedOn w:val="Normal"/>
    <w:link w:val="PodnojeChar"/>
    <w:rsid w:val="007E2C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E2C0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969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69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69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69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69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5742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96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953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619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962</izvorni_sadrzaj>
    <derivirana_varijabla naziv="DomainObject.Predmet.Broj_1">962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St-962/2016</izvorni_sadrzaj>
    <derivirana_varijabla naziv="DomainObject.Predmet.OznakaBroj_1">St-962/2016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postoji St-1744/16</izvorni_sadrzaj>
    <derivirana_varijabla naziv="DomainObject.Predmet.PrimjedbaSuca_1">postoji St-1744/16</derivirana_varijabla>
  </DomainObject.Predmet.PrimjedbaSuca>
  <DomainObject.Predmet.ProtustrankaFormated>
    <izvorni_sadrzaj>  VOLIM BARANJU d.o.o. za proizvodnju, trgovinu i turizam</izvorni_sadrzaj>
    <derivirana_varijabla naziv="DomainObject.Predmet.ProtustrankaFormated_1">  VOLIM BARANJU d.o.o. za proizvodnju, trgovinu i turizam</derivirana_varijabla>
  </DomainObject.Predmet.ProtustrankaFormated>
  <DomainObject.Predmet.ProtustrankaFormatedOIB>
    <izvorni_sadrzaj>  VOLIM BARANJU d.o.o. za proizvodnju, trgovinu i turizam, OIB 73384501678</izvorni_sadrzaj>
    <derivirana_varijabla naziv="DomainObject.Predmet.ProtustrankaFormatedOIB_1">  VOLIM BARANJU d.o.o. za proizvodnju, trgovinu i turizam, OIB 73384501678</derivirana_varijabla>
  </DomainObject.Predmet.ProtustrankaFormatedOIB>
  <DomainObject.Predmet.ProtustrankaFormatedWithAdress>
    <izvorni_sadrzaj> VOLIM BARANJU d.o.o. za proizvodnju, trgovinu i turizam, Planinska 71, 31305 Draž</izvorni_sadrzaj>
    <derivirana_varijabla naziv="DomainObject.Predmet.ProtustrankaFormatedWithAdress_1"> VOLIM BARANJU d.o.o. za proizvodnju, trgovinu i turizam, Planinska 71, 31305 Draž</derivirana_varijabla>
  </DomainObject.Predmet.ProtustrankaFormatedWithAdress>
  <DomainObject.Predmet.ProtustrankaFormatedWithAdressOIB>
    <izvorni_sadrzaj> VOLIM BARANJU d.o.o. za proizvodnju, trgovinu i turizam, OIB 73384501678, Planinska 71, 31305 Draž</izvorni_sadrzaj>
    <derivirana_varijabla naziv="DomainObject.Predmet.ProtustrankaFormatedWithAdressOIB_1"> VOLIM BARANJU d.o.o. za proizvodnju, trgovinu i turizam, OIB 73384501678, Planinska 71, 31305 Draž</derivirana_varijabla>
  </DomainObject.Predmet.ProtustrankaFormatedWithAdressOIB>
  <DomainObject.Predmet.ProtustrankaWithAdress>
    <izvorni_sadrzaj>VOLIM BARANJU d.o.o. za proizvodnju, trgovinu i turizam Planinska 71, 31305 Draž</izvorni_sadrzaj>
    <derivirana_varijabla naziv="DomainObject.Predmet.ProtustrankaWithAdress_1">VOLIM BARANJU d.o.o. za proizvodnju, trgovinu i turizam Planinska 71, 31305 Draž</derivirana_varijabla>
  </DomainObject.Predmet.ProtustrankaWithAdress>
  <DomainObject.Predmet.ProtustrankaWithAdressOIB>
    <izvorni_sadrzaj>VOLIM BARANJU d.o.o. za proizvodnju, trgovinu i turizam, OIB 73384501678, Planinska 71, 31305 Draž</izvorni_sadrzaj>
    <derivirana_varijabla naziv="DomainObject.Predmet.ProtustrankaWithAdressOIB_1">VOLIM BARANJU d.o.o. za proizvodnju, trgovinu i turizam, OIB 73384501678, Planinska 71, 31305 Draž</derivirana_varijabla>
  </DomainObject.Predmet.ProtustrankaWithAdressOIB>
  <DomainObject.Predmet.ProtustrankaNazivFormated>
    <izvorni_sadrzaj>VOLIM BARANJU d.o.o. za proizvodnju, trgovinu i turizam</izvorni_sadrzaj>
    <derivirana_varijabla naziv="DomainObject.Predmet.ProtustrankaNazivFormated_1">VOLIM BARANJU d.o.o. za proizvodnju, trgovinu i turizam</derivirana_varijabla>
  </DomainObject.Predmet.ProtustrankaNazivFormated>
  <DomainObject.Predmet.ProtustrankaNazivFormatedOIB>
    <izvorni_sadrzaj>VOLIM BARANJU d.o.o. za proizvodnju, trgovinu i turizam, OIB 73384501678</izvorni_sadrzaj>
    <derivirana_varijabla naziv="DomainObject.Predmet.ProtustrankaNazivFormatedOIB_1">VOLIM BARANJU d.o.o. za proizvodnju, trgovinu i turizam, OIB 73384501678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ZAGREB</izvorni_sadrzaj>
    <derivirana_varijabla naziv="DomainObject.Predmet.StrankaFormated_1">  FINA RC ZAGREB</derivirana_varijabla>
  </DomainObject.Predmet.StrankaFormated>
  <DomainObject.Predmet.StrankaFormatedOIB>
    <izvorni_sadrzaj>  FINA RC ZAGREB, OIB 85821130368</izvorni_sadrzaj>
    <derivirana_varijabla naziv="DomainObject.Predmet.StrankaFormatedOIB_1">  FINA RC ZAGREB, OIB 85821130368</derivirana_varijabla>
  </DomainObject.Predmet.StrankaFormatedOIB>
  <DomainObject.Predmet.StrankaFormatedWithAdress>
    <izvorni_sadrzaj> FINA RC ZAGREB</izvorni_sadrzaj>
    <derivirana_varijabla naziv="DomainObject.Predmet.StrankaFormatedWithAdress_1"> FINA RC ZAGREB</derivirana_varijabla>
  </DomainObject.Predmet.StrankaFormatedWithAdress>
  <DomainObject.Predmet.StrankaFormatedWithAdressOIB>
    <izvorni_sadrzaj> FINA RC ZAGREB, OIB 85821130368</izvorni_sadrzaj>
    <derivirana_varijabla naziv="DomainObject.Predmet.StrankaFormatedWithAdressOIB_1"> FINA RC ZAGREB, OIB 85821130368</derivirana_varijabla>
  </DomainObject.Predmet.StrankaFormatedWithAdressOIB>
  <DomainObject.Predmet.StrankaWithAdress>
    <izvorni_sadrzaj>FINA RC ZAGREB </izvorni_sadrzaj>
    <derivirana_varijabla naziv="DomainObject.Predmet.StrankaWithAdress_1">FINA RC ZAGREB </derivirana_varijabla>
  </DomainObject.Predmet.StrankaWithAdress>
  <DomainObject.Predmet.StrankaWithAdressOIB>
    <izvorni_sadrzaj>FINA RC ZAGREB, OIB 85821130368</izvorni_sadrzaj>
    <derivirana_varijabla naziv="DomainObject.Predmet.StrankaWithAdressOIB_1">FINA RC ZAGREB, OIB 85821130368</derivirana_varijabla>
  </DomainObject.Predmet.StrankaWithAdressOIB>
  <DomainObject.Predmet.StrankaNazivFormated>
    <izvorni_sadrzaj>FINA RC ZAGREB</izvorni_sadrzaj>
    <derivirana_varijabla naziv="DomainObject.Predmet.StrankaNazivFormated_1">FINA RC ZAGREB</derivirana_varijabla>
  </DomainObject.Predmet.StrankaNazivFormated>
  <DomainObject.Predmet.StrankaNazivFormatedOIB>
    <izvorni_sadrzaj>FINA RC ZAGREB, OIB 85821130368</izvorni_sadrzaj>
    <derivirana_varijabla naziv="DomainObject.Predmet.StrankaNazivFormatedOIB_1">FINA RC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ZAGREB</item>
    </izvorni_sadrzaj>
    <derivirana_varijabla naziv="DomainObject.Predmet.StrankaListFormated_1">
      <item>FINA RC ZAGREB</item>
    </derivirana_varijabla>
  </DomainObject.Predmet.StrankaListFormated>
  <DomainObject.Predmet.StrankaListFormatedOIB>
    <izvorni_sadrzaj>
      <item>FINA RC ZAGREB, OIB 85821130368</item>
    </izvorni_sadrzaj>
    <derivirana_varijabla naziv="DomainObject.Predmet.StrankaListFormatedOIB_1">
      <item>FINA RC ZAGREB, OIB 85821130368</item>
    </derivirana_varijabla>
  </DomainObject.Predmet.StrankaListFormatedOIB>
  <DomainObject.Predmet.StrankaListFormatedWithAdress>
    <izvorni_sadrzaj>
      <item>FINA RC ZAGREB</item>
    </izvorni_sadrzaj>
    <derivirana_varijabla naziv="DomainObject.Predmet.StrankaListFormatedWithAdress_1">
      <item>FINA RC ZAGREB</item>
    </derivirana_varijabla>
  </DomainObject.Predmet.StrankaListFormatedWithAdress>
  <DomainObject.Predmet.StrankaListFormatedWithAdressOIB>
    <izvorni_sadrzaj>
      <item>FINA RC ZAGREB, OIB 85821130368</item>
    </izvorni_sadrzaj>
    <derivirana_varijabla naziv="DomainObject.Predmet.StrankaListFormatedWithAdressOIB_1">
      <item>FINA RC ZAGREB, OIB 85821130368</item>
    </derivirana_varijabla>
  </DomainObject.Predmet.StrankaListFormatedWithAdressOIB>
  <DomainObject.Predmet.StrankaListNazivFormated>
    <izvorni_sadrzaj>
      <item>FINA RC ZAGREB</item>
    </izvorni_sadrzaj>
    <derivirana_varijabla naziv="DomainObject.Predmet.StrankaListNazivFormated_1">
      <item>FINA RC ZAGREB</item>
    </derivirana_varijabla>
  </DomainObject.Predmet.StrankaListNazivFormated>
  <DomainObject.Predmet.StrankaListNazivFormatedOIB>
    <izvorni_sadrzaj>
      <item>FINA RC ZAGREB, OIB 85821130368</item>
    </izvorni_sadrzaj>
    <derivirana_varijabla naziv="DomainObject.Predmet.StrankaListNazivFormatedOIB_1">
      <item>FINA RC ZAGREB, OIB 85821130368</item>
    </derivirana_varijabla>
  </DomainObject.Predmet.StrankaListNazivFormatedOIB>
  <DomainObject.Predmet.ProtuStrankaListFormated>
    <izvorni_sadrzaj>
      <item>VOLIM BARANJU d.o.o. za proizvodnju, trgovinu i turizam</item>
    </izvorni_sadrzaj>
    <derivirana_varijabla naziv="DomainObject.Predmet.ProtuStrankaListFormated_1">
      <item>VOLIM BARANJU d.o.o. za proizvodnju, trgovinu i turizam</item>
    </derivirana_varijabla>
  </DomainObject.Predmet.ProtuStrankaListFormated>
  <DomainObject.Predmet.ProtuStrankaListFormatedOIB>
    <izvorni_sadrzaj>
      <item>VOLIM BARANJU d.o.o. za proizvodnju, trgovinu i turizam, OIB 73384501678</item>
    </izvorni_sadrzaj>
    <derivirana_varijabla naziv="DomainObject.Predmet.ProtuStrankaListFormatedOIB_1">
      <item>VOLIM BARANJU d.o.o. za proizvodnju, trgovinu i turizam, OIB 73384501678</item>
    </derivirana_varijabla>
  </DomainObject.Predmet.ProtuStrankaListFormatedOIB>
  <DomainObject.Predmet.ProtuStrankaListFormatedWithAdress>
    <izvorni_sadrzaj>
      <item>VOLIM BARANJU d.o.o. za proizvodnju, trgovinu i turizam, Planinska 71, 31305 Draž</item>
    </izvorni_sadrzaj>
    <derivirana_varijabla naziv="DomainObject.Predmet.ProtuStrankaListFormatedWithAdress_1">
      <item>VOLIM BARANJU d.o.o. za proizvodnju, trgovinu i turizam, Planinska 71, 31305 Draž</item>
    </derivirana_varijabla>
  </DomainObject.Predmet.ProtuStrankaListFormatedWithAdress>
  <DomainObject.Predmet.ProtuStrankaListFormatedWithAdressOIB>
    <izvorni_sadrzaj>
      <item>VOLIM BARANJU d.o.o. za proizvodnju, trgovinu i turizam, OIB 73384501678, Planinska 71, 31305 Draž</item>
    </izvorni_sadrzaj>
    <derivirana_varijabla naziv="DomainObject.Predmet.ProtuStrankaListFormatedWithAdressOIB_1">
      <item>VOLIM BARANJU d.o.o. za proizvodnju, trgovinu i turizam, OIB 73384501678, Planinska 71, 31305 Draž</item>
    </derivirana_varijabla>
  </DomainObject.Predmet.ProtuStrankaListFormatedWithAdressOIB>
  <DomainObject.Predmet.ProtuStrankaListNazivFormated>
    <izvorni_sadrzaj>
      <item>VOLIM BARANJU d.o.o. za proizvodnju, trgovinu i turizam</item>
    </izvorni_sadrzaj>
    <derivirana_varijabla naziv="DomainObject.Predmet.ProtuStrankaListNazivFormated_1">
      <item>VOLIM BARANJU d.o.o. za proizvodnju, trgovinu i turizam</item>
    </derivirana_varijabla>
  </DomainObject.Predmet.ProtuStrankaListNazivFormated>
  <DomainObject.Predmet.ProtuStrankaListNazivFormatedOIB>
    <izvorni_sadrzaj>
      <item>VOLIM BARANJU d.o.o. za proizvodnju, trgovinu i turizam, OIB 73384501678</item>
    </izvorni_sadrzaj>
    <derivirana_varijabla naziv="DomainObject.Predmet.ProtuStrankaListNazivFormatedOIB_1">
      <item>VOLIM BARANJU d.o.o. za proizvodnju, trgovinu i turizam, OIB 73384501678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ZAGREB</izvorni_sadrzaj>
    <derivirana_varijabla naziv="DomainObject.Predmet.StrankaIDrugi_1">FINA RC ZAGREB</derivirana_varijabla>
  </DomainObject.Predmet.StrankaIDrugi>
  <DomainObject.Predmet.ProtustrankaIDrugi>
    <izvorni_sadrzaj>VOLIM BARANJU d.o.o. za proizvodnju, trgovinu i turizam</izvorni_sadrzaj>
    <derivirana_varijabla naziv="DomainObject.Predmet.ProtustrankaIDrugi_1">VOLIM BARANJU d.o.o. za proizvodnju, trgovinu i turizam</derivirana_varijabla>
  </DomainObject.Predmet.ProtustrankaIDrugi>
  <DomainObject.Predmet.StrankaIDrugiAdressOIB>
    <izvorni_sadrzaj>FINA RC ZAGREB, OIB 85821130368</izvorni_sadrzaj>
    <derivirana_varijabla naziv="DomainObject.Predmet.StrankaIDrugiAdressOIB_1">FINA RC ZAGREB, OIB 85821130368</derivirana_varijabla>
  </DomainObject.Predmet.StrankaIDrugiAdressOIB>
  <DomainObject.Predmet.ProtustrankaIDrugiAdressOIB>
    <izvorni_sadrzaj>VOLIM BARANJU d.o.o. za proizvodnju, trgovinu i turizam, OIB 73384501678, Planinska 71, 31305 Draž</izvorni_sadrzaj>
    <derivirana_varijabla naziv="DomainObject.Predmet.ProtustrankaIDrugiAdressOIB_1">VOLIM BARANJU d.o.o. za proizvodnju, trgovinu i turizam, OIB 73384501678, Planinska 71, 31305 Draž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ZAGREB</item>
      <item>VOLIM BARANJU d.o.o. za proizvodnju, trgovinu i turizam</item>
    </izvorni_sadrzaj>
    <derivirana_varijabla naziv="DomainObject.Predmet.SudioniciListNaziv_1">
      <item>FINA RC ZAGREB</item>
      <item>VOLIM BARANJU d.o.o. za proizvodnju, trgovinu i turizam</item>
    </derivirana_varijabla>
  </DomainObject.Predmet.SudioniciListNaziv>
  <DomainObject.Predmet.SudioniciListAdressOIB>
    <izvorni_sadrzaj>
      <item>FINA RC ZAGREB, OIB 85821130368</item>
      <item>VOLIM BARANJU d.o.o. za proizvodnju, trgovinu i turizam, OIB 73384501678, Planinska 71,31305 Draž</item>
    </izvorni_sadrzaj>
    <derivirana_varijabla naziv="DomainObject.Predmet.SudioniciListAdressOIB_1">
      <item>FINA RC ZAGREB, OIB 85821130368</item>
      <item>VOLIM BARANJU d.o.o. za proizvodnju, trgovinu i turizam, OIB 73384501678, Planinska 71,31305 Draž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73384501678</item>
    </izvorni_sadrzaj>
    <derivirana_varijabla naziv="DomainObject.Predmet.SudioniciListNazivOIB_1">
      <item>, OIB 85821130368</item>
      <item>, OIB 73384501678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7430B2-69C1-4B4D-82D2-C66B90EB37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907</properties:Words>
  <properties:Characters>4470</properties:Characters>
  <properties:Lines>139</properties:Lines>
  <properties:Paragraphs>93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5405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2018-09-24T09:49:00Z</dcterms:created>
  <dc:creator>hermanj</dc:creator>
  <cp:lastModifiedBy>Maja Kocijan</cp:lastModifiedBy>
  <cp:lastPrinted>2018-01-25T12:22:00Z</cp:lastPrinted>
  <dcterms:modified xmlns:xsi="http://www.w3.org/2001/XMLSchema-instance" xsi:type="dcterms:W3CDTF">2018-09-24T09:57:00Z</dcterms:modified>
  <cp:revision>4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roč. za određivanje vrij.nekretn.docx)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