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a9c2" w14:paraId="4d1a9c2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566DB4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</w:t>
      </w:r>
    </w:p>
    <w:p w:rsidRDefault="00AD539E" w:rsidP="00AD539E" w:rsidR="00AD539E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466ECD">
      <w:r w:rsidRPr="00F06A9B">
        <w:t xml:space="preserve">     52000 </w:t>
      </w:r>
      <w:r w:rsidRPr="00EC7326">
        <w:t>PAZIN</w:t>
      </w:r>
      <w:r w:rsidRPr="00F06A9B">
        <w:t>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</w:t>
      </w:r>
    </w:p>
    <w:p w:rsidRDefault="00AD539E" w:rsidP="00AD539E" w:rsidR="00AD539E" w:rsidRPr="00F06A9B">
      <w:r w:rsidRPr="00F06A9B">
        <w:t xml:space="preserve">    </w:t>
      </w:r>
    </w:p>
    <w:p w:rsidRDefault="00AD539E" w:rsidP="00466ECD" w:rsidR="00AD539E">
      <w:pPr>
        <w:jc w:val="right"/>
      </w:pPr>
      <w:r w:rsidRPr="00F06A9B">
        <w:tab/>
      </w:r>
      <w:r w:rsidR="00466ECD">
        <w:t>1 St-827</w:t>
      </w:r>
      <w:r w:rsidR="00466ECD" w:rsidRPr="001568BE">
        <w:t>/20</w:t>
      </w:r>
      <w:r w:rsidR="00466ECD" w:rsidRPr="00F06A9B">
        <w:t>1</w:t>
      </w:r>
      <w:r w:rsidR="00466ECD">
        <w:t>6</w:t>
      </w:r>
      <w:r w:rsidR="00466ECD" w:rsidRPr="00566DB4">
        <w:t>-</w:t>
      </w:r>
      <w:r w:rsidR="00466ECD">
        <w:t>103</w:t>
      </w:r>
    </w:p>
    <w:p w:rsidRDefault="00466ECD" w:rsidP="00466ECD" w:rsidR="00466ECD">
      <w:pPr>
        <w:jc w:val="right"/>
      </w:pPr>
    </w:p>
    <w:p w:rsidRDefault="00466ECD" w:rsidP="00466ECD" w:rsidR="00466ECD">
      <w:pPr>
        <w:jc w:val="right"/>
      </w:pPr>
    </w:p>
    <w:p w:rsidRDefault="00AD539E" w:rsidP="00AD539E" w:rsidR="00AD539E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8D2B79">
        <w:t>VILA SAVUDRIJA d.o.o. u stečaju, Umag, A. Vivode 22, OIB 38602604042</w:t>
      </w:r>
      <w:r w:rsidRPr="00F06A9B">
        <w:t>,</w:t>
      </w:r>
      <w:r w:rsidR="008D2B79">
        <w:t xml:space="preserve"> </w:t>
      </w:r>
      <w:r w:rsidR="008200B9">
        <w:t>7. siječnja 2019</w:t>
      </w:r>
      <w:r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>z a k lj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  <w:r>
        <w:tab/>
      </w:r>
    </w:p>
    <w:p w:rsidRDefault="00AD539E" w:rsidP="00AD539E" w:rsidR="00AD539E" w:rsidRPr="0015407B">
      <w:pPr>
        <w:jc w:val="both"/>
      </w:pPr>
      <w:r>
        <w:tab/>
        <w:t>-</w:t>
      </w:r>
      <w:r w:rsidR="008200B9">
        <w:t>TAMPTEN NEKRETNINE d.o.o. Savudrija, Alberi 300</w:t>
      </w:r>
      <w:r w:rsidR="008D2B79">
        <w:t xml:space="preserve">, </w:t>
      </w:r>
      <w:r>
        <w:t xml:space="preserve">OIB: </w:t>
      </w:r>
      <w:r w:rsidR="008200B9">
        <w:t>46982163407</w:t>
      </w:r>
      <w:r>
        <w:t>,</w:t>
      </w:r>
      <w:r w:rsidRPr="00252067">
        <w:t xml:space="preserve"> </w:t>
      </w:r>
      <w:r>
        <w:t xml:space="preserve">u iznosu od </w:t>
      </w:r>
      <w:r w:rsidR="00156F2C">
        <w:t>981</w:t>
      </w:r>
      <w:r w:rsidR="008D2B79">
        <w:t>.</w:t>
      </w:r>
      <w:r w:rsidR="00156F2C">
        <w:t>872,47</w:t>
      </w:r>
      <w:r>
        <w:t xml:space="preserve"> kn, (ID nadmetanja: </w:t>
      </w:r>
      <w:r w:rsidR="008D2B79">
        <w:t>11753</w:t>
      </w:r>
      <w:r>
        <w:t xml:space="preserve">) na račun broj </w:t>
      </w:r>
      <w:r w:rsidRPr="00FF1F2B">
        <w:t>HR</w:t>
      </w:r>
      <w:r w:rsidR="008200B9">
        <w:t>31</w:t>
      </w:r>
      <w:r w:rsidRPr="00FF1F2B">
        <w:t xml:space="preserve"> </w:t>
      </w:r>
      <w:r w:rsidR="008200B9">
        <w:t>2503</w:t>
      </w:r>
      <w:r w:rsidRPr="00FF1F2B">
        <w:t xml:space="preserve"> </w:t>
      </w:r>
      <w:r w:rsidR="008200B9">
        <w:t>0071</w:t>
      </w:r>
      <w:r w:rsidRPr="00FF1F2B">
        <w:t xml:space="preserve"> </w:t>
      </w:r>
      <w:r w:rsidR="008200B9">
        <w:t>1110</w:t>
      </w:r>
      <w:r w:rsidRPr="00FF1F2B">
        <w:t xml:space="preserve"> </w:t>
      </w:r>
      <w:r w:rsidR="008200B9">
        <w:t>0079</w:t>
      </w:r>
      <w:r w:rsidRPr="00FF1F2B">
        <w:t xml:space="preserve"> </w:t>
      </w:r>
      <w:r w:rsidR="008200B9">
        <w:t>2</w:t>
      </w:r>
      <w:r w:rsidR="00DF7EE1">
        <w:t>,</w:t>
      </w:r>
    </w:p>
    <w:p w:rsidRDefault="00AD539E" w:rsidP="00AD539E" w:rsidR="00AD539E">
      <w:pPr>
        <w:jc w:val="both"/>
      </w:pPr>
    </w:p>
    <w:p w:rsidRDefault="00DF7EE1" w:rsidP="00DF7EE1" w:rsidR="00DF7EE1" w:rsidRPr="0015407B">
      <w:pPr>
        <w:ind w:firstLine="708"/>
        <w:jc w:val="both"/>
      </w:pPr>
      <w:r>
        <w:t xml:space="preserve">- </w:t>
      </w:r>
      <w:r w:rsidR="008200B9">
        <w:t>ADRIA BONUS d.o.o. Poreč, Partizanska 13</w:t>
      </w:r>
      <w:r>
        <w:t xml:space="preserve">, OIB: </w:t>
      </w:r>
      <w:r w:rsidR="008200B9">
        <w:t>31756846138</w:t>
      </w:r>
      <w:r>
        <w:t>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 w:rsidR="008200B9">
        <w:t>76</w:t>
      </w:r>
      <w:r w:rsidRPr="00FF1F2B">
        <w:t xml:space="preserve"> </w:t>
      </w:r>
      <w:r w:rsidR="008200B9">
        <w:t>2390</w:t>
      </w:r>
      <w:r w:rsidRPr="00FF1F2B">
        <w:t xml:space="preserve"> 00</w:t>
      </w:r>
      <w:r w:rsidR="008200B9">
        <w:t>1</w:t>
      </w:r>
      <w:r>
        <w:t>1</w:t>
      </w:r>
      <w:r w:rsidRPr="00FF1F2B">
        <w:t xml:space="preserve"> </w:t>
      </w:r>
      <w:r w:rsidR="008200B9">
        <w:t>1009</w:t>
      </w:r>
      <w:r w:rsidRPr="00FF1F2B">
        <w:t xml:space="preserve"> </w:t>
      </w:r>
      <w:r w:rsidR="008200B9">
        <w:t>5073</w:t>
      </w:r>
      <w:r w:rsidRPr="00FF1F2B">
        <w:t xml:space="preserve"> </w:t>
      </w:r>
      <w:r w:rsidR="008200B9">
        <w:t>4</w:t>
      </w:r>
      <w:r>
        <w:t>,</w:t>
      </w:r>
    </w:p>
    <w:p w:rsidRDefault="00DF7EE1" w:rsidP="00DF7EE1" w:rsidR="00DF7EE1">
      <w:pPr>
        <w:jc w:val="both"/>
      </w:pPr>
    </w:p>
    <w:p w:rsidRDefault="00DF7EE1" w:rsidP="00DF7EE1" w:rsidR="00DF7EE1">
      <w:pPr>
        <w:ind w:firstLine="708"/>
        <w:jc w:val="both"/>
      </w:pPr>
      <w:r>
        <w:t xml:space="preserve">- </w:t>
      </w:r>
      <w:r w:rsidR="008200B9">
        <w:t>ABC DUKIĆ d.o.o. Jurdani, Jurdani 99</w:t>
      </w:r>
      <w:r>
        <w:t xml:space="preserve">, OIB: </w:t>
      </w:r>
      <w:r w:rsidR="008200B9">
        <w:t>16310899751</w:t>
      </w:r>
      <w:r>
        <w:t>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 w:rsidR="008200B9">
        <w:t>54</w:t>
      </w:r>
      <w:r w:rsidRPr="00FF1F2B">
        <w:t xml:space="preserve"> </w:t>
      </w:r>
      <w:r w:rsidR="008200B9">
        <w:t>2360</w:t>
      </w:r>
      <w:r w:rsidRPr="00FF1F2B">
        <w:t xml:space="preserve"> 00</w:t>
      </w:r>
      <w:r w:rsidR="008200B9">
        <w:t>0</w:t>
      </w:r>
      <w:r>
        <w:t>1</w:t>
      </w:r>
      <w:r w:rsidRPr="00FF1F2B">
        <w:t xml:space="preserve"> </w:t>
      </w:r>
      <w:r w:rsidR="008200B9">
        <w:t>1020</w:t>
      </w:r>
      <w:r w:rsidRPr="00FF1F2B">
        <w:t xml:space="preserve"> </w:t>
      </w:r>
      <w:r w:rsidR="008200B9">
        <w:t>3269</w:t>
      </w:r>
      <w:r w:rsidRPr="00FF1F2B">
        <w:t xml:space="preserve"> </w:t>
      </w:r>
      <w:r w:rsidR="008200B9">
        <w:t>4</w:t>
      </w:r>
      <w:r>
        <w:t>,</w:t>
      </w:r>
    </w:p>
    <w:p w:rsidRDefault="000279DF" w:rsidP="00DF7EE1" w:rsidR="000279DF">
      <w:pPr>
        <w:ind w:firstLine="708"/>
        <w:jc w:val="both"/>
      </w:pPr>
    </w:p>
    <w:p w:rsidRDefault="000279DF" w:rsidP="000279DF" w:rsidR="000279DF" w:rsidRPr="0015407B">
      <w:pPr>
        <w:ind w:firstLine="708"/>
        <w:jc w:val="both"/>
      </w:pPr>
      <w:r>
        <w:t xml:space="preserve">- </w:t>
      </w:r>
      <w:r w:rsidR="008200B9">
        <w:t>ĐURKIN d.o.o. Čakovec, Braće Graner 1</w:t>
      </w:r>
      <w:r>
        <w:t xml:space="preserve">, OIB: </w:t>
      </w:r>
      <w:r w:rsidR="008200B9">
        <w:t>54258964237</w:t>
      </w:r>
      <w:r>
        <w:t>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 w:rsidR="008200B9">
        <w:t>61</w:t>
      </w:r>
      <w:r w:rsidRPr="00FF1F2B">
        <w:t xml:space="preserve"> </w:t>
      </w:r>
      <w:r w:rsidR="008200B9">
        <w:t>2360</w:t>
      </w:r>
      <w:r w:rsidRPr="00FF1F2B">
        <w:t xml:space="preserve"> </w:t>
      </w:r>
      <w:r>
        <w:t>00</w:t>
      </w:r>
      <w:r w:rsidR="008200B9">
        <w:t>0</w:t>
      </w:r>
      <w:r>
        <w:t>1</w:t>
      </w:r>
      <w:r w:rsidRPr="00FF1F2B">
        <w:t xml:space="preserve"> </w:t>
      </w:r>
      <w:r w:rsidR="008200B9">
        <w:t>1017</w:t>
      </w:r>
      <w:r w:rsidRPr="00FF1F2B">
        <w:t xml:space="preserve"> </w:t>
      </w:r>
      <w:r w:rsidR="008200B9">
        <w:t>9695</w:t>
      </w:r>
      <w:r w:rsidRPr="00FF1F2B">
        <w:t xml:space="preserve"> </w:t>
      </w:r>
      <w:r w:rsidR="008200B9">
        <w:t>5</w:t>
      </w:r>
      <w:r>
        <w:t>,</w:t>
      </w:r>
    </w:p>
    <w:p w:rsidRDefault="000279DF" w:rsidP="00DF7EE1" w:rsidR="000279DF" w:rsidRPr="0015407B">
      <w:pPr>
        <w:ind w:firstLine="708"/>
        <w:jc w:val="both"/>
      </w:pPr>
    </w:p>
    <w:p w:rsidRDefault="000279DF" w:rsidP="000279DF" w:rsidR="000279DF">
      <w:pPr>
        <w:ind w:firstLine="708"/>
        <w:jc w:val="both"/>
      </w:pPr>
      <w:r>
        <w:t xml:space="preserve">- </w:t>
      </w:r>
      <w:r w:rsidR="00BA706C">
        <w:t>BAT d.o.o. Čakovec, Rudolfa Steinera 2</w:t>
      </w:r>
      <w:r>
        <w:t xml:space="preserve">, OIB: </w:t>
      </w:r>
      <w:r w:rsidR="00A10384">
        <w:t>01944520619</w:t>
      </w:r>
      <w:r>
        <w:t>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 w:rsidR="00A10384">
        <w:t>62</w:t>
      </w:r>
      <w:r w:rsidRPr="00FF1F2B">
        <w:t xml:space="preserve"> </w:t>
      </w:r>
      <w:r w:rsidR="00A10384">
        <w:t>2360</w:t>
      </w:r>
      <w:r w:rsidRPr="00FF1F2B">
        <w:t xml:space="preserve"> </w:t>
      </w:r>
      <w:r w:rsidR="00A10384">
        <w:t>0001</w:t>
      </w:r>
      <w:r w:rsidRPr="00FF1F2B">
        <w:t xml:space="preserve"> </w:t>
      </w:r>
      <w:r w:rsidR="00A10384">
        <w:t>1021</w:t>
      </w:r>
      <w:r w:rsidRPr="00FF1F2B">
        <w:t xml:space="preserve"> </w:t>
      </w:r>
      <w:r w:rsidR="00A10384">
        <w:t>7523</w:t>
      </w:r>
      <w:r w:rsidRPr="00FF1F2B">
        <w:t xml:space="preserve"> </w:t>
      </w:r>
      <w:r w:rsidR="00A10384">
        <w:t>7</w:t>
      </w:r>
      <w:r>
        <w:t>,</w:t>
      </w:r>
    </w:p>
    <w:p w:rsidRDefault="000C6474" w:rsidP="000C6474" w:rsidR="000C6474">
      <w:pPr>
        <w:jc w:val="both"/>
      </w:pPr>
    </w:p>
    <w:p w:rsidRDefault="000279DF" w:rsidP="000279DF" w:rsidR="000279DF">
      <w:pPr>
        <w:ind w:firstLine="708"/>
        <w:jc w:val="both"/>
      </w:pPr>
      <w:r>
        <w:t xml:space="preserve">- </w:t>
      </w:r>
      <w:r w:rsidR="00A10384">
        <w:t>AUTO-HRVATSKA-Stanica za tehnički pregled d.o.o. Rijeka, Osječka 50</w:t>
      </w:r>
      <w:r>
        <w:t xml:space="preserve">, OIB: </w:t>
      </w:r>
      <w:r w:rsidR="00A10384">
        <w:t>62750394385</w:t>
      </w:r>
      <w:r>
        <w:t>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 w:rsidR="00A10384">
        <w:t>87</w:t>
      </w:r>
      <w:r w:rsidRPr="00FF1F2B">
        <w:t xml:space="preserve"> </w:t>
      </w:r>
      <w:r w:rsidR="00A10384">
        <w:t>2340</w:t>
      </w:r>
      <w:r w:rsidRPr="00FF1F2B">
        <w:t xml:space="preserve"> 00</w:t>
      </w:r>
      <w:r w:rsidR="00A10384">
        <w:t>91</w:t>
      </w:r>
      <w:r w:rsidRPr="00FF1F2B">
        <w:t xml:space="preserve"> </w:t>
      </w:r>
      <w:r w:rsidR="00A10384">
        <w:t>1100</w:t>
      </w:r>
      <w:r w:rsidRPr="00FF1F2B">
        <w:t xml:space="preserve"> </w:t>
      </w:r>
      <w:r w:rsidR="00A10384">
        <w:t>4309</w:t>
      </w:r>
      <w:r w:rsidRPr="00FF1F2B">
        <w:t xml:space="preserve"> </w:t>
      </w:r>
      <w:r w:rsidR="00A10384">
        <w:t>2</w:t>
      </w:r>
      <w:r>
        <w:t>,</w:t>
      </w:r>
    </w:p>
    <w:p w:rsidRDefault="00AD539E" w:rsidP="00AD539E" w:rsidR="00AD539E">
      <w:pPr>
        <w:jc w:val="both"/>
      </w:pPr>
    </w:p>
    <w:p w:rsidRDefault="000279DF" w:rsidP="000279DF" w:rsidR="000279DF">
      <w:pPr>
        <w:ind w:firstLine="708"/>
        <w:jc w:val="both"/>
      </w:pPr>
      <w:r>
        <w:t xml:space="preserve">- </w:t>
      </w:r>
      <w:r w:rsidR="00A43096">
        <w:t>ISTARSKE VILE d.o.o. Rijeka, Osječka 50</w:t>
      </w:r>
      <w:r>
        <w:t xml:space="preserve">, OIB: </w:t>
      </w:r>
      <w:r w:rsidR="00A43096">
        <w:t>96300067188</w:t>
      </w:r>
      <w:r>
        <w:t>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 w:rsidR="00A43096">
        <w:t>52</w:t>
      </w:r>
      <w:r w:rsidRPr="00FF1F2B">
        <w:t xml:space="preserve"> </w:t>
      </w:r>
      <w:r w:rsidR="00A43096">
        <w:t>2340</w:t>
      </w:r>
      <w:r w:rsidRPr="00FF1F2B">
        <w:t xml:space="preserve"> 00</w:t>
      </w:r>
      <w:r w:rsidR="00A43096">
        <w:t>9</w:t>
      </w:r>
      <w:r>
        <w:t>1</w:t>
      </w:r>
      <w:r w:rsidRPr="00FF1F2B">
        <w:t xml:space="preserve"> </w:t>
      </w:r>
      <w:r w:rsidR="00A43096">
        <w:t>1107</w:t>
      </w:r>
      <w:r w:rsidRPr="00FF1F2B">
        <w:t xml:space="preserve"> </w:t>
      </w:r>
      <w:r w:rsidR="00A43096">
        <w:t>9886</w:t>
      </w:r>
      <w:r w:rsidRPr="00FF1F2B">
        <w:t xml:space="preserve"> </w:t>
      </w:r>
      <w:r w:rsidR="00A43096">
        <w:t>7</w:t>
      </w:r>
      <w:r>
        <w:t>,</w:t>
      </w:r>
    </w:p>
    <w:p w:rsidRDefault="000279DF" w:rsidP="00AD539E" w:rsidR="000279DF">
      <w:pPr>
        <w:jc w:val="both"/>
      </w:pPr>
    </w:p>
    <w:p w:rsidRDefault="000279DF" w:rsidP="000279DF" w:rsidR="000279DF">
      <w:pPr>
        <w:ind w:firstLine="708"/>
        <w:jc w:val="both"/>
      </w:pPr>
      <w:r>
        <w:t xml:space="preserve">- </w:t>
      </w:r>
      <w:r w:rsidR="00A43096">
        <w:t>DINKO PROSOLI, Zagreb, Stenjevečka 35A</w:t>
      </w:r>
      <w:r>
        <w:t xml:space="preserve">, OIB: </w:t>
      </w:r>
      <w:r w:rsidR="00A43096">
        <w:t>99895907296</w:t>
      </w:r>
      <w:r>
        <w:t>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 w:rsidR="00A43096">
        <w:t>56</w:t>
      </w:r>
      <w:r w:rsidRPr="00FF1F2B">
        <w:t xml:space="preserve"> </w:t>
      </w:r>
      <w:r w:rsidR="00A43096">
        <w:t>2360</w:t>
      </w:r>
      <w:r w:rsidRPr="00FF1F2B">
        <w:t xml:space="preserve"> 00</w:t>
      </w:r>
      <w:r>
        <w:t>0</w:t>
      </w:r>
      <w:r w:rsidR="00A43096">
        <w:t>3</w:t>
      </w:r>
      <w:r w:rsidRPr="00FF1F2B">
        <w:t xml:space="preserve"> </w:t>
      </w:r>
      <w:r w:rsidR="00A43096">
        <w:t>2172</w:t>
      </w:r>
      <w:r w:rsidRPr="00FF1F2B">
        <w:t xml:space="preserve"> </w:t>
      </w:r>
      <w:r w:rsidR="00A43096">
        <w:t>8333</w:t>
      </w:r>
      <w:r w:rsidRPr="00FF1F2B">
        <w:t xml:space="preserve"> </w:t>
      </w:r>
      <w:r w:rsidR="00A43096">
        <w:t>4,</w:t>
      </w:r>
    </w:p>
    <w:p w:rsidRDefault="000279DF" w:rsidP="00AD539E" w:rsidR="000279DF">
      <w:pPr>
        <w:jc w:val="both"/>
      </w:pPr>
    </w:p>
    <w:p w:rsidRDefault="00C0403C" w:rsidP="00C0403C" w:rsidR="00C0403C">
      <w:pPr>
        <w:ind w:firstLine="708"/>
        <w:jc w:val="both"/>
      </w:pPr>
      <w:r>
        <w:t>- S-CO d.o.o. Umag, Murine, Šćavonija 44, OIB: 88126633655,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93</w:t>
      </w:r>
      <w:r w:rsidRPr="00FF1F2B">
        <w:t xml:space="preserve"> </w:t>
      </w:r>
      <w:r>
        <w:t>2380</w:t>
      </w:r>
      <w:r w:rsidRPr="00FF1F2B">
        <w:t xml:space="preserve"> 00</w:t>
      </w:r>
      <w:r>
        <w:t>61</w:t>
      </w:r>
      <w:r w:rsidRPr="00FF1F2B">
        <w:t xml:space="preserve"> </w:t>
      </w:r>
      <w:r>
        <w:t>1400</w:t>
      </w:r>
      <w:r w:rsidRPr="00FF1F2B">
        <w:t xml:space="preserve"> </w:t>
      </w:r>
      <w:r>
        <w:t>0709</w:t>
      </w:r>
      <w:r w:rsidRPr="00FF1F2B">
        <w:t xml:space="preserve"> </w:t>
      </w:r>
      <w:r>
        <w:t>2,</w:t>
      </w:r>
    </w:p>
    <w:p w:rsidRDefault="0045626B" w:rsidP="00AD539E" w:rsidR="0045626B">
      <w:pPr>
        <w:jc w:val="both"/>
      </w:pPr>
    </w:p>
    <w:p w:rsidRDefault="00C0403C" w:rsidP="00C0403C" w:rsidR="00C0403C">
      <w:pPr>
        <w:ind w:firstLine="708"/>
        <w:jc w:val="both"/>
      </w:pPr>
      <w:r>
        <w:t>- GEOPROJEKT d.d. Split, Sukoišanska 43, OIB: 2562346</w:t>
      </w:r>
      <w:r w:rsidR="00B93194">
        <w:t>6</w:t>
      </w:r>
      <w:r>
        <w:t>485,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 w:rsidR="00B93194">
        <w:t>53</w:t>
      </w:r>
      <w:r w:rsidRPr="00FF1F2B">
        <w:t xml:space="preserve"> </w:t>
      </w:r>
      <w:r>
        <w:t>23</w:t>
      </w:r>
      <w:r w:rsidR="00B93194">
        <w:t>9</w:t>
      </w:r>
      <w:r>
        <w:t>0</w:t>
      </w:r>
      <w:r w:rsidRPr="00FF1F2B">
        <w:t xml:space="preserve"> 00</w:t>
      </w:r>
      <w:r w:rsidR="00B93194">
        <w:t>1</w:t>
      </w:r>
      <w:r>
        <w:t>1</w:t>
      </w:r>
      <w:r w:rsidRPr="00FF1F2B">
        <w:t xml:space="preserve"> </w:t>
      </w:r>
      <w:r w:rsidR="00B93194">
        <w:t>1003</w:t>
      </w:r>
      <w:r w:rsidRPr="00FF1F2B">
        <w:t xml:space="preserve"> </w:t>
      </w:r>
      <w:r w:rsidR="00B93194">
        <w:t>2996</w:t>
      </w:r>
      <w:r w:rsidRPr="00FF1F2B">
        <w:t xml:space="preserve"> </w:t>
      </w:r>
      <w:r w:rsidR="00B93194">
        <w:t>0</w:t>
      </w:r>
      <w:r>
        <w:t>,</w:t>
      </w:r>
    </w:p>
    <w:p w:rsidRDefault="00C0403C" w:rsidP="00AD539E" w:rsidR="00C0403C">
      <w:pPr>
        <w:jc w:val="both"/>
      </w:pPr>
    </w:p>
    <w:p w:rsidRDefault="00B93194" w:rsidP="00B93194" w:rsidR="00B93194">
      <w:pPr>
        <w:ind w:firstLine="708"/>
        <w:jc w:val="both"/>
      </w:pPr>
      <w:r>
        <w:t>- AEQUITAS d.o.o. Split, Sukoišanska 43, OIB: 46980286603,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05</w:t>
      </w:r>
      <w:r w:rsidRPr="00FF1F2B">
        <w:t xml:space="preserve"> </w:t>
      </w:r>
      <w:r>
        <w:t>2390</w:t>
      </w:r>
      <w:r w:rsidRPr="00FF1F2B">
        <w:t xml:space="preserve"> 00</w:t>
      </w:r>
      <w:r>
        <w:t>11</w:t>
      </w:r>
      <w:r w:rsidRPr="00FF1F2B">
        <w:t xml:space="preserve"> </w:t>
      </w:r>
      <w:r>
        <w:t>1003</w:t>
      </w:r>
      <w:r w:rsidRPr="00FF1F2B">
        <w:t xml:space="preserve"> </w:t>
      </w:r>
      <w:r>
        <w:t>2995</w:t>
      </w:r>
      <w:r w:rsidRPr="00FF1F2B">
        <w:t xml:space="preserve"> </w:t>
      </w:r>
      <w:r>
        <w:t>1,</w:t>
      </w:r>
    </w:p>
    <w:p w:rsidRDefault="0045626B" w:rsidP="00AD539E" w:rsidR="0045626B">
      <w:pPr>
        <w:jc w:val="both"/>
      </w:pPr>
    </w:p>
    <w:p w:rsidRDefault="00B93194" w:rsidP="00B93194" w:rsidR="00B93194">
      <w:pPr>
        <w:ind w:firstLine="708"/>
        <w:jc w:val="both"/>
      </w:pPr>
      <w:r>
        <w:t>- REAM d.o.o. Zagreb, Miramarska 246, OIB: 14628818263,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71</w:t>
      </w:r>
      <w:r w:rsidRPr="00FF1F2B">
        <w:t xml:space="preserve"> </w:t>
      </w:r>
      <w:r>
        <w:t>2484</w:t>
      </w:r>
      <w:r w:rsidRPr="00FF1F2B">
        <w:t xml:space="preserve"> 00</w:t>
      </w:r>
      <w:r>
        <w:t>81</w:t>
      </w:r>
      <w:r w:rsidRPr="00FF1F2B">
        <w:t xml:space="preserve"> </w:t>
      </w:r>
      <w:r>
        <w:t>1072</w:t>
      </w:r>
      <w:r w:rsidRPr="00FF1F2B">
        <w:t xml:space="preserve"> </w:t>
      </w:r>
      <w:r>
        <w:t>4747</w:t>
      </w:r>
      <w:r w:rsidRPr="00FF1F2B">
        <w:t xml:space="preserve"> </w:t>
      </w:r>
      <w:r>
        <w:t>5,</w:t>
      </w:r>
    </w:p>
    <w:p w:rsidRDefault="0045626B" w:rsidP="00AD539E" w:rsidR="0045626B">
      <w:pPr>
        <w:jc w:val="both"/>
      </w:pPr>
    </w:p>
    <w:p w:rsidRDefault="00B93194" w:rsidP="00B93194" w:rsidR="00B93194">
      <w:pPr>
        <w:ind w:firstLine="708"/>
        <w:jc w:val="both"/>
      </w:pPr>
      <w:r>
        <w:t>- BIJELO GRADITELJSTVO d.o.o. Umag, Zemljoradnička ulica 11, OIB: 79049605033,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03</w:t>
      </w:r>
      <w:r w:rsidRPr="00FF1F2B">
        <w:t xml:space="preserve"> </w:t>
      </w:r>
      <w:r>
        <w:t>2380</w:t>
      </w:r>
      <w:r w:rsidRPr="00FF1F2B">
        <w:t xml:space="preserve"> </w:t>
      </w:r>
      <w:r>
        <w:t>0061</w:t>
      </w:r>
      <w:r w:rsidRPr="00FF1F2B">
        <w:t xml:space="preserve"> </w:t>
      </w:r>
      <w:r>
        <w:t>1400</w:t>
      </w:r>
      <w:r w:rsidRPr="00FF1F2B">
        <w:t xml:space="preserve"> </w:t>
      </w:r>
      <w:r>
        <w:t>1462</w:t>
      </w:r>
      <w:r w:rsidRPr="00FF1F2B">
        <w:t xml:space="preserve"> </w:t>
      </w:r>
      <w:r>
        <w:t>9,</w:t>
      </w:r>
    </w:p>
    <w:p w:rsidRDefault="00B93194" w:rsidP="00AD539E" w:rsidR="00B93194">
      <w:pPr>
        <w:jc w:val="both"/>
      </w:pPr>
    </w:p>
    <w:p w:rsidRDefault="009328DF" w:rsidP="009328DF" w:rsidR="009328DF">
      <w:pPr>
        <w:ind w:firstLine="708"/>
        <w:jc w:val="both"/>
      </w:pPr>
      <w:r>
        <w:t>- PROFINEX holding d.o.o. Zadar, Braće Bilišić 5, OIB: 50471436430,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07</w:t>
      </w:r>
      <w:r w:rsidRPr="00FF1F2B">
        <w:t xml:space="preserve"> </w:t>
      </w:r>
      <w:r>
        <w:t>2484</w:t>
      </w:r>
      <w:r w:rsidRPr="00FF1F2B">
        <w:t xml:space="preserve"> </w:t>
      </w:r>
      <w:r>
        <w:t>0081</w:t>
      </w:r>
      <w:r w:rsidRPr="00FF1F2B">
        <w:t xml:space="preserve"> </w:t>
      </w:r>
      <w:r>
        <w:t>1041</w:t>
      </w:r>
      <w:r w:rsidRPr="00FF1F2B">
        <w:t xml:space="preserve"> </w:t>
      </w:r>
      <w:r>
        <w:t>5956</w:t>
      </w:r>
      <w:r w:rsidRPr="00FF1F2B">
        <w:t xml:space="preserve"> </w:t>
      </w:r>
      <w:r>
        <w:t>5,</w:t>
      </w:r>
    </w:p>
    <w:p w:rsidRDefault="0045626B" w:rsidP="00AD539E" w:rsidR="0045626B">
      <w:pPr>
        <w:jc w:val="both"/>
      </w:pPr>
    </w:p>
    <w:p w:rsidRDefault="009328DF" w:rsidP="009328DF" w:rsidR="009328DF">
      <w:pPr>
        <w:ind w:firstLine="708"/>
        <w:jc w:val="both"/>
      </w:pPr>
      <w:r>
        <w:t>- OFFICIUM PARTNER d.o.o. Zagreb, Roberta Frangeša Mihanovića 9, OIB: 20640736321,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78</w:t>
      </w:r>
      <w:r w:rsidRPr="00FF1F2B">
        <w:t xml:space="preserve"> </w:t>
      </w:r>
      <w:r>
        <w:t>2360</w:t>
      </w:r>
      <w:r w:rsidRPr="00FF1F2B">
        <w:t xml:space="preserve"> </w:t>
      </w:r>
      <w:r>
        <w:t>0001</w:t>
      </w:r>
      <w:r w:rsidRPr="00FF1F2B">
        <w:t xml:space="preserve"> </w:t>
      </w:r>
      <w:r>
        <w:t>1019</w:t>
      </w:r>
      <w:r w:rsidRPr="00FF1F2B">
        <w:t xml:space="preserve"> </w:t>
      </w:r>
      <w:r>
        <w:t>9404</w:t>
      </w:r>
      <w:r w:rsidRPr="00FF1F2B">
        <w:t xml:space="preserve"> </w:t>
      </w:r>
      <w:r>
        <w:t>4,</w:t>
      </w:r>
    </w:p>
    <w:p w:rsidRDefault="009328DF" w:rsidP="00AD539E" w:rsidR="009328DF">
      <w:pPr>
        <w:jc w:val="both"/>
      </w:pPr>
    </w:p>
    <w:p w:rsidRDefault="009328DF" w:rsidP="009328DF" w:rsidR="009328DF">
      <w:pPr>
        <w:ind w:firstLine="708"/>
        <w:jc w:val="both"/>
      </w:pPr>
      <w:r>
        <w:t>- S-REAM d.o.o. Ljubljana, Čopova ulica 3, Slovenija, OIB: 83732459220,</w:t>
      </w:r>
      <w:r w:rsidRPr="00252067">
        <w:t xml:space="preserve"> </w:t>
      </w:r>
      <w:r>
        <w:t>u iznosu od 981.872,47 kn, (ID nadmetanja: 11753) na račun broj SI56 0214 0026 2721 394,</w:t>
      </w:r>
    </w:p>
    <w:p w:rsidRDefault="009328DF" w:rsidP="00AD539E" w:rsidR="009328DF">
      <w:pPr>
        <w:jc w:val="both"/>
      </w:pPr>
    </w:p>
    <w:p w:rsidRDefault="009328DF" w:rsidP="009328DF" w:rsidR="009328DF">
      <w:pPr>
        <w:ind w:firstLine="708"/>
        <w:jc w:val="both"/>
      </w:pPr>
      <w:r>
        <w:t>- Adria coast turizam d.o.o. Zagreb, Radnička cesta 45, OIB: 68449361346,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77</w:t>
      </w:r>
      <w:r w:rsidRPr="00FF1F2B">
        <w:t xml:space="preserve"> </w:t>
      </w:r>
      <w:r>
        <w:t>2500</w:t>
      </w:r>
      <w:r w:rsidRPr="00FF1F2B">
        <w:t xml:space="preserve"> </w:t>
      </w:r>
      <w:r>
        <w:t>0091</w:t>
      </w:r>
      <w:r w:rsidRPr="00FF1F2B">
        <w:t xml:space="preserve"> </w:t>
      </w:r>
      <w:r>
        <w:t>1014</w:t>
      </w:r>
      <w:r w:rsidRPr="00FF1F2B">
        <w:t xml:space="preserve"> </w:t>
      </w:r>
      <w:r>
        <w:t>5258</w:t>
      </w:r>
      <w:r w:rsidRPr="00FF1F2B">
        <w:t xml:space="preserve"> </w:t>
      </w:r>
      <w:r>
        <w:t>9,</w:t>
      </w:r>
    </w:p>
    <w:p w:rsidRDefault="0045626B" w:rsidP="00AD539E" w:rsidR="0045626B">
      <w:pPr>
        <w:jc w:val="both"/>
      </w:pPr>
    </w:p>
    <w:p w:rsidRDefault="009328DF" w:rsidP="009328DF" w:rsidR="009328DF">
      <w:pPr>
        <w:ind w:firstLine="708"/>
        <w:jc w:val="both"/>
      </w:pPr>
      <w:r>
        <w:t>- J.M. d.o.o. Medulin, Vrčevan 107, OIB: 82201625224,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58</w:t>
      </w:r>
      <w:r w:rsidRPr="00FF1F2B">
        <w:t xml:space="preserve"> </w:t>
      </w:r>
      <w:r>
        <w:t>2360</w:t>
      </w:r>
      <w:r w:rsidRPr="00FF1F2B">
        <w:t xml:space="preserve"> </w:t>
      </w:r>
      <w:r>
        <w:t>0001</w:t>
      </w:r>
      <w:r w:rsidRPr="00FF1F2B">
        <w:t xml:space="preserve"> </w:t>
      </w:r>
      <w:r>
        <w:t>1019</w:t>
      </w:r>
      <w:r w:rsidRPr="00FF1F2B">
        <w:t xml:space="preserve"> </w:t>
      </w:r>
      <w:r>
        <w:t>6045</w:t>
      </w:r>
      <w:r w:rsidRPr="00FF1F2B">
        <w:t xml:space="preserve"> </w:t>
      </w:r>
      <w:r>
        <w:t>4,</w:t>
      </w:r>
    </w:p>
    <w:p w:rsidRDefault="009328DF" w:rsidP="00AD539E" w:rsidR="009328DF" w:rsidRPr="007D0794">
      <w:pPr>
        <w:jc w:val="both"/>
      </w:pPr>
    </w:p>
    <w:p w:rsidRDefault="009328DF" w:rsidP="009328DF" w:rsidR="009328DF">
      <w:pPr>
        <w:ind w:firstLine="708"/>
        <w:jc w:val="both"/>
      </w:pPr>
      <w:r>
        <w:t>- PALADINKA d.o.o. Rijeka, Marija Jakominića 4, OIB: 88688845400,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79</w:t>
      </w:r>
      <w:r w:rsidRPr="00FF1F2B">
        <w:t xml:space="preserve"> </w:t>
      </w:r>
      <w:r>
        <w:t>2500</w:t>
      </w:r>
      <w:r w:rsidRPr="00FF1F2B">
        <w:t xml:space="preserve"> </w:t>
      </w:r>
      <w:r>
        <w:t>0093</w:t>
      </w:r>
      <w:r w:rsidRPr="00FF1F2B">
        <w:t xml:space="preserve"> </w:t>
      </w:r>
      <w:r>
        <w:t>2059</w:t>
      </w:r>
      <w:r w:rsidRPr="00FF1F2B">
        <w:t xml:space="preserve"> </w:t>
      </w:r>
      <w:r>
        <w:t>5252</w:t>
      </w:r>
      <w:r w:rsidRPr="00FF1F2B">
        <w:t xml:space="preserve"> </w:t>
      </w:r>
      <w:r>
        <w:t>5,</w:t>
      </w:r>
    </w:p>
    <w:p w:rsidRDefault="009328DF" w:rsidP="00AD539E" w:rsidR="009328DF">
      <w:pPr>
        <w:jc w:val="center"/>
      </w:pPr>
    </w:p>
    <w:p w:rsidRDefault="009328DF" w:rsidP="009328DF" w:rsidR="009328DF">
      <w:pPr>
        <w:ind w:firstLine="708"/>
        <w:jc w:val="both"/>
      </w:pPr>
      <w:r>
        <w:t>- GASTRO FESTIVAL d.o.o. Zagreb, Maksimirska 119, OIB: 63322085908,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 w:rsidR="00082A12">
        <w:t>74</w:t>
      </w:r>
      <w:r w:rsidRPr="00FF1F2B">
        <w:t xml:space="preserve"> </w:t>
      </w:r>
      <w:r w:rsidR="00082A12">
        <w:t>2402</w:t>
      </w:r>
      <w:r w:rsidRPr="00FF1F2B">
        <w:t xml:space="preserve"> </w:t>
      </w:r>
      <w:r w:rsidR="00082A12">
        <w:t>0061</w:t>
      </w:r>
      <w:r w:rsidRPr="00FF1F2B">
        <w:t xml:space="preserve"> </w:t>
      </w:r>
      <w:r w:rsidR="00082A12">
        <w:t>1008</w:t>
      </w:r>
      <w:r w:rsidRPr="00FF1F2B">
        <w:t xml:space="preserve"> </w:t>
      </w:r>
      <w:r w:rsidR="00082A12">
        <w:t>4975</w:t>
      </w:r>
      <w:r w:rsidRPr="00FF1F2B">
        <w:t xml:space="preserve"> </w:t>
      </w:r>
      <w:r w:rsidR="00082A12">
        <w:t>6</w:t>
      </w:r>
      <w:r>
        <w:t>,</w:t>
      </w:r>
    </w:p>
    <w:p w:rsidRDefault="009328DF" w:rsidP="00AD539E" w:rsidR="009328DF">
      <w:pPr>
        <w:jc w:val="center"/>
      </w:pPr>
    </w:p>
    <w:p w:rsidRDefault="00082A12" w:rsidP="00082A12" w:rsidR="00082A12">
      <w:pPr>
        <w:ind w:firstLine="708"/>
        <w:jc w:val="both"/>
      </w:pPr>
      <w:r>
        <w:t>- MGL INTERNATIONAL d.o.o. Selce, Emila Antića 68, OIB: 38348981192,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17</w:t>
      </w:r>
      <w:r w:rsidRPr="00FF1F2B">
        <w:t xml:space="preserve"> </w:t>
      </w:r>
      <w:r>
        <w:t>2402</w:t>
      </w:r>
      <w:r w:rsidRPr="00FF1F2B">
        <w:t xml:space="preserve"> </w:t>
      </w:r>
      <w:r>
        <w:t>0061</w:t>
      </w:r>
      <w:r w:rsidRPr="00FF1F2B">
        <w:t xml:space="preserve"> </w:t>
      </w:r>
      <w:r>
        <w:t>1005</w:t>
      </w:r>
      <w:r w:rsidRPr="00FF1F2B">
        <w:t xml:space="preserve"> </w:t>
      </w:r>
      <w:r>
        <w:t>8568</w:t>
      </w:r>
      <w:r w:rsidRPr="00FF1F2B">
        <w:t xml:space="preserve"> </w:t>
      </w:r>
      <w:r>
        <w:t>1,</w:t>
      </w:r>
    </w:p>
    <w:p w:rsidRDefault="00082A12" w:rsidP="00082A12" w:rsidR="00082A12">
      <w:pPr>
        <w:ind w:firstLine="708"/>
        <w:jc w:val="both"/>
      </w:pPr>
    </w:p>
    <w:p w:rsidRDefault="00082A12" w:rsidP="00082A12" w:rsidR="00082A12">
      <w:pPr>
        <w:ind w:firstLine="708"/>
        <w:jc w:val="both"/>
      </w:pPr>
      <w:r>
        <w:t>- LOTUS STELLA d.o.o. Pula, Giardini 12, OIB: 58549233007,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04</w:t>
      </w:r>
      <w:r w:rsidRPr="00FF1F2B">
        <w:t xml:space="preserve"> </w:t>
      </w:r>
      <w:r>
        <w:t>2360</w:t>
      </w:r>
      <w:r w:rsidRPr="00FF1F2B">
        <w:t xml:space="preserve"> </w:t>
      </w:r>
      <w:r>
        <w:t>0001</w:t>
      </w:r>
      <w:r w:rsidRPr="00FF1F2B">
        <w:t xml:space="preserve"> </w:t>
      </w:r>
      <w:r>
        <w:t>1024</w:t>
      </w:r>
      <w:r w:rsidRPr="00FF1F2B">
        <w:t xml:space="preserve"> </w:t>
      </w:r>
      <w:r>
        <w:t>6553</w:t>
      </w:r>
      <w:r w:rsidRPr="00FF1F2B">
        <w:t xml:space="preserve"> </w:t>
      </w:r>
      <w:r>
        <w:t>5,</w:t>
      </w:r>
    </w:p>
    <w:p w:rsidRDefault="00082A12" w:rsidP="00082A12" w:rsidR="00082A12">
      <w:pPr>
        <w:ind w:firstLine="708"/>
        <w:jc w:val="both"/>
      </w:pPr>
    </w:p>
    <w:p w:rsidRDefault="00082A12" w:rsidP="00082A12" w:rsidR="00082A12">
      <w:pPr>
        <w:ind w:firstLine="708"/>
        <w:jc w:val="both"/>
      </w:pPr>
      <w:r>
        <w:t>- SERIUS d.o.o. Kastav, Rešetari 15, OIB: 75845132757,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23</w:t>
      </w:r>
      <w:r w:rsidRPr="00FF1F2B">
        <w:t xml:space="preserve"> </w:t>
      </w:r>
      <w:r>
        <w:t>2380</w:t>
      </w:r>
      <w:r w:rsidRPr="00FF1F2B">
        <w:t xml:space="preserve"> </w:t>
      </w:r>
      <w:r>
        <w:t>0061</w:t>
      </w:r>
      <w:r w:rsidRPr="00FF1F2B">
        <w:t xml:space="preserve"> </w:t>
      </w:r>
      <w:r>
        <w:t>1450</w:t>
      </w:r>
      <w:r w:rsidRPr="00FF1F2B">
        <w:t xml:space="preserve"> </w:t>
      </w:r>
      <w:r>
        <w:t>0656</w:t>
      </w:r>
      <w:r w:rsidRPr="00FF1F2B">
        <w:t xml:space="preserve"> </w:t>
      </w:r>
      <w:r>
        <w:t>8.</w:t>
      </w:r>
    </w:p>
    <w:p w:rsidRDefault="00082A12" w:rsidP="00082A12" w:rsidR="00082A12">
      <w:pPr>
        <w:ind w:firstLine="708"/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45626B">
        <w:t>7. siječnja 2019</w:t>
      </w:r>
      <w:r w:rsidRPr="001568BE">
        <w:t>.</w:t>
      </w:r>
    </w:p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45626B">
        <w:t xml:space="preserve">  </w:t>
      </w:r>
      <w:r w:rsidR="007742CB">
        <w:t xml:space="preserve"> </w:t>
      </w:r>
      <w:r>
        <w:t>Damir Rabar</w:t>
      </w:r>
      <w:r w:rsidR="002105B2">
        <w:t>, v.r.</w:t>
      </w:r>
    </w:p>
    <w:p w:rsidRDefault="00466ECD" w:rsidP="00AD539E" w:rsidR="00466ECD">
      <w:pPr>
        <w:ind w:firstLine="708"/>
      </w:pPr>
    </w:p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E7498">
          <w:rPr>
            <w:noProof/>
          </w:rPr>
          <w:t>3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</w:r>
        <w:r w:rsidR="007742CB">
          <w:t>1 St-827</w:t>
        </w:r>
        <w:r w:rsidR="007742CB" w:rsidRPr="001568BE">
          <w:t>/</w:t>
        </w:r>
        <w:r w:rsidR="00082A12">
          <w:t>2016-103</w:t>
        </w:r>
      </w:p>
      <w:p w:rsidRDefault="00EE7498" w:rsidR="003E5AEE">
        <w:pPr>
          <w:pStyle w:val="Zaglavlje"/>
          <w:jc w:val="center"/>
        </w:pPr>
      </w:p>
    </w:sdtContent>
  </w:sdt>
  <w:p w:rsidRDefault="00EE7498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249A5"/>
    <w:rsid w:val="000279DF"/>
    <w:rsid w:val="00037D8B"/>
    <w:rsid w:val="00082A12"/>
    <w:rsid w:val="00094D2A"/>
    <w:rsid w:val="000C6474"/>
    <w:rsid w:val="000C75CD"/>
    <w:rsid w:val="001243DE"/>
    <w:rsid w:val="001377E4"/>
    <w:rsid w:val="0015407B"/>
    <w:rsid w:val="00156F2C"/>
    <w:rsid w:val="00186E3D"/>
    <w:rsid w:val="001959EF"/>
    <w:rsid w:val="001E1C76"/>
    <w:rsid w:val="00202E6C"/>
    <w:rsid w:val="002105B2"/>
    <w:rsid w:val="00342D89"/>
    <w:rsid w:val="0038582B"/>
    <w:rsid w:val="00391CD8"/>
    <w:rsid w:val="0045626B"/>
    <w:rsid w:val="00466ECD"/>
    <w:rsid w:val="004C311F"/>
    <w:rsid w:val="0050380B"/>
    <w:rsid w:val="0053124C"/>
    <w:rsid w:val="00554328"/>
    <w:rsid w:val="00566DB4"/>
    <w:rsid w:val="00576B26"/>
    <w:rsid w:val="00591561"/>
    <w:rsid w:val="00605D9E"/>
    <w:rsid w:val="00606BED"/>
    <w:rsid w:val="006579C1"/>
    <w:rsid w:val="00675CE5"/>
    <w:rsid w:val="00682060"/>
    <w:rsid w:val="006C06BB"/>
    <w:rsid w:val="00721844"/>
    <w:rsid w:val="00735940"/>
    <w:rsid w:val="007742CB"/>
    <w:rsid w:val="007E11F8"/>
    <w:rsid w:val="007E6459"/>
    <w:rsid w:val="008200B9"/>
    <w:rsid w:val="0087656C"/>
    <w:rsid w:val="008D2B79"/>
    <w:rsid w:val="009328DF"/>
    <w:rsid w:val="00974AE1"/>
    <w:rsid w:val="00985388"/>
    <w:rsid w:val="00A10384"/>
    <w:rsid w:val="00A41E51"/>
    <w:rsid w:val="00A43096"/>
    <w:rsid w:val="00A9703E"/>
    <w:rsid w:val="00AB2DBB"/>
    <w:rsid w:val="00AD539E"/>
    <w:rsid w:val="00B174CA"/>
    <w:rsid w:val="00B83CCB"/>
    <w:rsid w:val="00B8592A"/>
    <w:rsid w:val="00B93194"/>
    <w:rsid w:val="00B9729B"/>
    <w:rsid w:val="00BA706C"/>
    <w:rsid w:val="00BF20D5"/>
    <w:rsid w:val="00BF23C6"/>
    <w:rsid w:val="00C0403C"/>
    <w:rsid w:val="00C36D6E"/>
    <w:rsid w:val="00C765C3"/>
    <w:rsid w:val="00CB7FEA"/>
    <w:rsid w:val="00D17568"/>
    <w:rsid w:val="00D55596"/>
    <w:rsid w:val="00D66FB1"/>
    <w:rsid w:val="00DF0360"/>
    <w:rsid w:val="00DF5904"/>
    <w:rsid w:val="00DF7EE1"/>
    <w:rsid w:val="00E379B3"/>
    <w:rsid w:val="00E86677"/>
    <w:rsid w:val="00E95339"/>
    <w:rsid w:val="00EC7326"/>
    <w:rsid w:val="00ED13ED"/>
    <w:rsid w:val="00EE2FEA"/>
    <w:rsid w:val="00EE7498"/>
    <w:rsid w:val="00F35F85"/>
    <w:rsid w:val="00FA7E69"/>
    <w:rsid w:val="00FF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49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49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49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49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49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49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49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49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</izvorni_sadrzaj>
    <derivirana_varijabla naziv="DomainObject.Predmet.PrimjedbaSuca_1">spisu prileži plavi registrator (ref. 1)</derivirana_varijabla>
  </DomainObject.Predmet.PrimjedbaSuc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2017.</izvorni_sadrzaj>
    <derivirana_varijabla naziv="DomainObject.Predmet.DatumZadnjeOdrzaneSudskeRadnje_1">27. rujna 2017.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St-827/2016-96</izvorni_sadrzaj>
    <derivirana_varijabla naziv="DomainObject.PredzadnjaOdlukaIzPredmeta.Oznaka_1">St-827/2016-96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3598</properties:Characters>
  <properties:Lines>104</properties:Lines>
  <properties:Paragraphs>38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2019-01-04T13:41:00Z</dcterms:created>
  <dc:creator>Jasmina Matika</dc:creator>
  <cp:lastModifiedBy>Lorena Paris Aničić</cp:lastModifiedBy>
  <cp:lastPrinted>2019-01-07T07:28:00Z</cp:lastPrinted>
  <dcterms:modified xmlns:xsi="http://www.w3.org/2001/XMLSchema-instance" xsi:type="dcterms:W3CDTF">2019-01-07T07:29:00Z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(St-827-16 ZAKLJUČAK - NALOG FINI - povrat jamčevine 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