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71499" w14:paraId="3471499" w:rsidRDefault="00AE649C" w:rsidP="00323D28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323D28" w:rsidP="00323D28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23D28" w:rsidP="00323D28" w:rsidR="00AE649C" w:rsidRPr="00B76F3C">
      <w:pPr>
        <w:pStyle w:val="SudSjedite"/>
      </w:pPr>
      <w:r>
        <w:t xml:space="preserve">                                                                                  Poslovni broj: 4 St-1094/15-4</w:t>
      </w:r>
      <w:r w:rsidR="00EA1C6D">
        <w:tab/>
      </w:r>
    </w:p>
    <w:p w:rsidRDefault="00323D28" w:rsidP="00323D28" w:rsidR="00323D28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323D28" w:rsidP="00323D28" w:rsidR="00323D28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323D28" w:rsidP="00323D28" w:rsidR="00323D28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323D28" w:rsidP="00323D28" w:rsidR="00323D28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323D28" w:rsidP="00323D28" w:rsidR="00323D28">
      <w:pPr>
        <w:spacing w:after="0"/>
        <w:jc w:val="right"/>
        <w:rPr>
          <w:lang w:eastAsia="hr-HR"/>
        </w:rPr>
      </w:pPr>
    </w:p>
    <w:p w:rsidRDefault="00323D28" w:rsidP="00323D28" w:rsidR="00323D28">
      <w:pPr>
        <w:spacing w:after="0"/>
        <w:jc w:val="right"/>
      </w:pPr>
    </w:p>
    <w:p w:rsidRDefault="00323D28" w:rsidP="00323D28" w:rsidR="00323D28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 MV KOMPANIJA j.d.o.o., Kućan Marof, Varaždinska 115,  OIB: 77868476769,  14. siječnja 2016. temeljem čl. 430. Stečajnog zakona („NN“ 71/15, u daljnjem tekstu SZ) objavljuje sljedeći</w:t>
      </w:r>
    </w:p>
    <w:p w:rsidRDefault="00323D28" w:rsidP="00323D28" w:rsidR="00323D28">
      <w:pPr>
        <w:spacing w:after="0"/>
        <w:jc w:val="center"/>
      </w:pPr>
    </w:p>
    <w:p w:rsidRDefault="00323D28" w:rsidP="00323D28" w:rsidR="00323D28">
      <w:pPr>
        <w:spacing w:after="0"/>
        <w:jc w:val="center"/>
      </w:pPr>
      <w:r>
        <w:t>OGLAS</w:t>
      </w:r>
    </w:p>
    <w:p w:rsidRDefault="00323D28" w:rsidP="00323D28" w:rsidR="00323D28">
      <w:pPr>
        <w:spacing w:after="0"/>
      </w:pPr>
    </w:p>
    <w:p w:rsidRDefault="00323D28" w:rsidP="00323D28" w:rsidR="00323D28">
      <w:pPr>
        <w:spacing w:after="0"/>
        <w:jc w:val="both"/>
      </w:pPr>
      <w:r>
        <w:t>1/</w:t>
      </w:r>
      <w:r>
        <w:tab/>
        <w:t>Utvrđuje se da ukupni iznos evidentiranog duga dužnika MV KOMPANIJA j.d.o.o., Kućan Marof, Varaždinska 115,  OIB: 77868476769  iznosi 56.493,59 kn.</w:t>
      </w:r>
    </w:p>
    <w:p w:rsidRDefault="00323D28" w:rsidP="00323D28" w:rsidR="00323D28">
      <w:pPr>
        <w:spacing w:after="0"/>
        <w:jc w:val="both"/>
      </w:pPr>
    </w:p>
    <w:p w:rsidRDefault="00323D28" w:rsidP="00323D28" w:rsidR="00323D28">
      <w:pPr>
        <w:spacing w:after="0"/>
        <w:jc w:val="both"/>
      </w:pPr>
      <w:r>
        <w:t>2/</w:t>
      </w:r>
      <w:r>
        <w:tab/>
        <w:t xml:space="preserve"> Poziva se direktor dužnika Matija Mlakar iz Kućan Marofa, Varaždinska 115, OIB: 83310167394 da u roku od 15 dana od dana objave ovog oglasa na e-oglasnoj ploči suda podnese ovome sudu, pozivom na gornji broj spisa, javnobilježnički ovjerovljeni prokazni popis imovine i obveza dužnika na propisanom obrascu.</w:t>
      </w:r>
    </w:p>
    <w:p w:rsidRDefault="00323D28" w:rsidP="00323D28" w:rsidR="00323D28">
      <w:pPr>
        <w:spacing w:after="0"/>
        <w:jc w:val="both"/>
      </w:pPr>
    </w:p>
    <w:p w:rsidRDefault="00323D28" w:rsidP="00323D28" w:rsidR="00323D28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23D28" w:rsidP="00323D28" w:rsidR="00323D28">
      <w:pPr>
        <w:spacing w:after="0"/>
      </w:pPr>
    </w:p>
    <w:p w:rsidRDefault="00323D28" w:rsidP="00323D28" w:rsidR="00323D28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323D28" w:rsidP="00323D28" w:rsidR="00323D28">
      <w:pPr>
        <w:spacing w:after="0"/>
        <w:jc w:val="both"/>
        <w:rPr>
          <w:color w:val="000000"/>
        </w:rPr>
      </w:pPr>
      <w:r>
        <w:tab/>
      </w:r>
    </w:p>
    <w:p w:rsidRDefault="00323D28" w:rsidP="00323D28" w:rsidR="00323D28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220109415 otvoren kod Hrvatske poštanske banke. </w:t>
      </w:r>
    </w:p>
    <w:p w:rsidRDefault="00323D28" w:rsidP="00323D28" w:rsidR="00323D28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323D28" w:rsidP="00323D28" w:rsidR="00323D28">
      <w:pPr>
        <w:spacing w:after="0"/>
        <w:jc w:val="both"/>
      </w:pPr>
    </w:p>
    <w:p w:rsidRDefault="00323D28" w:rsidP="00323D28" w:rsidR="00323D28">
      <w:pPr>
        <w:spacing w:after="0"/>
        <w:jc w:val="center"/>
      </w:pPr>
      <w:r>
        <w:t>U Varaždinu, 14. siječnja 2016.</w:t>
      </w:r>
    </w:p>
    <w:p w:rsidRDefault="00323D28" w:rsidP="00323D28" w:rsidR="00323D28">
      <w:pPr>
        <w:spacing w:after="0"/>
        <w:jc w:val="both"/>
      </w:pPr>
    </w:p>
    <w:p w:rsidRDefault="00323D28" w:rsidP="00323D28" w:rsidR="00323D28">
      <w:pPr>
        <w:spacing w:after="0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323D28" w:rsidP="00323D28" w:rsidR="00323D28">
      <w:pPr>
        <w:spacing w:after="0"/>
      </w:pPr>
    </w:p>
    <w:p w:rsidRDefault="00323D28" w:rsidP="00323D28" w:rsidR="00323D2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CB0EA4" w:rsidP="00323D28" w:rsidR="00CB0EA4">
      <w:pPr>
        <w:pStyle w:val="Naslovdokumenta"/>
        <w:spacing w:after="0"/>
      </w:pPr>
    </w:p>
    <w:p w:rsidRDefault="0071688E" w:rsidP="00323D28" w:rsidR="0071688E">
      <w:pPr>
        <w:pStyle w:val="Poetniodjeljak"/>
        <w:spacing w:after="0"/>
      </w:pPr>
    </w:p>
    <w:p w:rsidRDefault="00A21F0D" w:rsidP="00323D28" w:rsidR="00A21F0D">
      <w:pPr>
        <w:pStyle w:val="NormaleSPIS"/>
        <w:spacing w:after="0"/>
        <w:rPr>
          <w:noProof/>
        </w:rPr>
      </w:pPr>
    </w:p>
    <w:p w:rsidRDefault="00DA0242" w:rsidP="00323D28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3D28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819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St-1094/2015-4</izvorni_sadrzaj>
    <derivirana_varijabla naziv="DomainObject.Oznaka_1">St-1094/2015-4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St-1094/2015</izvorni_sadrzaj>
    <derivirana_varijabla naziv="DomainObject.Predmet.OznakaBroj_1">St-1094/2015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MV KOMPANIJA jednostavno društvo s ograničenom odgovornošću za marketing i trgovinu</izvorni_sadrzaj>
    <derivirana_varijabla naziv="DomainObject.Predmet.ProtustrankaFormated_1">  MV KOMPANIJA jednostavno društvo s ograničenom odgovornošću za marketing i trgovinu</derivirana_varijabla>
  </DomainObject.Predmet.ProtustrankaFormated>
  <DomainObject.Predmet.ProtustrankaFormatedOIB>
    <izvorni_sadrzaj>  MV KOMPANIJA jednostavno društvo s ograničenom odgovornošću za marketing i trgovinu, OIB 77868476769</izvorni_sadrzaj>
    <derivirana_varijabla naziv="DomainObject.Predmet.ProtustrankaFormatedOIB_1">  MV KOMPANIJA jednostavno društvo s ograničenom odgovornošću za marketing i trgovinu, OIB 77868476769</derivirana_varijabla>
  </DomainObject.Predmet.ProtustrankaFormatedOIB>
  <DomainObject.Predmet.ProtustrankaFormatedWithAdress>
    <izvorni_sadrzaj> MV KOMPANIJA jednostavno društvo s ograničenom odgovornošću za marketing i trgovinu, Varaždinska 115, 42000 Kućan Marof</izvorni_sadrzaj>
    <derivirana_varijabla naziv="DomainObject.Predmet.ProtustrankaFormatedWithAdress_1"> MV KOMPANIJA jednostavno društvo s ograničenom odgovornošću za marketing i trgovinu, Varaždinska 115, 42000 Kućan Marof</derivirana_varijabla>
  </DomainObject.Predmet.ProtustrankaFormatedWithAdress>
  <DomainObject.Predmet.ProtustrankaFormatedWithAdressOIB>
    <izvorni_sadrzaj> MV KOMPANIJA jednostavno društvo s ograničenom odgovornošću za marketing i trgovinu, OIB 77868476769, Varaždinska 115, 42000 Kućan Marof</izvorni_sadrzaj>
    <derivirana_varijabla naziv="DomainObject.Predmet.ProtustrankaFormatedWithAdressOIB_1"> MV KOMPANIJA jednostavno društvo s ograničenom odgovornošću za marketing i trgovinu, OIB 77868476769, Varaždinska 115, 42000 Kućan Marof</derivirana_varijabla>
  </DomainObject.Predmet.ProtustrankaFormatedWithAdressOIB>
  <DomainObject.Predmet.ProtustrankaWithAdress>
    <izvorni_sadrzaj>MV KOMPANIJA jednostavno društvo s ograničenom odgovornošću za marketing i trgovinu Varaždinska 115, 42000 Kućan Marof</izvorni_sadrzaj>
    <derivirana_varijabla naziv="DomainObject.Predmet.ProtustrankaWithAdress_1">MV KOMPANIJA jednostavno društvo s ograničenom odgovornošću za marketing i trgovinu Varaždinska 115, 42000 Kućan Marof</derivirana_varijabla>
  </DomainObject.Predmet.ProtustrankaWithAdress>
  <DomainObject.Predmet.ProtustrankaWithAdressOIB>
    <izvorni_sadrzaj>MV KOMPANIJA jednostavno društvo s ograničenom odgovornošću za marketing i trgovinu, OIB 77868476769, Varaždinska 115, 42000 Kućan Marof</izvorni_sadrzaj>
    <derivirana_varijabla naziv="DomainObject.Predmet.ProtustrankaWithAdressOIB_1">MV KOMPANIJA jednostavno društvo s ograničenom odgovornošću za marketing i trgovinu, OIB 77868476769, Varaždinska 115, 42000 Kućan Marof</derivirana_varijabla>
  </DomainObject.Predmet.ProtustrankaWithAdressOIB>
  <DomainObject.Predmet.ProtustrankaNazivFormated>
    <izvorni_sadrzaj>MV KOMPANIJA jednostavno društvo s ograničenom odgovornošću za marketing i trgovinu</izvorni_sadrzaj>
    <derivirana_varijabla naziv="DomainObject.Predmet.ProtustrankaNazivFormated_1">MV KOMPANIJA jednostavno društvo s ograničenom odgovornošću za marketing i trgovinu</derivirana_varijabla>
  </DomainObject.Predmet.ProtustrankaNazivFormated>
  <DomainObject.Predmet.ProtustrankaNazivFormatedOIB>
    <izvorni_sadrzaj>MV KOMPANIJA jednostavno društvo s ograničenom odgovornošću za marketing i trgovinu, OIB 77868476769</izvorni_sadrzaj>
    <derivirana_varijabla naziv="DomainObject.Predmet.ProtustrankaNazivFormatedOIB_1">MV KOMPANIJA jednostavno društvo s ograničenom odgovornošću za marketing i trgovinu, OIB 77868476769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56493.59</izvorni_sadrzaj>
    <derivirana_varijabla naziv="DomainObject.Predmet.TrenutnaVrijednost_1">56493.59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MV KOMPANIJA jednostavno društvo s ograničenom odgovornošću za marketing i trgovinu</item>
    </izvorni_sadrzaj>
    <derivirana_varijabla naziv="DomainObject.Predmet.ProtuStrankaListFormated_1">
      <item>MV KOMPANIJA jednostavno društvo s ograničenom odgovornošću za marketing i trgovinu</item>
    </derivirana_varijabla>
  </DomainObject.Predmet.ProtuStrankaListFormated>
  <DomainObject.Predmet.ProtuStrankaListFormatedOIB>
    <izvorni_sadrzaj>
      <item>MV KOMPANIJA jednostavno društvo s ograničenom odgovornošću za marketing i trgovinu, OIB 77868476769</item>
    </izvorni_sadrzaj>
    <derivirana_varijabla naziv="DomainObject.Predmet.ProtuStrankaListFormatedOIB_1">
      <item>MV KOMPANIJA jednostavno društvo s ograničenom odgovornošću za marketing i trgovinu, OIB 77868476769</item>
    </derivirana_varijabla>
  </DomainObject.Predmet.ProtuStrankaListFormatedOIB>
  <DomainObject.Predmet.ProtuStrankaListFormatedWithAdress>
    <izvorni_sadrzaj>
      <item>MV KOMPANIJA jednostavno društvo s ograničenom odgovornošću za marketing i trgovinu, Varaždinska 115, 42000 Kućan Marof</item>
    </izvorni_sadrzaj>
    <derivirana_varijabla naziv="DomainObject.Predmet.ProtuStrankaListFormatedWithAdress_1">
      <item>MV KOMPANIJA jednostavno društvo s ograničenom odgovornošću za marketing i trgovinu, Varaždinska 115, 42000 Kućan Marof</item>
    </derivirana_varijabla>
  </DomainObject.Predmet.ProtuStrankaListFormatedWithAdress>
  <DomainObject.Predmet.ProtuStrankaListFormatedWithAdressOIB>
    <izvorni_sadrzaj>
      <item>MV KOMPANIJA jednostavno društvo s ograničenom odgovornošću za marketing i trgovinu, OIB 77868476769, Varaždinska 115, 42000 Kućan Marof</item>
    </izvorni_sadrzaj>
    <derivirana_varijabla naziv="DomainObject.Predmet.ProtuStrankaListFormatedWithAdressOIB_1">
      <item>MV KOMPANIJA jednostavno društvo s ograničenom odgovornošću za marketing i trgovinu, OIB 77868476769, Varaždinska 115, 42000 Kućan Marof</item>
    </derivirana_varijabla>
  </DomainObject.Predmet.ProtuStrankaListFormatedWithAdressOIB>
  <DomainObject.Predmet.ProtuStrankaListNazivFormated>
    <izvorni_sadrzaj>
      <item>MV KOMPANIJA jednostavno društvo s ograničenom odgovornošću za marketing i trgovinu</item>
    </izvorni_sadrzaj>
    <derivirana_varijabla naziv="DomainObject.Predmet.ProtuStrankaListNazivFormated_1">
      <item>MV KOMPANIJA jednostavno društvo s ograničenom odgovornošću za marketing i trgovinu</item>
    </derivirana_varijabla>
  </DomainObject.Predmet.ProtuStrankaListNazivFormated>
  <DomainObject.Predmet.ProtuStrankaListNazivFormatedOIB>
    <izvorni_sadrzaj>
      <item>MV KOMPANIJA jednostavno društvo s ograničenom odgovornošću za marketing i trgovinu, OIB 77868476769</item>
    </izvorni_sadrzaj>
    <derivirana_varijabla naziv="DomainObject.Predmet.ProtuStrankaListNazivFormatedOIB_1">
      <item>MV KOMPANIJA jednostavno društvo s ograničenom odgovornošću za marketing i trgovinu, OIB 77868476769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St-1094/2015-4</izvorni_sadrzaj>
    <derivirana_varijabla naziv="DomainObject.PoslovniBrojDokumenta_1">St-1094/2015-4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MV KOMPANIJA jednostavno društvo s ograničenom odgovornošću za marketing i trgovinu</izvorni_sadrzaj>
    <derivirana_varijabla naziv="DomainObject.Predmet.ProtustrankaIDrugi_1">MV KOMPANIJA jednostavno društvo s ograničenom odgovornošću za marketing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MV KOMPANIJA jednostavno društvo s ograničenom odgovornošću za marketing i trgovinu, OIB 77868476769, Varaždinska 115, 42000 Kućan Marof</izvorni_sadrzaj>
    <derivirana_varijabla naziv="DomainObject.Predmet.ProtustrankaIDrugiAdressOIB_1">MV KOMPANIJA jednostavno društvo s ograničenom odgovornošću za marketing i trgovinu, OIB 77868476769, Varaždinska 115, 42000 Kućan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MV KOMPANIJA jednostavno društvo s ograničenom odgovornošću za marketing i trgovinu</item>
      <item>E-oglasna ploča</item>
      <item>Sudski registar, Trgovački sud u Varaždinu</item>
    </izvorni_sadrzaj>
    <derivirana_varijabla naziv="DomainObject.Predmet.SudioniciListNaziv_1">
      <item>Financijska agencija</item>
      <item>MV KOMPANIJA jednostavno društvo s ograničenom odgovornošću za marketing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MV KOMPANIJA jednostavno društvo s ograničenom odgovornošću za marketing i trgovinu, OIB 77868476769, Varaždinska 115,42000 Kućan Marof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MV KOMPANIJA jednostavno društvo s ograničenom odgovornošću za marketing i trgovinu, OIB 77868476769, Varaždinska 115,42000 Kućan Marof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AA0C4B-DF2F-4B0A-8E9D-B610D48CF7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2017</properties:Characters>
  <properties:Lines>54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2016-01-14T12:21:00Z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St-1094/2015-4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