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db7b8" w14:paraId="01db7b8" w:rsidRDefault="00C710E8" w:rsidP="00C710E8" w:rsidR="00C710E8" w:rsidRPr="00C710E8">
      <w:pPr>
        <w:spacing w:after="0"/>
        <w:jc w:val="right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C710E8">
        <w:rPr>
          <w:rFonts w:cs="Times New Roman" w:eastAsia="Times New Roman"/>
          <w:lang w:eastAsia="hr-HR"/>
        </w:rPr>
        <w:t>Poslovni broj: 3 St-820/2015-8</w:t>
      </w:r>
    </w:p>
    <w:p w:rsidRDefault="00C710E8" w:rsidP="00C710E8" w:rsidR="00C710E8" w:rsidRPr="00C710E8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C710E8" w:rsidP="00C710E8" w:rsidR="00C710E8" w:rsidRPr="00C710E8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C710E8" w:rsidP="00C710E8" w:rsidR="00C710E8" w:rsidRPr="00C710E8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C710E8" w:rsidP="00C710E8" w:rsidR="00C710E8" w:rsidRPr="00C710E8">
      <w:pPr>
        <w:spacing w:after="0"/>
        <w:ind w:firstLine="708"/>
        <w:rPr>
          <w:rFonts w:cs="Times New Roman" w:eastAsia="Times New Roman"/>
          <w:lang w:eastAsia="hr-HR"/>
        </w:rPr>
      </w:pPr>
      <w:r w:rsidRPr="00C710E8">
        <w:rPr>
          <w:rFonts w:cs="Times New Roman" w:eastAsia="Times New Roman"/>
          <w:lang w:eastAsia="hr-HR"/>
        </w:rPr>
        <w:t>REPUBLIKA HRVATSKA</w:t>
      </w:r>
    </w:p>
    <w:p w:rsidRDefault="00C710E8" w:rsidP="00C710E8" w:rsidR="00C710E8" w:rsidRPr="00C710E8">
      <w:pPr>
        <w:spacing w:after="0"/>
        <w:ind w:firstLine="708"/>
        <w:rPr>
          <w:rFonts w:cs="Times New Roman" w:eastAsia="Times New Roman"/>
          <w:lang w:eastAsia="hr-HR"/>
        </w:rPr>
      </w:pPr>
      <w:r w:rsidRPr="00C710E8">
        <w:rPr>
          <w:rFonts w:cs="Times New Roman" w:eastAsia="Times New Roman"/>
          <w:lang w:eastAsia="hr-HR"/>
        </w:rPr>
        <w:t>TRGOVAČKI SUD U ZADRU</w:t>
      </w:r>
    </w:p>
    <w:p w:rsidRDefault="00C710E8" w:rsidP="00C710E8" w:rsidR="00C710E8" w:rsidRPr="00C710E8">
      <w:pPr>
        <w:spacing w:after="0"/>
        <w:ind w:firstLine="708"/>
        <w:rPr>
          <w:rFonts w:cs="Times New Roman" w:eastAsia="Times New Roman"/>
          <w:lang w:eastAsia="hr-HR"/>
        </w:rPr>
      </w:pPr>
      <w:r w:rsidRPr="00C710E8">
        <w:rPr>
          <w:rFonts w:cs="Times New Roman" w:eastAsia="Times New Roman"/>
          <w:lang w:eastAsia="hr-HR"/>
        </w:rPr>
        <w:t>Zadar, Dr. Franje Tuđmana 35.</w:t>
      </w:r>
    </w:p>
    <w:p w:rsidRDefault="00C710E8" w:rsidP="00C710E8" w:rsidR="00C710E8" w:rsidRPr="00C710E8">
      <w:pPr>
        <w:spacing w:after="0"/>
        <w:rPr>
          <w:rFonts w:cs="Times New Roman" w:eastAsia="Times New Roman"/>
          <w:lang w:eastAsia="hr-HR"/>
        </w:rPr>
      </w:pPr>
    </w:p>
    <w:p w:rsidRDefault="00C710E8" w:rsidP="00C710E8" w:rsidR="00C710E8" w:rsidRPr="00C710E8">
      <w:pPr>
        <w:spacing w:after="0"/>
        <w:rPr>
          <w:rFonts w:cs="Times New Roman" w:eastAsia="Times New Roman"/>
          <w:lang w:eastAsia="hr-HR"/>
        </w:rPr>
      </w:pPr>
    </w:p>
    <w:p w:rsidRDefault="00C710E8" w:rsidP="00C710E8" w:rsidR="00C710E8" w:rsidRPr="00C710E8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C710E8">
        <w:rPr>
          <w:rFonts w:cs="Times New Roman" w:eastAsia="Times New Roman"/>
          <w:lang w:eastAsia="hr-HR"/>
        </w:rPr>
        <w:tab/>
        <w:t>R E PU B L I K A   H R V A T S K A</w:t>
      </w:r>
      <w:r w:rsidRPr="00C710E8">
        <w:rPr>
          <w:rFonts w:cs="Times New Roman" w:eastAsia="Times New Roman"/>
          <w:lang w:eastAsia="hr-HR"/>
        </w:rPr>
        <w:tab/>
      </w:r>
    </w:p>
    <w:p w:rsidRDefault="00C710E8" w:rsidP="00C710E8" w:rsidR="00C710E8" w:rsidRPr="00C710E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710E8" w:rsidP="00C710E8" w:rsidR="00C710E8" w:rsidRPr="00C710E8">
      <w:pPr>
        <w:spacing w:after="0"/>
        <w:jc w:val="center"/>
        <w:rPr>
          <w:rFonts w:cs="Times New Roman" w:eastAsia="Times New Roman"/>
          <w:lang w:eastAsia="hr-HR"/>
        </w:rPr>
      </w:pPr>
      <w:r w:rsidRPr="00C710E8">
        <w:rPr>
          <w:rFonts w:cs="Times New Roman" w:eastAsia="Times New Roman"/>
          <w:lang w:eastAsia="hr-HR"/>
        </w:rPr>
        <w:t xml:space="preserve">Z A K LJ U Č A K </w:t>
      </w:r>
    </w:p>
    <w:p w:rsidRDefault="00C710E8" w:rsidP="00C710E8" w:rsidR="00C710E8" w:rsidRPr="00C710E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710E8" w:rsidP="00C710E8" w:rsidR="00C710E8" w:rsidRPr="00C710E8">
      <w:pPr>
        <w:spacing w:after="0"/>
        <w:jc w:val="both"/>
        <w:rPr>
          <w:rFonts w:cs="Times New Roman" w:eastAsia="Times New Roman"/>
          <w:lang w:eastAsia="hr-HR"/>
        </w:rPr>
      </w:pPr>
      <w:r w:rsidRPr="00C710E8">
        <w:rPr>
          <w:rFonts w:cs="Times New Roman" w:eastAsia="Times New Roman"/>
          <w:lang w:eastAsia="hr-HR"/>
        </w:rPr>
        <w:tab/>
        <w:t xml:space="preserve">Trgovački sud u Zadru, OIB </w:t>
      </w:r>
      <w:r w:rsidRPr="00C710E8">
        <w:rPr>
          <w:rFonts w:cs="Times New Roman" w:eastAsia="Times New Roman"/>
          <w:szCs w:val="20"/>
          <w:lang w:eastAsia="hr-HR"/>
        </w:rPr>
        <w:t xml:space="preserve">39670464653, </w:t>
      </w:r>
      <w:r w:rsidRPr="00C710E8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BIBINJE COMMERCE, d.o.o., Bibinja, Bibinje 63C, OIB: 52886457747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C710E8">
          <w:rPr>
            <w:rFonts w:cs="Times New Roman" w:eastAsia="Times New Roman"/>
            <w:lang w:eastAsia="hr-HR"/>
          </w:rPr>
          <w:t>11. st</w:t>
        </w:r>
      </w:smartTag>
      <w:r w:rsidRPr="00C710E8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C710E8" w:rsidP="00C710E8" w:rsidR="00C710E8" w:rsidRPr="00C710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10E8" w:rsidP="00C710E8" w:rsidR="00C710E8" w:rsidRPr="00C710E8">
      <w:pPr>
        <w:spacing w:after="0"/>
        <w:jc w:val="center"/>
        <w:rPr>
          <w:rFonts w:cs="Times New Roman" w:eastAsia="Times New Roman"/>
          <w:lang w:eastAsia="hr-HR"/>
        </w:rPr>
      </w:pPr>
      <w:r w:rsidRPr="00C710E8">
        <w:rPr>
          <w:rFonts w:cs="Times New Roman" w:eastAsia="Times New Roman"/>
          <w:lang w:eastAsia="hr-HR"/>
        </w:rPr>
        <w:t xml:space="preserve">z a k </w:t>
      </w:r>
      <w:proofErr w:type="spellStart"/>
      <w:r w:rsidRPr="00C710E8">
        <w:rPr>
          <w:rFonts w:cs="Times New Roman" w:eastAsia="Times New Roman"/>
          <w:lang w:eastAsia="hr-HR"/>
        </w:rPr>
        <w:t>lj</w:t>
      </w:r>
      <w:proofErr w:type="spellEnd"/>
      <w:r w:rsidRPr="00C710E8">
        <w:rPr>
          <w:rFonts w:cs="Times New Roman" w:eastAsia="Times New Roman"/>
          <w:lang w:eastAsia="hr-HR"/>
        </w:rPr>
        <w:t xml:space="preserve"> u č i o  j e</w:t>
      </w:r>
    </w:p>
    <w:p w:rsidRDefault="00C710E8" w:rsidP="00C710E8" w:rsidR="00C710E8" w:rsidRPr="00C710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10E8" w:rsidP="00C710E8" w:rsidR="00C710E8" w:rsidRPr="00C710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710E8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C710E8">
        <w:rPr>
          <w:rFonts w:cs="Times New Roman" w:eastAsia="Times New Roman"/>
          <w:lang w:eastAsia="hr-HR"/>
        </w:rPr>
        <w:t>otpravka</w:t>
      </w:r>
      <w:proofErr w:type="spellEnd"/>
      <w:r w:rsidRPr="00C710E8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34.571,81 kn koje je u Očevidniku redoslijeda osnova za plaćanje evidentirano na dan 1. rujna 2015. </w:t>
      </w:r>
    </w:p>
    <w:p w:rsidRDefault="00C710E8" w:rsidP="00C710E8" w:rsidR="00C710E8" w:rsidRPr="00C710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710E8" w:rsidP="00C710E8" w:rsidR="00C710E8" w:rsidRPr="00C710E8">
      <w:pPr>
        <w:spacing w:after="0"/>
        <w:jc w:val="center"/>
        <w:rPr>
          <w:rFonts w:cs="Times New Roman" w:eastAsia="Times New Roman"/>
          <w:lang w:eastAsia="hr-HR"/>
        </w:rPr>
      </w:pPr>
      <w:r w:rsidRPr="00C710E8">
        <w:rPr>
          <w:rFonts w:cs="Times New Roman" w:eastAsia="Times New Roman"/>
          <w:lang w:eastAsia="hr-HR"/>
        </w:rPr>
        <w:t>U Zadru 30. lipnja 2016.</w:t>
      </w:r>
    </w:p>
    <w:p w:rsidRDefault="00C710E8" w:rsidP="00C710E8" w:rsidR="00C710E8" w:rsidRPr="00C710E8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C710E8" w:rsidP="00C710E8" w:rsidR="00C710E8" w:rsidRPr="00C710E8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C710E8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C710E8" w:rsidP="00C710E8" w:rsidR="00C710E8" w:rsidRPr="00C710E8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C710E8">
        <w:rPr>
          <w:rFonts w:cs="Times New Roman" w:eastAsia="Times New Roman"/>
          <w:lang w:eastAsia="hr-HR"/>
        </w:rPr>
        <w:t>Tina Grgas</w:t>
      </w:r>
    </w:p>
    <w:p w:rsidRDefault="00C710E8" w:rsidP="00C710E8" w:rsidR="00C710E8" w:rsidRPr="00C710E8">
      <w:pPr>
        <w:spacing w:after="0"/>
        <w:jc w:val="right"/>
        <w:rPr>
          <w:rFonts w:cs="Times New Roman" w:eastAsia="Times New Roman"/>
          <w:lang w:eastAsia="hr-HR"/>
        </w:rPr>
      </w:pPr>
    </w:p>
    <w:p w:rsidRDefault="00C710E8" w:rsidP="00C710E8" w:rsidR="00C710E8" w:rsidRPr="00C710E8">
      <w:pPr>
        <w:spacing w:after="0"/>
        <w:jc w:val="right"/>
        <w:rPr>
          <w:rFonts w:cs="Times New Roman" w:eastAsia="Times New Roman"/>
          <w:lang w:eastAsia="hr-HR"/>
        </w:rPr>
      </w:pPr>
      <w:r w:rsidRPr="00C710E8">
        <w:rPr>
          <w:rFonts w:cs="Times New Roman" w:eastAsia="Times New Roman"/>
          <w:lang w:eastAsia="hr-HR"/>
        </w:rPr>
        <w:t xml:space="preserve"> </w:t>
      </w:r>
    </w:p>
    <w:p w:rsidRDefault="00C710E8" w:rsidP="00C710E8" w:rsidR="00C710E8" w:rsidRPr="00C710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10E8" w:rsidP="00C710E8" w:rsidR="00C710E8" w:rsidRPr="00C710E8">
      <w:pPr>
        <w:spacing w:after="0"/>
        <w:jc w:val="both"/>
        <w:rPr>
          <w:rFonts w:cs="Times New Roman" w:eastAsia="Times New Roman"/>
          <w:lang w:eastAsia="hr-HR"/>
        </w:rPr>
      </w:pPr>
      <w:r w:rsidRPr="00C710E8">
        <w:rPr>
          <w:rFonts w:cs="Times New Roman" w:eastAsia="Times New Roman"/>
          <w:lang w:eastAsia="hr-HR"/>
        </w:rPr>
        <w:t>UPUTA O PRAVNOM LIJEKU</w:t>
      </w:r>
    </w:p>
    <w:p w:rsidRDefault="00C710E8" w:rsidP="00C710E8" w:rsidR="00C710E8" w:rsidRPr="00C710E8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C710E8">
        <w:rPr>
          <w:rFonts w:cs="Times New Roman" w:eastAsia="Times New Roman"/>
          <w:lang w:eastAsia="hr-HR"/>
        </w:rPr>
        <w:t>Protiv ovog zaključka nije dopuštena žalba.</w:t>
      </w:r>
    </w:p>
    <w:p w:rsidRDefault="00C710E8" w:rsidP="00C710E8" w:rsidR="00C710E8" w:rsidRPr="00C710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10E8" w:rsidP="00C710E8" w:rsidR="00C710E8" w:rsidRPr="00C710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10E8" w:rsidP="00C710E8" w:rsidR="00C710E8" w:rsidRPr="00C710E8">
      <w:pPr>
        <w:spacing w:after="0"/>
        <w:jc w:val="both"/>
        <w:rPr>
          <w:rFonts w:cs="Times New Roman" w:eastAsia="Times New Roman"/>
          <w:lang w:eastAsia="hr-HR"/>
        </w:rPr>
      </w:pPr>
      <w:r w:rsidRPr="00C710E8">
        <w:rPr>
          <w:rFonts w:cs="Times New Roman" w:eastAsia="Times New Roman"/>
          <w:lang w:eastAsia="hr-HR"/>
        </w:rPr>
        <w:t>DNA:</w:t>
      </w:r>
    </w:p>
    <w:p w:rsidRDefault="00C710E8" w:rsidP="00C710E8" w:rsidR="00C710E8" w:rsidRPr="00C710E8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C710E8">
        <w:rPr>
          <w:rFonts w:cs="Times New Roman" w:eastAsia="Times New Roman"/>
          <w:lang w:eastAsia="hr-HR"/>
        </w:rPr>
        <w:t>FINA, Regionalni centar Split, Podružnica Zadar</w:t>
      </w:r>
    </w:p>
    <w:p w:rsidRDefault="00C710E8" w:rsidP="00C710E8" w:rsidR="00C710E8" w:rsidRPr="00C710E8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C710E8">
        <w:rPr>
          <w:rFonts w:cs="Times New Roman" w:eastAsia="Times New Roman"/>
          <w:lang w:eastAsia="hr-HR"/>
        </w:rPr>
        <w:t>e-Oglasna ploča</w:t>
      </w:r>
    </w:p>
    <w:p w:rsidRDefault="00C710E8" w:rsidP="00C710E8" w:rsidR="00C710E8" w:rsidRPr="00C710E8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C710E8" w:rsidP="00C710E8" w:rsidR="00C710E8" w:rsidRPr="00C710E8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FA5B5E" w:rsidR="00AE649C" w:rsidRPr="00B76F3C">
      <w:pPr>
        <w:pStyle w:val="Naslov3"/>
      </w:pPr>
    </w:p>
    <w:p w:rsidRDefault="00C710E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10E8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229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St-820/2015-6</izvorni_sadrzaj>
    <derivirana_varijabla naziv="DomainObject.Oznaka_1">St-820/2015-6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</izvorni_sadrzaj>
    <derivirana_varijabla naziv="DomainObject.Predmet.Broj_1">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St-820/2015</izvorni_sadrzaj>
    <derivirana_varijabla naziv="DomainObject.Predmet.OznakaBroj_1">St-820/2015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BIBINJE COMMERCE, društvo s ograničenom odgovornošću za poslovne i ekonomske usluge</izvorni_sadrzaj>
    <derivirana_varijabla naziv="DomainObject.Predmet.ProtustrankaFormated_1">  BIBINJE COMMERCE, društvo s ograničenom odgovornošću za poslovne i ekonomske usluge</derivirana_varijabla>
  </DomainObject.Predmet.ProtustrankaFormated>
  <DomainObject.Predmet.ProtustrankaFormatedOIB>
    <izvorni_sadrzaj>  BIBINJE COMMERCE, društvo s ograničenom odgovornošću za poslovne i ekonomske usluge, OIB 52886457747</izvorni_sadrzaj>
    <derivirana_varijabla naziv="DomainObject.Predmet.ProtustrankaFormatedOIB_1">  BIBINJE COMMERCE, društvo s ograničenom odgovornošću za poslovne i ekonomske usluge, OIB 52886457747</derivirana_varijabla>
  </DomainObject.Predmet.ProtustrankaFormatedOIB>
  <DomainObject.Predmet.ProtustrankaFormatedWithAdress>
    <izvorni_sadrzaj> BIBINJE COMMERCE, društvo s ograničenom odgovornošću za poslovne i ekonomske usluge, nepoznato , 23205 Bibinje</izvorni_sadrzaj>
    <derivirana_varijabla naziv="DomainObject.Predmet.ProtustrankaFormatedWithAdress_1"> BIBINJE COMMERCE, društvo s ograničenom odgovornošću za poslovne i ekonomske usluge, nepoznato , 23205 Bibinje</derivirana_varijabla>
  </DomainObject.Predmet.ProtustrankaFormatedWithAdress>
  <DomainObject.Predmet.ProtustrankaFormatedWithAdressOIB>
    <izvorni_sadrzaj> BIBINJE COMMERCE, društvo s ograničenom odgovornošću za poslovne i ekonomske usluge, OIB 52886457747, nepoznato , 23205 Bibinje</izvorni_sadrzaj>
    <derivirana_varijabla naziv="DomainObject.Predmet.ProtustrankaFormatedWithAdressOIB_1"> BIBINJE COMMERCE, društvo s ograničenom odgovornošću za poslovne i ekonomske usluge, OIB 52886457747, nepoznato , 23205 Bibinje</derivirana_varijabla>
  </DomainObject.Predmet.ProtustrankaFormatedWithAdressOIB>
  <DomainObject.Predmet.ProtustrankaWithAdress>
    <izvorni_sadrzaj>BIBINJE COMMERCE, društvo s ograničenom odgovornošću za poslovne i ekonomske usluge nepoznato , 23205 Bibinje</izvorni_sadrzaj>
    <derivirana_varijabla naziv="DomainObject.Predmet.ProtustrankaWithAdress_1">BIBINJE COMMERCE, društvo s ograničenom odgovornošću za poslovne i ekonomske usluge nepoznato , 23205 Bibinje</derivirana_varijabla>
  </DomainObject.Predmet.ProtustrankaWithAdress>
  <DomainObject.Predmet.ProtustrankaWithAdressOIB>
    <izvorni_sadrzaj>BIBINJE COMMERCE, društvo s ograničenom odgovornošću za poslovne i ekonomske usluge, OIB 52886457747, nepoznato , 23205 Bibinje</izvorni_sadrzaj>
    <derivirana_varijabla naziv="DomainObject.Predmet.ProtustrankaWithAdressOIB_1">BIBINJE COMMERCE, društvo s ograničenom odgovornošću za poslovne i ekonomske usluge, OIB 52886457747, nepoznato , 23205 Bibinje</derivirana_varijabla>
  </DomainObject.Predmet.ProtustrankaWithAdressOIB>
  <DomainObject.Predmet.ProtustrankaNazivFormated>
    <izvorni_sadrzaj>BIBINJE COMMERCE, društvo s ograničenom odgovornošću za poslovne i ekonomske usluge</izvorni_sadrzaj>
    <derivirana_varijabla naziv="DomainObject.Predmet.ProtustrankaNazivFormated_1">BIBINJE COMMERCE, društvo s ograničenom odgovornošću za poslovne i ekonomske usluge</derivirana_varijabla>
  </DomainObject.Predmet.ProtustrankaNazivFormated>
  <DomainObject.Predmet.ProtustrankaNazivFormatedOIB>
    <izvorni_sadrzaj>BIBINJE COMMERCE, društvo s ograničenom odgovornošću za poslovne i ekonomske usluge, OIB 52886457747</izvorni_sadrzaj>
    <derivirana_varijabla naziv="DomainObject.Predmet.ProtustrankaNazivFormatedOIB_1">BIBINJE COMMERCE, društvo s ograničenom odgovornošću za poslovne i ekonomske usluge, OIB 52886457747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34571.81</izvorni_sadrzaj>
    <derivirana_varijabla naziv="DomainObject.Predmet.TrenutnaVrijednost_1">34571.81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BIBINJE COMMERCE, društvo s ograničenom odgovornošću za poslovne i ekonomske usluge</item>
    </izvorni_sadrzaj>
    <derivirana_varijabla naziv="DomainObject.Predmet.ProtuStrankaListFormated_1">
      <item>BIBINJE COMMERCE, društvo s ograničenom odgovornošću za poslovne i ekonomske usluge</item>
    </derivirana_varijabla>
  </DomainObject.Predmet.ProtuStrankaListFormated>
  <DomainObject.Predmet.ProtuStrankaListFormatedOIB>
    <izvorni_sadrzaj>
      <item>BIBINJE COMMERCE, društvo s ograničenom odgovornošću za poslovne i ekonomske usluge, OIB 52886457747</item>
    </izvorni_sadrzaj>
    <derivirana_varijabla naziv="DomainObject.Predmet.ProtuStrankaListFormatedOIB_1">
      <item>BIBINJE COMMERCE, društvo s ograničenom odgovornošću za poslovne i ekonomske usluge, OIB 52886457747</item>
    </derivirana_varijabla>
  </DomainObject.Predmet.ProtuStrankaListFormatedOIB>
  <DomainObject.Predmet.ProtuStrankaListFormatedWithAdress>
    <izvorni_sadrzaj>
      <item>BIBINJE COMMERCE, društvo s ograničenom odgovornošću za poslovne i ekonomske usluge, nepoznato , 23205 Bibinje</item>
    </izvorni_sadrzaj>
    <derivirana_varijabla naziv="DomainObject.Predmet.ProtuStrankaListFormatedWithAdress_1">
      <item>BIBINJE COMMERCE, društvo s ograničenom odgovornošću za poslovne i ekonomske usluge, nepoznato , 23205 Bibinje</item>
    </derivirana_varijabla>
  </DomainObject.Predmet.ProtuStrankaListFormatedWithAdress>
  <DomainObject.Predmet.ProtuStrankaListFormatedWithAdressOIB>
    <izvorni_sadrzaj>
      <item>BIBINJE COMMERCE, društvo s ograničenom odgovornošću za poslovne i ekonomske usluge, OIB 52886457747, nepoznato , 23205 Bibinje</item>
    </izvorni_sadrzaj>
    <derivirana_varijabla naziv="DomainObject.Predmet.ProtuStrankaListFormatedWithAdressOIB_1">
      <item>BIBINJE COMMERCE, društvo s ograničenom odgovornošću za poslovne i ekonomske usluge, OIB 52886457747, nepoznato , 23205 Bibinje</item>
    </derivirana_varijabla>
  </DomainObject.Predmet.ProtuStrankaListFormatedWithAdressOIB>
  <DomainObject.Predmet.ProtuStrankaListNazivFormated>
    <izvorni_sadrzaj>
      <item>BIBINJE COMMERCE, društvo s ograničenom odgovornošću za poslovne i ekonomske usluge</item>
    </izvorni_sadrzaj>
    <derivirana_varijabla naziv="DomainObject.Predmet.ProtuStrankaListNazivFormated_1">
      <item>BIBINJE COMMERCE, društvo s ograničenom odgovornošću za poslovne i ekonomske usluge</item>
    </derivirana_varijabla>
  </DomainObject.Predmet.ProtuStrankaListNazivFormated>
  <DomainObject.Predmet.ProtuStrankaListNazivFormatedOIB>
    <izvorni_sadrzaj>
      <item>BIBINJE COMMERCE, društvo s ograničenom odgovornošću za poslovne i ekonomske usluge, OIB 52886457747</item>
    </izvorni_sadrzaj>
    <derivirana_varijabla naziv="DomainObject.Predmet.ProtuStrankaListNazivFormatedOIB_1">
      <item>BIBINJE COMMERCE, društvo s ograničenom odgovornošću za poslovne i ekonomske usluge, OIB 52886457747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St-820/2015-6</izvorni_sadrzaj>
    <derivirana_varijabla naziv="DomainObject.PoslovniBrojDokumenta_1">St-820/2015-6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BIBINJE COMMERCE, društvo s ograničenom odgovornošću za poslovne i ekonomske usluge</izvorni_sadrzaj>
    <derivirana_varijabla naziv="DomainObject.Predmet.ProtustrankaIDrugi_1">BIBINJE COMMERCE, društvo s ograničenom odgovornošću za poslovne i ekonomske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BIBINJE COMMERCE, društvo s ograničenom odgovornošću za poslovne i ekonomske usluge, OIB 52886457747, nepoznato , 23205 Bibinje</izvorni_sadrzaj>
    <derivirana_varijabla naziv="DomainObject.Predmet.ProtustrankaIDrugiAdressOIB_1">BIBINJE COMMERCE, društvo s ograničenom odgovornošću za poslovne i ekonomske usluge, OIB 52886457747, nepoznato 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BIBINJE COMMERCE, društvo s ograničenom odgovornošću za poslovne i ekonomske usluge</item>
    </izvorni_sadrzaj>
    <derivirana_varijabla naziv="DomainObject.Predmet.SudioniciListNaziv_1">
      <item>FINA</item>
      <item>BIBINJE COMMERCE, društvo s ograničenom odgovornošću za poslovne i ekonomske usluge</item>
    </derivirana_varijabla>
  </DomainObject.Predmet.SudioniciListNaziv>
  <DomainObject.Predmet.SudioniciListAdressOIB>
    <izvorni_sadrzaj>
      <item>FINA, OIB 85821130368</item>
      <item>BIBINJE COMMERCE, društvo s ograničenom odgovornošću za poslovne i ekonomske usluge, OIB 52886457747, nepoznato ,23205 Bibinje</item>
    </izvorni_sadrzaj>
    <derivirana_varijabla naziv="DomainObject.Predmet.SudioniciListAdressOIB_1">
      <item>FINA, OIB 85821130368</item>
      <item>BIBINJE COMMERCE, društvo s ograničenom odgovornošću za poslovne i ekonomske usluge, OIB 52886457747, nepoznato 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C43326-7BD8-4268-BB5F-64913E0615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173</properties:Words>
  <properties:Characters>840</properties:Characters>
  <properties:Lines>48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2016-07-06T07:10:00Z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St-820/2015-6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