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6f9b" w14:paraId="7c26f9b" w:rsidRDefault="00D97BE1" w:rsidP="00D97BE1" w:rsidR="00D97BE1" w:rsidRPr="00336C15">
      <w:pPr>
        <w:jc w:val="right"/>
        <w15:collapsed w:val="false"/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336C15" w:rsidP="000F60FD" w:rsidR="00336C15" w:rsidRPr="00336C15">
      <w:pPr>
        <w:rPr>
          <w:b/>
        </w:rPr>
      </w:pPr>
    </w:p>
    <w:p w:rsidRDefault="000F60FD" w:rsidP="000F60FD" w:rsidR="00872AC5" w:rsidRPr="00336C15">
      <w:pPr>
        <w:rPr>
          <w:b/>
        </w:rPr>
      </w:pPr>
      <w:r w:rsidRPr="00336C15">
        <w:rPr>
          <w:b/>
        </w:rPr>
        <w:t>REPUBLIKA HRVATSKA</w:t>
      </w:r>
    </w:p>
    <w:p w:rsidRDefault="000F60FD" w:rsidP="000F60FD" w:rsidR="003D72BA" w:rsidRPr="00336C15">
      <w:pPr>
        <w:rPr>
          <w:b/>
        </w:rPr>
      </w:pPr>
      <w:r w:rsidRPr="00336C15">
        <w:rPr>
          <w:b/>
        </w:rPr>
        <w:t>TRGOVAČKI SUD U</w:t>
      </w:r>
      <w:r w:rsidR="00D024BA" w:rsidRPr="00336C15">
        <w:rPr>
          <w:b/>
        </w:rPr>
        <w:t xml:space="preserve"> ZADRU</w:t>
      </w:r>
    </w:p>
    <w:p w:rsidRDefault="003D72BA" w:rsidP="000F60FD" w:rsidR="000F60FD" w:rsidRPr="00336C15">
      <w:r w:rsidRPr="00336C15">
        <w:t>Dr. Franje Tuđmana 35</w:t>
      </w:r>
      <w:r w:rsidR="00D024BA" w:rsidRPr="00336C15">
        <w:tab/>
      </w:r>
      <w:r w:rsidR="00D024BA" w:rsidRPr="00336C15">
        <w:tab/>
      </w:r>
      <w:r w:rsidR="00D024BA" w:rsidRPr="00336C15">
        <w:tab/>
      </w:r>
      <w:r w:rsidR="00AB29B4" w:rsidRPr="00336C15">
        <w:t xml:space="preserve">          </w:t>
      </w:r>
    </w:p>
    <w:p w:rsidRDefault="00873E4C" w:rsidP="000F60FD" w:rsidR="00873E4C">
      <w:pPr>
        <w:jc w:val="center"/>
      </w:pPr>
    </w:p>
    <w:p w:rsidRDefault="0091442A" w:rsidP="000F60FD" w:rsidR="0091442A" w:rsidRPr="00336C15">
      <w:pPr>
        <w:jc w:val="center"/>
      </w:pPr>
    </w:p>
    <w:p w:rsidRDefault="00696A23" w:rsidP="000F60FD" w:rsidR="00696A23" w:rsidRPr="00336C15">
      <w:pPr>
        <w:jc w:val="center"/>
        <w:rPr>
          <w:b/>
        </w:rPr>
      </w:pPr>
      <w:r w:rsidRPr="00336C15">
        <w:rPr>
          <w:b/>
        </w:rPr>
        <w:t>R E P U B L I KA   H R V A T S K A</w:t>
      </w:r>
    </w:p>
    <w:p w:rsidRDefault="001F3EEE" w:rsidP="000F60FD" w:rsidR="001F3EEE" w:rsidRPr="00336C15">
      <w:pPr>
        <w:jc w:val="center"/>
        <w:rPr>
          <w:b/>
        </w:rPr>
      </w:pPr>
    </w:p>
    <w:p w:rsidRDefault="0085789C" w:rsidP="000F60FD" w:rsidR="0085789C" w:rsidRPr="00336C15">
      <w:pPr>
        <w:jc w:val="center"/>
        <w:rPr>
          <w:b/>
        </w:rPr>
      </w:pPr>
      <w:r w:rsidRPr="00336C15">
        <w:rPr>
          <w:b/>
        </w:rPr>
        <w:t xml:space="preserve">R J E Š E N J E </w:t>
      </w:r>
    </w:p>
    <w:p w:rsidRDefault="000F60FD" w:rsidP="000F60FD" w:rsidR="000F60FD"/>
    <w:p w:rsidRDefault="0091442A" w:rsidP="000F60FD" w:rsidR="0091442A" w:rsidRPr="00336C15"/>
    <w:p w:rsidRDefault="0068406C" w:rsidP="00B7507A" w:rsidR="00A323C8">
      <w:pPr>
        <w:pStyle w:val="Tijeloteksta"/>
        <w:ind w:firstLine="708"/>
        <w:rPr>
          <w:szCs w:val="24"/>
        </w:rPr>
      </w:pPr>
      <w:r w:rsidRPr="00336C15">
        <w:rPr>
          <w:szCs w:val="24"/>
        </w:rPr>
        <w:t>Trgovački sud u Zadru</w:t>
      </w:r>
      <w:r w:rsidR="00872AC5" w:rsidRPr="00336C15">
        <w:rPr>
          <w:szCs w:val="24"/>
        </w:rPr>
        <w:t>, po sutkinji Ani Markač</w:t>
      </w:r>
      <w:r w:rsidR="00BC28B6" w:rsidRPr="00336C15">
        <w:rPr>
          <w:szCs w:val="24"/>
        </w:rPr>
        <w:t xml:space="preserve">, </w:t>
      </w:r>
      <w:r w:rsidR="00BA0BF9" w:rsidRPr="00336C15">
        <w:rPr>
          <w:szCs w:val="24"/>
        </w:rPr>
        <w:t xml:space="preserve">povodom prijedloga </w:t>
      </w:r>
      <w:r w:rsidR="00BA0BF9" w:rsidRPr="00336C15">
        <w:rPr>
          <w:rFonts w:cstheme="majorBidi" w:hAnsiTheme="majorBidi" w:asciiTheme="majorBidi"/>
          <w:szCs w:val="24"/>
        </w:rPr>
        <w:t>Financijske agencije za otvaranjem stečajnog postupka nad trgovačkim društvom</w:t>
      </w:r>
      <w:r w:rsidR="00807385">
        <w:rPr>
          <w:rFonts w:cstheme="majorBidi" w:hAnsiTheme="majorBidi" w:asciiTheme="majorBidi"/>
          <w:szCs w:val="24"/>
        </w:rPr>
        <w:t xml:space="preserve"> </w:t>
      </w:r>
      <w:r w:rsidR="00807385">
        <w:t>FOUR ROSES j.d.o.o. za ugostiteljstvo i turizam, Zadar, Put Murvice 5, OIB:70157027912</w:t>
      </w:r>
      <w:r w:rsidR="0091442A">
        <w:rPr>
          <w:szCs w:val="24"/>
        </w:rPr>
        <w:t xml:space="preserve">, </w:t>
      </w:r>
      <w:r w:rsidR="00BA0BF9" w:rsidRPr="00336C15">
        <w:rPr>
          <w:szCs w:val="24"/>
        </w:rPr>
        <w:t xml:space="preserve">dana </w:t>
      </w:r>
      <w:r w:rsidR="00421B3A">
        <w:rPr>
          <w:szCs w:val="24"/>
        </w:rPr>
        <w:t>26</w:t>
      </w:r>
      <w:r w:rsidR="0082457D">
        <w:rPr>
          <w:szCs w:val="24"/>
        </w:rPr>
        <w:t>. srpnja 2017.</w:t>
      </w:r>
      <w:r w:rsidR="00BA0BF9" w:rsidRPr="00336C15">
        <w:rPr>
          <w:szCs w:val="24"/>
        </w:rPr>
        <w:t xml:space="preserve">, </w:t>
      </w:r>
    </w:p>
    <w:p w:rsidRDefault="0091442A" w:rsidP="00B7507A" w:rsidR="0091442A" w:rsidRPr="00B7507A">
      <w:pPr>
        <w:pStyle w:val="Tijeloteksta"/>
        <w:ind w:firstLine="708"/>
        <w:rPr>
          <w:szCs w:val="24"/>
        </w:rPr>
      </w:pPr>
    </w:p>
    <w:p w:rsidRDefault="0085789C" w:rsidP="0085789C" w:rsidR="00A323C8" w:rsidRPr="00336C15">
      <w:pPr>
        <w:jc w:val="center"/>
        <w:rPr>
          <w:b/>
        </w:rPr>
      </w:pPr>
      <w:r w:rsidRPr="00336C15">
        <w:rPr>
          <w:b/>
        </w:rPr>
        <w:t xml:space="preserve">r i j e š i o  j e </w:t>
      </w:r>
    </w:p>
    <w:p w:rsidRDefault="0085789C" w:rsidP="0085789C" w:rsidR="0085789C" w:rsidRPr="00336C15">
      <w:pPr>
        <w:jc w:val="center"/>
        <w:rPr>
          <w:b/>
        </w:rPr>
      </w:pPr>
    </w:p>
    <w:p w:rsidRDefault="00BA0BF9" w:rsidP="00335A19" w:rsidR="00711F36" w:rsidRPr="00336C15">
      <w:pPr>
        <w:jc w:val="both"/>
      </w:pPr>
      <w:r w:rsidRPr="00336C15">
        <w:t>I.</w:t>
      </w:r>
      <w:r w:rsidRPr="00336C15">
        <w:rPr>
          <w:b/>
        </w:rPr>
        <w:tab/>
      </w:r>
      <w:r w:rsidR="00711F36" w:rsidRPr="00336C15">
        <w:t xml:space="preserve">Prihvaća se zahtjev </w:t>
      </w:r>
      <w:r w:rsidRPr="00336C15">
        <w:t xml:space="preserve">privremenog </w:t>
      </w:r>
      <w:r w:rsidR="00711F36" w:rsidRPr="00336C15">
        <w:t>stečajnog upravitelja</w:t>
      </w:r>
      <w:r w:rsidR="00421B3A" w:rsidRPr="00421B3A">
        <w:t xml:space="preserve"> </w:t>
      </w:r>
      <w:r w:rsidR="00421B3A" w:rsidRPr="00336C15">
        <w:t>Edvin</w:t>
      </w:r>
      <w:r w:rsidR="00421B3A">
        <w:t>a</w:t>
      </w:r>
      <w:r w:rsidR="00421B3A" w:rsidRPr="00336C15">
        <w:t xml:space="preserve"> Šimunov</w:t>
      </w:r>
      <w:r w:rsidR="00421B3A">
        <w:t xml:space="preserve">a iz Zadra, </w:t>
      </w:r>
      <w:r w:rsidR="00421B3A" w:rsidRPr="00336C15">
        <w:t xml:space="preserve"> </w:t>
      </w:r>
      <w:proofErr w:type="spellStart"/>
      <w:r w:rsidR="00421B3A" w:rsidRPr="00336C15">
        <w:t>Poljanska</w:t>
      </w:r>
      <w:proofErr w:type="spellEnd"/>
      <w:r w:rsidR="00421B3A">
        <w:t xml:space="preserve"> 9</w:t>
      </w:r>
      <w:r w:rsidR="0082457D">
        <w:t xml:space="preserve">, </w:t>
      </w:r>
      <w:r w:rsidRPr="00336C15">
        <w:t xml:space="preserve">za </w:t>
      </w:r>
      <w:r w:rsidR="00335A19" w:rsidRPr="00336C15">
        <w:t xml:space="preserve">razrješenjem u predmetu ovog suda poslovni broj </w:t>
      </w:r>
      <w:r w:rsidRPr="00336C15">
        <w:t>2</w:t>
      </w:r>
      <w:r w:rsidR="00711F36" w:rsidRPr="00336C15">
        <w:t xml:space="preserve"> St-</w:t>
      </w:r>
      <w:r w:rsidR="0082457D">
        <w:t>2</w:t>
      </w:r>
      <w:r w:rsidR="00807385">
        <w:t>3</w:t>
      </w:r>
      <w:r w:rsidR="0091442A">
        <w:t>3</w:t>
      </w:r>
      <w:r w:rsidR="0082457D">
        <w:t>/17</w:t>
      </w:r>
      <w:r w:rsidR="00711F36" w:rsidRPr="00336C15">
        <w:t>.</w:t>
      </w:r>
    </w:p>
    <w:p w:rsidRDefault="0082457D" w:rsidP="00A323C8" w:rsidR="0082457D" w:rsidRPr="00336C15">
      <w:pPr>
        <w:jc w:val="both"/>
      </w:pPr>
    </w:p>
    <w:p w:rsidRDefault="002D1A37" w:rsidP="00335A19" w:rsidR="00544098" w:rsidRPr="00336C15">
      <w:pPr>
        <w:jc w:val="both"/>
      </w:pPr>
      <w:r>
        <w:t>II</w:t>
      </w:r>
      <w:r w:rsidR="0085789C" w:rsidRPr="00336C15">
        <w:t xml:space="preserve">. </w:t>
      </w:r>
      <w:r w:rsidR="0085789C" w:rsidRPr="00336C15">
        <w:tab/>
      </w:r>
      <w:r w:rsidR="008E0B1A" w:rsidRPr="003A377A">
        <w:t xml:space="preserve">Branko </w:t>
      </w:r>
      <w:proofErr w:type="spellStart"/>
      <w:r w:rsidR="008E0B1A" w:rsidRPr="003A377A">
        <w:t>Morić</w:t>
      </w:r>
      <w:proofErr w:type="spellEnd"/>
      <w:r w:rsidR="008E0B1A" w:rsidRPr="003A377A">
        <w:t xml:space="preserve">, </w:t>
      </w:r>
      <w:r w:rsidR="008E0B1A">
        <w:t xml:space="preserve">iz Zadra, </w:t>
      </w:r>
      <w:r w:rsidR="008E0B1A" w:rsidRPr="003A377A">
        <w:t>Miroslava Krleže 1e, OIB: 89888559843</w:t>
      </w:r>
      <w:r w:rsidR="008E0B1A">
        <w:t>,</w:t>
      </w:r>
      <w:r w:rsidR="00CA15AD">
        <w:t xml:space="preserve"> </w:t>
      </w:r>
      <w:r w:rsidR="00544098" w:rsidRPr="00336C15">
        <w:t xml:space="preserve">imenuje se za privremenog stečajnog upravitelja nad trgovačkim društvom </w:t>
      </w:r>
      <w:r w:rsidR="00807385">
        <w:t>FOUR ROSES j.d.o.o. za ugostiteljstvo i turizam, Zadar, Put Murvice 5, OIB:70157027912.</w:t>
      </w:r>
    </w:p>
    <w:p w:rsidRDefault="00544098" w:rsidP="00544098" w:rsidR="00544098" w:rsidRPr="00336C15">
      <w:pPr>
        <w:jc w:val="both"/>
      </w:pPr>
    </w:p>
    <w:p w:rsidRDefault="002D1A37" w:rsidP="00544098" w:rsidR="00A323C8" w:rsidRPr="00336C15">
      <w:pPr>
        <w:jc w:val="both"/>
      </w:pPr>
      <w:r>
        <w:t>III</w:t>
      </w:r>
      <w:r w:rsidR="00544098" w:rsidRPr="00336C15">
        <w:t>.</w:t>
      </w:r>
      <w:r w:rsidR="00544098" w:rsidRPr="00336C15">
        <w:tab/>
        <w:t xml:space="preserve">U preostalom dijelu rješenje </w:t>
      </w:r>
      <w:r w:rsidR="00F66F20" w:rsidRPr="00336C15">
        <w:t xml:space="preserve">suda posl.br. 2 </w:t>
      </w:r>
      <w:r w:rsidR="00544098" w:rsidRPr="00336C15">
        <w:t>St-</w:t>
      </w:r>
      <w:r w:rsidR="00807385">
        <w:t>23</w:t>
      </w:r>
      <w:r w:rsidR="0091442A">
        <w:t>3</w:t>
      </w:r>
      <w:r w:rsidR="0082457D">
        <w:t xml:space="preserve">/17-12 od 20. lipnja 2017. </w:t>
      </w:r>
      <w:r w:rsidR="00544098" w:rsidRPr="00336C15">
        <w:t xml:space="preserve">ostaje neizmijenjeno. </w:t>
      </w:r>
    </w:p>
    <w:p w:rsidRDefault="0091442A" w:rsidP="00544098" w:rsidR="0091442A" w:rsidRPr="00336C15">
      <w:pPr>
        <w:jc w:val="both"/>
      </w:pPr>
    </w:p>
    <w:p w:rsidRDefault="000F60FD" w:rsidP="00CC3B7D" w:rsidR="000F60FD" w:rsidRPr="00336C15">
      <w:pPr>
        <w:jc w:val="center"/>
      </w:pPr>
      <w:r w:rsidRPr="00336C15">
        <w:t>Obrazloženje</w:t>
      </w:r>
    </w:p>
    <w:p w:rsidRDefault="00520CA4" w:rsidP="000F60FD" w:rsidR="00520CA4" w:rsidRPr="00336C15"/>
    <w:p w:rsidRDefault="000F60FD" w:rsidP="00B13C8D" w:rsidR="00BA0BF9" w:rsidRPr="00336C15">
      <w:pPr>
        <w:jc w:val="both"/>
      </w:pPr>
      <w:r w:rsidRPr="00336C15">
        <w:tab/>
      </w:r>
      <w:r w:rsidR="0085789C" w:rsidRPr="00336C15">
        <w:t>Prilikom pisanja rješenja s</w:t>
      </w:r>
      <w:r w:rsidR="00BA0BF9" w:rsidRPr="00336C15">
        <w:t xml:space="preserve">uda </w:t>
      </w:r>
      <w:proofErr w:type="spellStart"/>
      <w:r w:rsidR="00BA0BF9" w:rsidRPr="00336C15">
        <w:t>posl</w:t>
      </w:r>
      <w:proofErr w:type="spellEnd"/>
      <w:r w:rsidR="00BA0BF9" w:rsidRPr="00336C15">
        <w:t>. br. St-</w:t>
      </w:r>
      <w:r w:rsidR="0082457D">
        <w:t>2</w:t>
      </w:r>
      <w:r w:rsidR="00807385">
        <w:t>3</w:t>
      </w:r>
      <w:r w:rsidR="0091442A">
        <w:t>3</w:t>
      </w:r>
      <w:r w:rsidR="0082457D">
        <w:t xml:space="preserve">/17-12 od 20. lipnja 2017. metodom slučajnog odabira s liste A stečajnih upravitelja za područje nadležnosti Trgovačkog suda u Zadru </w:t>
      </w:r>
      <w:r w:rsidR="00BA0BF9" w:rsidRPr="00336C15">
        <w:t xml:space="preserve">za privremenog stečajnog upravitelja uvodno označenom dužniku imenovan je  </w:t>
      </w:r>
      <w:r w:rsidR="0091442A">
        <w:t>Edvin Šimunov.</w:t>
      </w:r>
    </w:p>
    <w:p w:rsidRDefault="0082457D" w:rsidP="0091442A" w:rsidR="002D1A37" w:rsidRPr="00E0559D">
      <w:pPr>
        <w:ind w:firstLine="708"/>
        <w:jc w:val="both"/>
      </w:pPr>
      <w:r>
        <w:t>Podneskom od</w:t>
      </w:r>
      <w:r w:rsidR="008E0B1A">
        <w:t xml:space="preserve"> </w:t>
      </w:r>
      <w:r w:rsidR="0091442A">
        <w:t>29. lipnja 2017. p</w:t>
      </w:r>
      <w:r>
        <w:t xml:space="preserve">rivremeni stečajni upravitelj </w:t>
      </w:r>
      <w:r w:rsidR="0091442A">
        <w:t>Edvin Šimunov za</w:t>
      </w:r>
      <w:r w:rsidRPr="0082457D">
        <w:t xml:space="preserve">tražio </w:t>
      </w:r>
      <w:r>
        <w:t xml:space="preserve">je </w:t>
      </w:r>
      <w:r w:rsidRPr="0082457D">
        <w:t xml:space="preserve">razrješenje od dužnosti u konkretnom stečajnom predmetu iz </w:t>
      </w:r>
      <w:r w:rsidR="0091442A">
        <w:t xml:space="preserve">osobnih razloga. Isti je pojasnio </w:t>
      </w:r>
      <w:r w:rsidR="002D1A37">
        <w:t xml:space="preserve">da </w:t>
      </w:r>
      <w:r w:rsidR="002D1A37" w:rsidRPr="00E0559D">
        <w:t xml:space="preserve">kao stečajni upravitelj vodi tri postupka, te da osim toga ima stalnu brigu oko 12 stečajnih masa iza stečajnih dužnika. Slijedom naprijed navedenog da nije u stanju preuzimati nove i dodatne obveze. </w:t>
      </w:r>
    </w:p>
    <w:p w:rsidRDefault="00B7507A" w:rsidP="002D1A37" w:rsidR="0082457D" w:rsidRPr="0082457D">
      <w:pPr>
        <w:ind w:firstLine="708"/>
        <w:jc w:val="both"/>
      </w:pPr>
      <w:r>
        <w:t xml:space="preserve">Odredom čl. 119. st. 6. </w:t>
      </w:r>
      <w:r w:rsidRPr="0082457D">
        <w:t>Stečajnog zakona (Narodne novine 71/15</w:t>
      </w:r>
      <w:r>
        <w:t>, nadalje SZ</w:t>
      </w:r>
      <w:r w:rsidRPr="0082457D">
        <w:t>)</w:t>
      </w:r>
      <w:r>
        <w:t xml:space="preserve"> propisano je da se na privremenog stečajnog upravitelja na odgovarajući način primjenjuju odredbe ovog Zakona o stečajnom upravitelju. </w:t>
      </w:r>
    </w:p>
    <w:p w:rsidRDefault="00B7507A" w:rsidP="0082457D" w:rsidR="0082457D" w:rsidRPr="0082457D">
      <w:pPr>
        <w:ind w:firstLine="708"/>
        <w:jc w:val="both"/>
      </w:pPr>
      <w:r>
        <w:t>Nadalje, o</w:t>
      </w:r>
      <w:r w:rsidR="0082457D" w:rsidRPr="0082457D">
        <w:t xml:space="preserve">dredbom čl. 91. st. 5. </w:t>
      </w:r>
      <w:r>
        <w:t xml:space="preserve">SZ </w:t>
      </w:r>
      <w:r w:rsidR="0082457D" w:rsidRPr="0082457D">
        <w:t xml:space="preserve">propisano je da će sud razriješiti stečajnog upravitelja na njegov osobni zahtjev. Obzirom da je </w:t>
      </w:r>
      <w:r>
        <w:t xml:space="preserve">privremeni </w:t>
      </w:r>
      <w:r w:rsidR="0082457D" w:rsidRPr="0082457D">
        <w:t>stečajni upravitelj podnio obrazloženi zahtjev za svoje razrješenje, t</w:t>
      </w:r>
      <w:r>
        <w:t xml:space="preserve">o je sukladno odredbi čl. 91. st. 5. u svezi čl. 119. st. 6. SZ </w:t>
      </w:r>
      <w:r w:rsidR="0082457D" w:rsidRPr="0082457D">
        <w:t xml:space="preserve">odlučeno kao u izreci pod točkom I. ovog rješenja.  </w:t>
      </w:r>
    </w:p>
    <w:p w:rsidRDefault="0082457D" w:rsidP="00B7507A" w:rsidR="0082457D" w:rsidRPr="0082457D">
      <w:pPr>
        <w:ind w:firstLine="708"/>
        <w:jc w:val="both"/>
      </w:pPr>
      <w:r w:rsidRPr="0082457D">
        <w:t xml:space="preserve"> </w:t>
      </w:r>
      <w:r w:rsidR="00B7507A" w:rsidRPr="00336C15">
        <w:t>Novi privremeni stečajni upravitelj imenovan je sukladno odredbi čl. 91. st. 8. u svezi čl. 84. st. 1. SZ slijedom čega je</w:t>
      </w:r>
      <w:r w:rsidR="002D1A37">
        <w:t xml:space="preserve"> odlučeno kao u točki II.</w:t>
      </w:r>
      <w:r w:rsidR="00B7507A" w:rsidRPr="00336C15">
        <w:t xml:space="preserve"> izreke.</w:t>
      </w:r>
    </w:p>
    <w:p w:rsidRDefault="0082457D" w:rsidP="0082457D" w:rsidR="0082457D" w:rsidRPr="0082457D">
      <w:pPr>
        <w:ind w:firstLine="708"/>
        <w:jc w:val="both"/>
      </w:pPr>
      <w:r w:rsidRPr="0082457D">
        <w:lastRenderedPageBreak/>
        <w:t>U preostalom dijelu rješenje Suda posl.br. 2 St-</w:t>
      </w:r>
      <w:r w:rsidR="008E0B1A">
        <w:t>23</w:t>
      </w:r>
      <w:r w:rsidR="0091442A">
        <w:t>3</w:t>
      </w:r>
      <w:r>
        <w:t>/17-12 od 20. lipnja</w:t>
      </w:r>
      <w:r w:rsidRPr="0082457D">
        <w:t xml:space="preserve"> 2017. ostalo je  neizmijenjeno. </w:t>
      </w:r>
    </w:p>
    <w:p w:rsidRDefault="00F66F20" w:rsidP="004A4E98" w:rsidR="00B13C8D" w:rsidRPr="00336C15">
      <w:pPr>
        <w:jc w:val="both"/>
      </w:pPr>
      <w:r w:rsidRPr="00336C15">
        <w:tab/>
        <w:t xml:space="preserve"> </w:t>
      </w:r>
    </w:p>
    <w:p w:rsidRDefault="009A0F36" w:rsidP="0082457D" w:rsidR="00335A19">
      <w:pPr>
        <w:ind w:firstLine="708"/>
        <w:jc w:val="center"/>
      </w:pPr>
      <w:r w:rsidRPr="00336C15">
        <w:t>U Zadru</w:t>
      </w:r>
      <w:r w:rsidR="00421B3A">
        <w:t xml:space="preserve"> 26</w:t>
      </w:r>
      <w:r w:rsidR="0082457D">
        <w:t xml:space="preserve">. srpnja 2017. </w:t>
      </w:r>
    </w:p>
    <w:p w:rsidRDefault="0082457D" w:rsidP="00D90F10" w:rsidR="0082457D" w:rsidRPr="00336C15">
      <w:pPr>
        <w:ind w:firstLine="708"/>
        <w:jc w:val="right"/>
      </w:pPr>
    </w:p>
    <w:p w:rsidRDefault="003D1525" w:rsidP="000D4C3E" w:rsidR="008B1E91" w:rsidRPr="00336C15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</w:t>
      </w:r>
      <w:r w:rsidR="008B1E91" w:rsidRPr="00336C15">
        <w:t>S</w:t>
      </w:r>
      <w:r w:rsidR="0085789C" w:rsidRPr="00336C15">
        <w:t xml:space="preserve">utkinja </w:t>
      </w:r>
      <w:bookmarkStart w:name="_GoBack" w:id="0"/>
      <w:bookmarkEnd w:id="0"/>
    </w:p>
    <w:p w:rsidRDefault="00775273" w:rsidP="000D4C3E" w:rsidR="008B1E91" w:rsidRPr="00336C15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</w:t>
      </w:r>
      <w:r w:rsidR="00223098" w:rsidRPr="00336C15">
        <w:t>A</w:t>
      </w:r>
      <w:r w:rsidR="0085789C" w:rsidRPr="00336C15">
        <w:t>na Markač</w:t>
      </w:r>
    </w:p>
    <w:p w:rsidRDefault="00775273" w:rsidP="000F60FD" w:rsidR="00775273">
      <w:pPr>
        <w:jc w:val="both"/>
      </w:pPr>
    </w:p>
    <w:p w:rsidRDefault="00775273" w:rsidP="000F60FD" w:rsidR="00775273">
      <w:pPr>
        <w:jc w:val="both"/>
      </w:pPr>
    </w:p>
    <w:p w:rsidRDefault="003D1525" w:rsidP="000F60FD" w:rsidR="003D1525">
      <w:pPr>
        <w:jc w:val="both"/>
      </w:pPr>
    </w:p>
    <w:p w:rsidRDefault="003D1525" w:rsidP="000F60FD" w:rsidR="003D1525">
      <w:pPr>
        <w:jc w:val="both"/>
      </w:pPr>
    </w:p>
    <w:p w:rsidRDefault="000F60FD" w:rsidP="000F60FD" w:rsidR="00544098" w:rsidRPr="00336C15">
      <w:pPr>
        <w:jc w:val="both"/>
      </w:pPr>
      <w:r w:rsidRPr="00336C15">
        <w:t>POUKA O PRAVNOM LIJEKU:</w:t>
      </w:r>
    </w:p>
    <w:p w:rsidRDefault="00544098" w:rsidP="004A4E98" w:rsidR="00544098" w:rsidRPr="00336C15">
      <w:pPr>
        <w:tabs>
          <w:tab w:pos="4438" w:val="left"/>
        </w:tabs>
        <w:jc w:val="both"/>
      </w:pPr>
      <w:r w:rsidRPr="00336C15">
        <w:t xml:space="preserve">Protiv ovog rješenja može se izjaviti žalba u roku od </w:t>
      </w:r>
      <w:r w:rsidR="004A4E98" w:rsidRPr="00336C15">
        <w:t>8 (</w:t>
      </w:r>
      <w:r w:rsidRPr="00336C15">
        <w:t>osam</w:t>
      </w:r>
      <w:r w:rsidR="004A4E98" w:rsidRPr="00336C15">
        <w:t>)</w:t>
      </w:r>
      <w:r w:rsidRPr="00336C15">
        <w:t xml:space="preserve"> dana od dostave rješenja, a dostava se smatra obavljenom istekom osmog dana od dana objave rješenja na mrežnoj stranici e-Oglasna ploča sudova (čl. 12. st. 1</w:t>
      </w:r>
      <w:r w:rsidR="004A4E98" w:rsidRPr="00336C15">
        <w:t xml:space="preserve">. i čl. 19. st. 1. i 2. SZ-a). </w:t>
      </w:r>
      <w:r w:rsidRPr="00336C15">
        <w:t>Ž</w:t>
      </w:r>
      <w:r w:rsidR="004A4E98" w:rsidRPr="00336C15">
        <w:t>alba se podnosi ovom sudu u 2 (d</w:t>
      </w:r>
      <w:r w:rsidRPr="00336C15">
        <w:t>va) istovjetna primjerka, a o istoj odlučuje Visoki tr</w:t>
      </w:r>
      <w:r w:rsidR="004A4E98" w:rsidRPr="00336C15">
        <w:t>govački sud Republike Hrvatske.</w:t>
      </w:r>
    </w:p>
    <w:p w:rsidRDefault="004A4E98" w:rsidP="003A199E" w:rsidR="004A4E98">
      <w:pPr>
        <w:ind w:hanging="705" w:left="705"/>
        <w:rPr>
          <w:color w:val="000000"/>
        </w:rPr>
      </w:pPr>
    </w:p>
    <w:p w:rsidRDefault="00336C15" w:rsidP="003A199E" w:rsidR="00336C15">
      <w:pPr>
        <w:ind w:hanging="705" w:left="705"/>
        <w:rPr>
          <w:color w:val="000000"/>
        </w:rPr>
      </w:pPr>
    </w:p>
    <w:p w:rsidRDefault="00336C15" w:rsidP="003A199E" w:rsidR="00336C15" w:rsidRPr="00336C15">
      <w:pPr>
        <w:ind w:hanging="705" w:left="705"/>
        <w:rPr>
          <w:color w:val="000000"/>
        </w:rPr>
      </w:pPr>
    </w:p>
    <w:p w:rsidRDefault="003A199E" w:rsidP="003A199E" w:rsidR="003A199E" w:rsidRPr="00336C15">
      <w:pPr>
        <w:ind w:hanging="705" w:left="705"/>
        <w:rPr>
          <w:color w:val="000000"/>
        </w:rPr>
      </w:pPr>
      <w:r w:rsidRPr="00336C15">
        <w:rPr>
          <w:color w:val="000000"/>
        </w:rPr>
        <w:t>DNA:</w:t>
      </w:r>
    </w:p>
    <w:p w:rsidRDefault="002D1A37" w:rsidP="003A199E" w:rsidR="0085789C" w:rsidRPr="00336C15">
      <w:pPr>
        <w:numPr>
          <w:ilvl w:val="0"/>
          <w:numId w:val="2"/>
        </w:numPr>
        <w:jc w:val="both"/>
      </w:pPr>
      <w:r>
        <w:t>Edinu Šimunovu</w:t>
      </w:r>
      <w:r w:rsidR="0085789C" w:rsidRPr="00336C15">
        <w:t xml:space="preserve">, </w:t>
      </w:r>
      <w:r w:rsidR="00544098" w:rsidRPr="00336C15">
        <w:t>iz Zadra</w:t>
      </w:r>
      <w:r w:rsidR="0082457D">
        <w:t xml:space="preserve"> </w:t>
      </w:r>
      <w:r w:rsidR="00B7507A">
        <w:t xml:space="preserve">– u pretinac </w:t>
      </w:r>
    </w:p>
    <w:p w:rsidRDefault="00B7507A" w:rsidP="00335A19" w:rsidR="00544098" w:rsidRPr="00336C15">
      <w:pPr>
        <w:numPr>
          <w:ilvl w:val="0"/>
          <w:numId w:val="2"/>
        </w:numPr>
        <w:jc w:val="both"/>
      </w:pPr>
      <w:r>
        <w:t>p</w:t>
      </w:r>
      <w:r w:rsidR="00335A19" w:rsidRPr="00336C15">
        <w:t xml:space="preserve">rivremenom stečajnom upravitelju </w:t>
      </w:r>
      <w:r w:rsidR="008E0B1A">
        <w:t xml:space="preserve">Branku </w:t>
      </w:r>
      <w:proofErr w:type="spellStart"/>
      <w:r w:rsidR="008E0B1A">
        <w:t>Moriću</w:t>
      </w:r>
      <w:proofErr w:type="spellEnd"/>
      <w:r w:rsidR="008E0B1A">
        <w:t xml:space="preserve"> </w:t>
      </w:r>
      <w:r w:rsidR="00544098" w:rsidRPr="00336C15">
        <w:t>uz potvrdu i izjavu o imenovanju i rješenj</w:t>
      </w:r>
      <w:r w:rsidR="00335A19" w:rsidRPr="00336C15">
        <w:t>e</w:t>
      </w:r>
      <w:r w:rsidR="00544098" w:rsidRPr="00336C15">
        <w:t xml:space="preserve"> </w:t>
      </w:r>
      <w:proofErr w:type="spellStart"/>
      <w:r w:rsidR="00544098" w:rsidRPr="00336C15">
        <w:t>posl</w:t>
      </w:r>
      <w:proofErr w:type="spellEnd"/>
      <w:r w:rsidR="00544098" w:rsidRPr="00336C15">
        <w:t>. br. St-</w:t>
      </w:r>
      <w:r w:rsidR="008E0B1A">
        <w:t>23</w:t>
      </w:r>
      <w:r w:rsidR="0091442A">
        <w:t>3</w:t>
      </w:r>
      <w:r w:rsidR="0082457D">
        <w:t xml:space="preserve">/17-12 od 20. lipnja 2017. </w:t>
      </w:r>
    </w:p>
    <w:p w:rsidRDefault="0082457D" w:rsidP="003A199E" w:rsidR="00544098" w:rsidRPr="00336C15">
      <w:pPr>
        <w:numPr>
          <w:ilvl w:val="0"/>
          <w:numId w:val="2"/>
        </w:numPr>
        <w:jc w:val="both"/>
      </w:pPr>
      <w:r>
        <w:t>e-O</w:t>
      </w:r>
      <w:r w:rsidR="00544098" w:rsidRPr="00336C15">
        <w:t>glasna ploča</w:t>
      </w:r>
      <w:r>
        <w:t xml:space="preserve"> sudova </w:t>
      </w:r>
    </w:p>
    <w:p w:rsidRDefault="003A199E" w:rsidP="003A199E" w:rsidR="003A199E" w:rsidRPr="00336C15">
      <w:pPr>
        <w:numPr>
          <w:ilvl w:val="0"/>
          <w:numId w:val="2"/>
        </w:numPr>
        <w:jc w:val="both"/>
      </w:pPr>
      <w:r w:rsidRPr="00336C15">
        <w:rPr>
          <w:color w:val="000000"/>
        </w:rPr>
        <w:t>U spis.</w:t>
      </w:r>
    </w:p>
    <w:p w:rsidRDefault="003A199E" w:rsidP="00A323C8" w:rsidR="003A199E" w:rsidRPr="00336C15">
      <w:pPr>
        <w:jc w:val="both"/>
      </w:pPr>
    </w:p>
    <w:sectPr w:rsidSect="0091442A" w:rsidR="003A199E" w:rsidRPr="00336C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022" w:rsidR="00213022">
      <w:r>
        <w:separator/>
      </w:r>
    </w:p>
  </w:endnote>
  <w:endnote w:id="0" w:type="continuationSeparator">
    <w:p w:rsidRDefault="00213022" w:rsidR="00213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P="00226C22" w:rsidR="00711F3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226C22" w:rsidR="00711F3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022" w:rsidR="00213022">
      <w:r>
        <w:separator/>
      </w:r>
    </w:p>
  </w:footnote>
  <w:footnote w:id="0" w:type="continuationSeparator">
    <w:p w:rsidRDefault="00213022" w:rsidR="00213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F36" w:rsidR="00711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F36" w:rsidP="00D83596" w:rsidR="00711F36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0D4C3E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7507A" w:rsidP="00B7507A" w:rsidR="00B7507A" w:rsidRPr="004A4E98">
    <w:pPr>
      <w:jc w:val="right"/>
      <w:rPr>
        <w:sz w:val="22"/>
        <w:szCs w:val="22"/>
      </w:rPr>
    </w:pPr>
    <w:r>
      <w:rPr>
        <w:sz w:val="22"/>
        <w:szCs w:val="22"/>
      </w:rPr>
      <w:t>Poslovni broj 2</w:t>
    </w:r>
    <w:r w:rsidR="00711F36" w:rsidRPr="004A4E98">
      <w:rPr>
        <w:sz w:val="22"/>
        <w:szCs w:val="22"/>
      </w:rPr>
      <w:t xml:space="preserve"> St-</w:t>
    </w:r>
    <w:r w:rsidR="00A37E7D">
      <w:rPr>
        <w:sz w:val="22"/>
        <w:szCs w:val="22"/>
      </w:rPr>
      <w:t>213/17-</w:t>
    </w:r>
    <w:proofErr w:type="spellStart"/>
    <w:r w:rsidR="00A37E7D">
      <w:rPr>
        <w:sz w:val="22"/>
        <w:szCs w:val="22"/>
      </w:rPr>
      <w:t>17</w:t>
    </w:r>
    <w:proofErr w:type="spellEnd"/>
  </w:p>
  <w:p w:rsidRDefault="00711F36" w:rsidP="00C61A2E" w:rsidR="00711F3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C5" w:rsidP="00872AC5" w:rsidR="00872AC5" w:rsidRPr="004A4E98">
    <w:pPr>
      <w:jc w:val="right"/>
      <w:rPr>
        <w:sz w:val="22"/>
        <w:szCs w:val="22"/>
      </w:rPr>
    </w:pPr>
    <w:r w:rsidRPr="004A4E98">
      <w:rPr>
        <w:sz w:val="22"/>
        <w:szCs w:val="22"/>
      </w:rPr>
      <w:t xml:space="preserve"> </w:t>
    </w:r>
    <w:r w:rsidR="00421B3A">
      <w:rPr>
        <w:sz w:val="22"/>
        <w:szCs w:val="22"/>
      </w:rPr>
      <w:t xml:space="preserve"> </w:t>
    </w:r>
    <w:r w:rsidR="00421B3A">
      <w:rPr>
        <w:sz w:val="22"/>
        <w:szCs w:val="22"/>
      </w:rPr>
      <w:t>Poslovni broj 2 St-</w:t>
    </w:r>
    <w:r w:rsidR="00807385">
      <w:rPr>
        <w:sz w:val="22"/>
        <w:szCs w:val="22"/>
      </w:rPr>
      <w:t>233</w:t>
    </w:r>
    <w:r w:rsidR="00A37E7D">
      <w:rPr>
        <w:sz w:val="22"/>
        <w:szCs w:val="22"/>
      </w:rPr>
      <w:t>/17-</w:t>
    </w:r>
    <w:proofErr w:type="spellStart"/>
    <w:r w:rsidR="00A37E7D">
      <w:rPr>
        <w:sz w:val="22"/>
        <w:szCs w:val="22"/>
      </w:rPr>
      <w:t>17</w:t>
    </w:r>
    <w:proofErr w:type="spellEnd"/>
  </w:p>
  <w:p w:rsidRDefault="00872AC5" w:rsidP="00872AC5" w:rsidR="00872AC5" w:rsidRPr="004A4E98">
    <w:pPr>
      <w:rPr>
        <w:sz w:val="22"/>
        <w:szCs w:val="22"/>
      </w:rPr>
    </w:pPr>
  </w:p>
  <w:p w:rsidRDefault="00872AC5" w:rsidP="00872AC5" w:rsidR="00872AC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911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D4C3E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10E0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3022"/>
    <w:rsid w:val="00214F27"/>
    <w:rsid w:val="00216A4F"/>
    <w:rsid w:val="00223098"/>
    <w:rsid w:val="0022322C"/>
    <w:rsid w:val="00226C22"/>
    <w:rsid w:val="00240A10"/>
    <w:rsid w:val="00243A47"/>
    <w:rsid w:val="00247D8A"/>
    <w:rsid w:val="002577D3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1A37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35A19"/>
    <w:rsid w:val="00336C15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0F60"/>
    <w:rsid w:val="003B3F79"/>
    <w:rsid w:val="003B4F77"/>
    <w:rsid w:val="003B6321"/>
    <w:rsid w:val="003C0A2E"/>
    <w:rsid w:val="003C4043"/>
    <w:rsid w:val="003C40D7"/>
    <w:rsid w:val="003D1525"/>
    <w:rsid w:val="003D4BF0"/>
    <w:rsid w:val="003D7036"/>
    <w:rsid w:val="003D72BA"/>
    <w:rsid w:val="003E38DD"/>
    <w:rsid w:val="003F2796"/>
    <w:rsid w:val="004020FD"/>
    <w:rsid w:val="00402A3C"/>
    <w:rsid w:val="00421B3A"/>
    <w:rsid w:val="00423D0F"/>
    <w:rsid w:val="004340F3"/>
    <w:rsid w:val="00434341"/>
    <w:rsid w:val="00450E02"/>
    <w:rsid w:val="004563A1"/>
    <w:rsid w:val="00477430"/>
    <w:rsid w:val="00491920"/>
    <w:rsid w:val="004A2F29"/>
    <w:rsid w:val="004A4E98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558F"/>
    <w:rsid w:val="0054102B"/>
    <w:rsid w:val="00541A32"/>
    <w:rsid w:val="005425E1"/>
    <w:rsid w:val="00544098"/>
    <w:rsid w:val="00552BC2"/>
    <w:rsid w:val="0058144A"/>
    <w:rsid w:val="0058440C"/>
    <w:rsid w:val="00586BE6"/>
    <w:rsid w:val="005A6A45"/>
    <w:rsid w:val="005B43C4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477B3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1696"/>
    <w:rsid w:val="006D5DF5"/>
    <w:rsid w:val="006D749E"/>
    <w:rsid w:val="00702C1A"/>
    <w:rsid w:val="007067E4"/>
    <w:rsid w:val="00711F36"/>
    <w:rsid w:val="00713AB6"/>
    <w:rsid w:val="007228EC"/>
    <w:rsid w:val="00723C99"/>
    <w:rsid w:val="007528BB"/>
    <w:rsid w:val="00754859"/>
    <w:rsid w:val="0075729A"/>
    <w:rsid w:val="007611C9"/>
    <w:rsid w:val="00773426"/>
    <w:rsid w:val="00775273"/>
    <w:rsid w:val="00783D0D"/>
    <w:rsid w:val="007906B0"/>
    <w:rsid w:val="00794073"/>
    <w:rsid w:val="007B07F2"/>
    <w:rsid w:val="007B5A31"/>
    <w:rsid w:val="007C32D8"/>
    <w:rsid w:val="007D5CC9"/>
    <w:rsid w:val="007E0FEA"/>
    <w:rsid w:val="007E1212"/>
    <w:rsid w:val="007E67D0"/>
    <w:rsid w:val="007F138F"/>
    <w:rsid w:val="007F2E32"/>
    <w:rsid w:val="007F4866"/>
    <w:rsid w:val="007F6C4D"/>
    <w:rsid w:val="00807385"/>
    <w:rsid w:val="0080794B"/>
    <w:rsid w:val="008160B5"/>
    <w:rsid w:val="008164A6"/>
    <w:rsid w:val="008176A0"/>
    <w:rsid w:val="00817F65"/>
    <w:rsid w:val="00822362"/>
    <w:rsid w:val="00823E51"/>
    <w:rsid w:val="0082457D"/>
    <w:rsid w:val="00825ED6"/>
    <w:rsid w:val="008328E7"/>
    <w:rsid w:val="0084650A"/>
    <w:rsid w:val="00851E4D"/>
    <w:rsid w:val="008545E4"/>
    <w:rsid w:val="0085789C"/>
    <w:rsid w:val="00862179"/>
    <w:rsid w:val="0086696E"/>
    <w:rsid w:val="00872AC5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0B1A"/>
    <w:rsid w:val="008E1010"/>
    <w:rsid w:val="008E4877"/>
    <w:rsid w:val="008E65F2"/>
    <w:rsid w:val="008F2BED"/>
    <w:rsid w:val="008F4480"/>
    <w:rsid w:val="008F61C9"/>
    <w:rsid w:val="00902205"/>
    <w:rsid w:val="009026F9"/>
    <w:rsid w:val="00907BE4"/>
    <w:rsid w:val="0091442A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3C8"/>
    <w:rsid w:val="00A329ED"/>
    <w:rsid w:val="00A333CE"/>
    <w:rsid w:val="00A3742D"/>
    <w:rsid w:val="00A37E7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20F2"/>
    <w:rsid w:val="00B0695E"/>
    <w:rsid w:val="00B138E8"/>
    <w:rsid w:val="00B13C8D"/>
    <w:rsid w:val="00B14FC1"/>
    <w:rsid w:val="00B34DF7"/>
    <w:rsid w:val="00B7507A"/>
    <w:rsid w:val="00B86255"/>
    <w:rsid w:val="00BA0BF9"/>
    <w:rsid w:val="00BA0C0C"/>
    <w:rsid w:val="00BA167A"/>
    <w:rsid w:val="00BC1EE1"/>
    <w:rsid w:val="00BC28B6"/>
    <w:rsid w:val="00BC470F"/>
    <w:rsid w:val="00BC5757"/>
    <w:rsid w:val="00BC591E"/>
    <w:rsid w:val="00BD0A51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A15AD"/>
    <w:rsid w:val="00CB3986"/>
    <w:rsid w:val="00CC240E"/>
    <w:rsid w:val="00CC3B7D"/>
    <w:rsid w:val="00CC7F65"/>
    <w:rsid w:val="00CD096D"/>
    <w:rsid w:val="00CD1126"/>
    <w:rsid w:val="00CD44F0"/>
    <w:rsid w:val="00CE7263"/>
    <w:rsid w:val="00CF005A"/>
    <w:rsid w:val="00CF16A4"/>
    <w:rsid w:val="00CF1B5D"/>
    <w:rsid w:val="00CF5259"/>
    <w:rsid w:val="00CF5A48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0F10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568D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EF2EE1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46C61"/>
    <w:rsid w:val="00F5012E"/>
    <w:rsid w:val="00F5483A"/>
    <w:rsid w:val="00F568F8"/>
    <w:rsid w:val="00F66098"/>
    <w:rsid w:val="00F66F20"/>
    <w:rsid w:val="00F74D73"/>
    <w:rsid w:val="00F75C44"/>
    <w:rsid w:val="00F911DE"/>
    <w:rsid w:val="00FB17E2"/>
    <w:rsid w:val="00FB44C5"/>
    <w:rsid w:val="00FC3B10"/>
    <w:rsid w:val="00FC71E0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C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4C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C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C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C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BA0BF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BA0BF9"/>
    <w:rPr>
      <w:sz w:val="24"/>
    </w:rPr>
  </w:style>
  <w:style w:styleId="Odlomakpopisa" w:type="paragraph">
    <w:name w:val="List Paragraph"/>
    <w:basedOn w:val="Normal"/>
    <w:uiPriority w:val="34"/>
    <w:qFormat/>
    <w:rsid w:val="00BA0B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C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4C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C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C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C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ROSES j.d.o.o. za ugostiteljstvo i turizam</izvorni_sadrzaj>
    <derivirana_varijabla naziv="DomainObject.Predmet.ProtustrankaFormated_1">  FOUR ROSES j.d.o.o. za ugostiteljstvo i turizam</derivirana_varijabla>
  </DomainObject.Predmet.ProtustrankaFormated>
  <DomainObject.Predmet.ProtustrankaFormatedOIB>
    <izvorni_sadrzaj>  FOUR ROSES j.d.o.o. za ugostiteljstvo i turizam, OIB 70157027912</izvorni_sadrzaj>
    <derivirana_varijabla naziv="DomainObject.Predmet.ProtustrankaFormatedOIB_1">  FOUR ROSES j.d.o.o. za ugostiteljstvo i turizam, OIB 70157027912</derivirana_varijabla>
  </DomainObject.Predmet.ProtustrankaFormatedOIB>
  <DomainObject.Predmet.ProtustrankaFormatedWithAdress>
    <izvorni_sadrzaj> FOUR ROSES j.d.o.o. za ugostiteljstvo i turizam, Put Murvice 5, 23000 Zadar</izvorni_sadrzaj>
    <derivirana_varijabla naziv="DomainObject.Predmet.ProtustrankaFormatedWithAdress_1"> FOUR ROSES j.d.o.o. za ugostiteljstvo i turizam, Put Murvice 5, 23000 Zadar</derivirana_varijabla>
  </DomainObject.Predmet.ProtustrankaFormatedWithAdress>
  <DomainObject.Predmet.ProtustrankaFormatedWithAdressOIB>
    <izvorni_sadrzaj> FOUR ROSES j.d.o.o. za ugostiteljstvo i turizam, OIB 70157027912, Put Murvice 5, 23000 Zadar</izvorni_sadrzaj>
    <derivirana_varijabla naziv="DomainObject.Predmet.ProtustrankaFormatedWithAdressOIB_1"> FOUR ROSES j.d.o.o. za ugostiteljstvo i turizam, OIB 70157027912, Put Murvice 5, 23000 Zadar</derivirana_varijabla>
  </DomainObject.Predmet.ProtustrankaFormatedWithAdressOIB>
  <DomainObject.Predmet.ProtustrankaWithAdress>
    <izvorni_sadrzaj>FOUR ROSES j.d.o.o. za ugostiteljstvo i turizam Put Murvice 5, 23000 Zadar</izvorni_sadrzaj>
    <derivirana_varijabla naziv="DomainObject.Predmet.ProtustrankaWithAdress_1">FOUR ROSES j.d.o.o. za ugostiteljstvo i turizam Put Murvice 5, 23000 Zadar</derivirana_varijabla>
  </DomainObject.Predmet.ProtustrankaWithAdress>
  <DomainObject.Predmet.ProtustrankaWithAdressOIB>
    <izvorni_sadrzaj>FOUR ROSES j.d.o.o. za ugostiteljstvo i turizam, OIB 70157027912, Put Murvice 5, 23000 Zadar</izvorni_sadrzaj>
    <derivirana_varijabla naziv="DomainObject.Predmet.ProtustrankaWithAdressOIB_1">FOUR ROSES j.d.o.o. za ugostiteljstvo i turizam, OIB 70157027912, Put Murvice 5, 23000 Zadar</derivirana_varijabla>
  </DomainObject.Predmet.ProtustrankaWithAdressOIB>
  <DomainObject.Predmet.ProtustrankaNazivFormated>
    <izvorni_sadrzaj>FOUR ROSES j.d.o.o. za ugostiteljstvo i turizam</izvorni_sadrzaj>
    <derivirana_varijabla naziv="DomainObject.Predmet.ProtustrankaNazivFormated_1">FOUR ROSES j.d.o.o. za ugostiteljstvo i turizam</derivirana_varijabla>
  </DomainObject.Predmet.ProtustrankaNazivFormated>
  <DomainObject.Predmet.ProtustrankaNazivFormatedOIB>
    <izvorni_sadrzaj>FOUR ROSES j.d.o.o. za ugostiteljstvo i turizam, OIB 70157027912</izvorni_sadrzaj>
    <derivirana_varijabla naziv="DomainObject.Predmet.ProtustrankaNazivFormatedOIB_1">FOUR ROSES j.d.o.o. za ugostiteljstvo i turizam, OIB 70157027912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FOUR ROSES j.d.o.o. za ugostiteljstvo i turizam</item>
    </izvorni_sadrzaj>
    <derivirana_varijabla naziv="DomainObject.Predmet.ProtuStrankaListFormated_1">
      <item>FOUR ROSES j.d.o.o. za ugostiteljstvo i turizam</item>
    </derivirana_varijabla>
  </DomainObject.Predmet.ProtuStrankaListFormated>
  <DomainObject.Predmet.ProtuStrankaListFormatedOIB>
    <izvorni_sadrzaj>
      <item>FOUR ROSES j.d.o.o. za ugostiteljstvo i turizam, OIB 70157027912</item>
    </izvorni_sadrzaj>
    <derivirana_varijabla naziv="DomainObject.Predmet.ProtuStrankaListFormatedOIB_1">
      <item>FOUR ROSES j.d.o.o. za ugostiteljstvo i turizam, OIB 70157027912</item>
    </derivirana_varijabla>
  </DomainObject.Predmet.ProtuStrankaListFormatedOIB>
  <DomainObject.Predmet.ProtuStrankaListFormatedWithAdress>
    <izvorni_sadrzaj>
      <item>FOUR ROSES j.d.o.o. za ugostiteljstvo i turizam, Put Murvice 5, 23000 Zadar</item>
    </izvorni_sadrzaj>
    <derivirana_varijabla naziv="DomainObject.Predmet.ProtuStrankaListFormatedWithAdress_1">
      <item>FOUR ROSES j.d.o.o. za ugostiteljstvo i turizam, Put Murvice 5, 23000 Zadar</item>
    </derivirana_varijabla>
  </DomainObject.Predmet.ProtuStrankaListFormatedWithAdress>
  <DomainObject.Predmet.ProtuStrankaListFormatedWithAdressOIB>
    <izvorni_sadrzaj>
      <item>FOUR ROSES j.d.o.o. za ugostiteljstvo i turizam, OIB 70157027912, Put Murvice 5, 23000 Zadar</item>
    </izvorni_sadrzaj>
    <derivirana_varijabla naziv="DomainObject.Predmet.ProtuStrankaListFormatedWithAdressOIB_1">
      <item>FOUR ROSES j.d.o.o. za ugostiteljstvo i turizam, OIB 70157027912, Put Murvice 5, 23000 Zadar</item>
    </derivirana_varijabla>
  </DomainObject.Predmet.ProtuStrankaListFormatedWithAdressOIB>
  <DomainObject.Predmet.ProtuStrankaListNazivFormated>
    <izvorni_sadrzaj>
      <item>FOUR ROSES j.d.o.o. za ugostiteljstvo i turizam</item>
    </izvorni_sadrzaj>
    <derivirana_varijabla naziv="DomainObject.Predmet.ProtuStrankaListNazivFormated_1">
      <item>FOUR ROSES j.d.o.o. za ugostiteljstvo i turizam</item>
    </derivirana_varijabla>
  </DomainObject.Predmet.ProtuStrankaListNazivFormated>
  <DomainObject.Predmet.ProtuStrankaListNazivFormatedOIB>
    <izvorni_sadrzaj>
      <item>FOUR ROSES j.d.o.o. za ugostiteljstvo i turizam, OIB 70157027912</item>
    </izvorni_sadrzaj>
    <derivirana_varijabla naziv="DomainObject.Predmet.ProtuStrankaListNazivFormatedOIB_1">
      <item>FOUR ROSES j.d.o.o. za ugostiteljstvo i turizam, OIB 70157027912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FOUR ROSES j.d.o.o. za ugostiteljstvo i turizam</izvorni_sadrzaj>
    <derivirana_varijabla naziv="DomainObject.Predmet.ProtustrankaIDrugi_1">FOUR ROSES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FOUR ROSES j.d.o.o. za ugostiteljstvo i turizam, OIB 70157027912, Put Murvice 5, 23000 Zadar</izvorni_sadrzaj>
    <derivirana_varijabla naziv="DomainObject.Predmet.ProtustrankaIDrugiAdressOIB_1">FOUR ROSES j.d.o.o. za ugostiteljstvo i turizam, OIB 70157027912, Put Murvice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FOUR ROSES j.d.o.o. za ugostiteljstvo i turizam</item>
    </izvorni_sadrzaj>
    <derivirana_varijabla naziv="DomainObject.Predmet.SudioniciListNaziv_1">
      <item>FINA</item>
      <item>FOUR ROSES j.d.o.o. za ugostiteljstvo i turizam</item>
    </derivirana_varijabla>
  </DomainObject.Predmet.SudioniciListNaziv>
  <DomainObject.Predmet.SudioniciListAdressOIB>
    <izvorni_sadrzaj>
      <item>FINA, OIB 85821130368</item>
      <item>FOUR ROSES j.d.o.o. za ugostiteljstvo i turizam, OIB 70157027912, Put Murvice 5,23000 Zadar</item>
    </izvorni_sadrzaj>
    <derivirana_varijabla naziv="DomainObject.Predmet.SudioniciListAdressOIB_1">
      <item>FINA, OIB 85821130368</item>
      <item>FOUR ROSES j.d.o.o. za ugostiteljstvo i turizam, OIB 70157027912, Put Murvice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70157027912</item>
    </izvorni_sadrzaj>
    <derivirana_varijabla naziv="DomainObject.Predmet.SudioniciListNazivOIB_1">
      <item>, OIB 85821130368</item>
      <item>, OIB 70157027912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  <item>Edvin Šimunov, OIB 68167380523, Ante Starčevića 1 Zadar</item>
    </izvorni_sadrzaj>
    <derivirana_varijabla naziv="DomainObject.Predmet.StecajniUpraviteljiListAddressOIB_1">
      <item>Branko Morić, OIB 89888559843, M. Krleže 1e Zadar</item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E9D714-183C-412D-BD3A-A3D25E6A2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2516</properties:Characters>
  <properties:Lines>76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2017-07-25T16:45:00Z</dcterms:created>
  <dc:creator>Ardena Bajlo</dc:creator>
  <cp:lastModifiedBy>Marijana Žuža</cp:lastModifiedBy>
  <cp:lastPrinted>2017-07-25T16:50:00Z</cp:lastPrinted>
  <dcterms:modified xmlns:xsi="http://www.w3.org/2001/XMLSchema-instance" xsi:type="dcterms:W3CDTF">2017-07-26T13:06:00Z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