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181d" w14:paraId="322181d" w:rsidRDefault="003D63D3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9St-293</w:t>
      </w:r>
      <w:r w:rsidR="00E254D4">
        <w:rPr>
          <w:rFonts w:cs="Times New Roman" w:hAnsi="Times New Roman" w:ascii="Times New Roman"/>
          <w:sz w:val="24"/>
          <w:szCs w:val="24"/>
        </w:rPr>
        <w:t>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F4082F">
        <w:rPr>
          <w:rFonts w:cs="Times New Roman" w:hAnsi="Times New Roman" w:ascii="Times New Roman"/>
          <w:sz w:val="24"/>
          <w:szCs w:val="24"/>
        </w:rPr>
        <w:t>Podružnica Šibenik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3D63D3">
        <w:rPr>
          <w:rFonts w:cs="Times New Roman" w:hAnsi="Times New Roman" w:ascii="Times New Roman"/>
          <w:sz w:val="24"/>
          <w:szCs w:val="24"/>
        </w:rPr>
        <w:t xml:space="preserve">MASLINOVO MORE </w:t>
      </w:r>
      <w:r w:rsidR="00F4082F">
        <w:rPr>
          <w:rFonts w:cs="Times New Roman" w:hAnsi="Times New Roman" w:ascii="Times New Roman"/>
          <w:sz w:val="24"/>
          <w:szCs w:val="24"/>
        </w:rPr>
        <w:t xml:space="preserve"> d.o.o., Murter</w:t>
      </w:r>
      <w:r w:rsidR="009A05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3D63D3">
        <w:rPr>
          <w:rFonts w:cs="Times New Roman" w:hAnsi="Times New Roman" w:ascii="Times New Roman"/>
          <w:sz w:val="24"/>
          <w:szCs w:val="24"/>
        </w:rPr>
        <w:t>12.00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3D63D3">
        <w:rPr>
          <w:rFonts w:cs="Times New Roman" w:hAnsi="Times New Roman" w:ascii="Times New Roman"/>
          <w:b/>
          <w:sz w:val="24"/>
          <w:szCs w:val="24"/>
        </w:rPr>
        <w:t>11.00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E32462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263AB6"/>
    <w:rsid w:val="003D63D3"/>
    <w:rsid w:val="0045230F"/>
    <w:rsid w:val="004956F2"/>
    <w:rsid w:val="0053334B"/>
    <w:rsid w:val="009A055F"/>
    <w:rsid w:val="009E0A49"/>
    <w:rsid w:val="00BB6280"/>
    <w:rsid w:val="00BE16AE"/>
    <w:rsid w:val="00E254D4"/>
    <w:rsid w:val="00E32462"/>
    <w:rsid w:val="00F4082F"/>
    <w:rsid w:val="00FF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F3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A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A8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A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A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F3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A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A8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A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A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08.03.2016.</izvorni_sadrzaj>
    <derivirana_varijabla naziv="DomainObject.Predmet.PrimjedbaSuca_1">- uvid 08.03.2016.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MASLINOVO MORE društvo s ograničenom odgovornošću, putnička agencija</izvorni_sadrzaj>
    <derivirana_varijabla naziv="DomainObject.Predmet.ProtustrankaFormated_1">  MASLINOVO MORE društvo s ograničenom odgovornošću, putnička agencija</derivirana_varijabla>
  </DomainObject.Predmet.ProtustrankaFormated>
  <DomainObject.Predmet.ProtustrankaFormatedOIB>
    <izvorni_sadrzaj>  MASLINOVO MORE društvo s ograničenom odgovornošću, putnička agencija, OIB 20165386409</izvorni_sadrzaj>
    <derivirana_varijabla naziv="DomainObject.Predmet.ProtustrankaFormatedOIB_1">  MASLINOVO MORE društvo s ograničenom odgovornošću, putnička agencija, OIB 20165386409</derivirana_varijabla>
  </DomainObject.Predmet.ProtustrankaFormatedOIB>
  <DomainObject.Predmet.ProtustrankaFormatedWithAdress>
    <izvorni_sadrzaj> MASLINOVO MORE društvo s ograničenom odgovornošću, putnička agencija, Šibenska 30, 22243 Murter</izvorni_sadrzaj>
    <derivirana_varijabla naziv="DomainObject.Predmet.ProtustrankaFormatedWithAdress_1"> MASLINOVO MORE društvo s ograničenom odgovornošću, putnička agencija, Šibenska 30, 22243 Murter</derivirana_varijabla>
  </DomainObject.Predmet.ProtustrankaFormatedWithAdress>
  <DomainObject.Predmet.ProtustrankaFormatedWithAdressOIB>
    <izvorni_sadrzaj> MASLINOVO MORE društvo s ograničenom odgovornošću, putnička agencija, OIB 20165386409, Šibenska 30, 22243 Murter</izvorni_sadrzaj>
    <derivirana_varijabla naziv="DomainObject.Predmet.ProtustrankaFormatedWithAdressOIB_1"> MASLINOVO MORE društvo s ograničenom odgovornošću, putnička agencija, OIB 20165386409, Šibenska 30, 22243 Murter</derivirana_varijabla>
  </DomainObject.Predmet.ProtustrankaFormatedWithAdressOIB>
  <DomainObject.Predmet.ProtustrankaWithAdress>
    <izvorni_sadrzaj>MASLINOVO MORE društvo s ograničenom odgovornošću, putnička agencija Šibenska 30, 22243 Murter</izvorni_sadrzaj>
    <derivirana_varijabla naziv="DomainObject.Predmet.ProtustrankaWithAdress_1">MASLINOVO MORE društvo s ograničenom odgovornošću, putnička agencija Šibenska 30, 22243 Murter</derivirana_varijabla>
  </DomainObject.Predmet.ProtustrankaWithAdress>
  <DomainObject.Predmet.ProtustrankaWithAdressOIB>
    <izvorni_sadrzaj>MASLINOVO MORE društvo s ograničenom odgovornošću, putnička agencija, OIB 20165386409, Šibenska 30, 22243 Murter</izvorni_sadrzaj>
    <derivirana_varijabla naziv="DomainObject.Predmet.ProtustrankaWithAdressOIB_1">MASLINOVO MORE društvo s ograničenom odgovornošću, putnička agencija, OIB 20165386409, Šibenska 30, 22243 Murter</derivirana_varijabla>
  </DomainObject.Predmet.ProtustrankaWithAdressOIB>
  <DomainObject.Predmet.ProtustrankaNazivFormated>
    <izvorni_sadrzaj>MASLINOVO MORE društvo s ograničenom odgovornošću, putnička agencija</izvorni_sadrzaj>
    <derivirana_varijabla naziv="DomainObject.Predmet.ProtustrankaNazivFormated_1">MASLINOVO MORE društvo s ograničenom odgovornošću, putnička agencija</derivirana_varijabla>
  </DomainObject.Predmet.ProtustrankaNazivFormated>
  <DomainObject.Predmet.ProtustrankaNazivFormatedOIB>
    <izvorni_sadrzaj>MASLINOVO MORE društvo s ograničenom odgovornošću, putnička agencija, OIB 20165386409</izvorni_sadrzaj>
    <derivirana_varijabla naziv="DomainObject.Predmet.ProtustrankaNazivFormatedOIB_1">MASLINOVO MORE društvo s ograničenom odgovornošću, putnička agencija, OIB 20165386409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MASLINOVO MORE društvo s ograničenom odgovornošću, putnička agencija</item>
    </izvorni_sadrzaj>
    <derivirana_varijabla naziv="DomainObject.Predmet.ProtuStrankaListFormated_1">
      <item>MASLINOVO MORE društvo s ograničenom odgovornošću, putnička agencija</item>
    </derivirana_varijabla>
  </DomainObject.Predmet.ProtuStrankaListFormated>
  <DomainObject.Predmet.ProtuStrankaListFormatedOIB>
    <izvorni_sadrzaj>
      <item>MASLINOVO MORE društvo s ograničenom odgovornošću, putnička agencija, OIB 20165386409</item>
    </izvorni_sadrzaj>
    <derivirana_varijabla naziv="DomainObject.Predmet.ProtuStrankaListFormatedOIB_1">
      <item>MASLINOVO MORE društvo s ograničenom odgovornošću, putnička agencija, OIB 20165386409</item>
    </derivirana_varijabla>
  </DomainObject.Predmet.ProtuStrankaListFormatedOIB>
  <DomainObject.Predmet.ProtuStrankaListFormatedWithAdress>
    <izvorni_sadrzaj>
      <item>MASLINOVO MORE društvo s ograničenom odgovornošću, putnička agencija, Šibenska 30, 22243 Murter</item>
    </izvorni_sadrzaj>
    <derivirana_varijabla naziv="DomainObject.Predmet.ProtuStrankaListFormatedWithAdress_1">
      <item>MASLINOVO MORE društvo s ograničenom odgovornošću, putnička agencija, Šibenska 30, 22243 Murter</item>
    </derivirana_varijabla>
  </DomainObject.Predmet.ProtuStrankaListFormatedWithAdress>
  <DomainObject.Predmet.ProtuStrankaListFormatedWithAdressOIB>
    <izvorni_sadrzaj>
      <item>MASLINOVO MORE društvo s ograničenom odgovornošću, putnička agencija, OIB 20165386409, Šibenska 30, 22243 Murter</item>
    </izvorni_sadrzaj>
    <derivirana_varijabla naziv="DomainObject.Predmet.ProtuStrankaListFormatedWithAdressOIB_1">
      <item>MASLINOVO MORE društvo s ograničenom odgovornošću, putnička agencija, OIB 20165386409, Šibenska 30, 22243 Murter</item>
    </derivirana_varijabla>
  </DomainObject.Predmet.ProtuStrankaListFormatedWithAdressOIB>
  <DomainObject.Predmet.ProtuStrankaListNazivFormated>
    <izvorni_sadrzaj>
      <item>MASLINOVO MORE društvo s ograničenom odgovornošću, putnička agencija</item>
    </izvorni_sadrzaj>
    <derivirana_varijabla naziv="DomainObject.Predmet.ProtuStrankaListNazivFormated_1">
      <item>MASLINOVO MORE društvo s ograničenom odgovornošću, putnička agencija</item>
    </derivirana_varijabla>
  </DomainObject.Predmet.ProtuStrankaListNazivFormated>
  <DomainObject.Predmet.ProtuStrankaListNazivFormatedOIB>
    <izvorni_sadrzaj>
      <item>MASLINOVO MORE društvo s ograničenom odgovornošću, putnička agencija, OIB 20165386409</item>
    </izvorni_sadrzaj>
    <derivirana_varijabla naziv="DomainObject.Predmet.ProtuStrankaListNazivFormatedOIB_1">
      <item>MASLINOVO MORE društvo s ograničenom odgovornošću, putnička agencija, OIB 20165386409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MASLINOVO MORE društvo s ograničenom odgovornošću, putnička agencija</izvorni_sadrzaj>
    <derivirana_varijabla naziv="DomainObject.Predmet.ProtustrankaIDrugi_1">MASLINOVO MORE društvo s ograničenom odgovornošću,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MASLINOVO MORE društvo s ograničenom odgovornošću, putnička agencija, OIB 20165386409, Šibenska 30, 22243 Murter</izvorni_sadrzaj>
    <derivirana_varijabla naziv="DomainObject.Predmet.ProtustrankaIDrugiAdressOIB_1">MASLINOVO MORE društvo s ograničenom odgovornošću, putnička agencija, OIB 20165386409, Šibenska 30,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MASLINOVO MORE društvo s ograničenom odgovornošću, putnička agencija</item>
      <item>FINA - Podružnica Šibenik</item>
    </izvorni_sadrzaj>
    <derivirana_varijabla naziv="DomainObject.Predmet.SudioniciListNaziv_1">
      <item>MASLINOVO MORE društvo s ograničenom odgovornošću, putnička agencija</item>
      <item>FINA - Podružnica Šibenik</item>
    </derivirana_varijabla>
  </DomainObject.Predmet.SudioniciListNaziv>
  <DomainObject.Predmet.SudioniciListAdressOIB>
    <izvorni_sadrzaj>
      <item>MASLINOVO MORE društvo s ograničenom odgovornošću, putnička agencija, OIB 20165386409, Šibenska 30,22243 Murter</item>
      <item>FINA - Podružnica Šibenik, OIB 85821130368, Perivoj L. Marune 1,22000 Šibenik</item>
    </izvorni_sadrzaj>
    <derivirana_varijabla naziv="DomainObject.Predmet.SudioniciListAdressOIB_1">
      <item>MASLINOVO MORE društvo s ograničenom odgovornošću, putnička agencija, OIB 20165386409, Šibenska 30,22243 Murter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20165386409</item>
      <item>, OIB 85821130368</item>
    </izvorni_sadrzaj>
    <derivirana_varijabla naziv="DomainObject.Predmet.SudioniciListNazivOIB_1">
      <item>, OIB 20165386409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443</properties:Characters>
  <properties:Lines>40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2016-04-12T08:31:00Z</cp:lastPrinted>
  <dcterms:modified xmlns:xsi="http://www.w3.org/2001/XMLSchema-instance" xsi:type="dcterms:W3CDTF">2016-04-12T08:32:00Z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