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25D5E" w:rsidR="00413BD6" w:rsidRPr="00A67ED0">
        <w:tc>
          <w:tcPr>
            <w:tcW w:type="dxa" w:w="2559"/>
            <w:tcBorders>
              <w:top w:val="nil"/>
              <w:left w:val="nil"/>
              <w:bottom w:val="nil"/>
              <w:right w:val="nil"/>
            </w:tcBorders>
            <w:shd w:fill="auto" w:color="auto" w:val="clear"/>
          </w:tcPr>
          <w:p w:rsidRDefault="00413BD6" w:rsidP="00225D5E"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225D5E" w:rsidR="00413BD6" w:rsidRPr="00A67ED0">
            <w:pPr>
              <w:spacing w:before="60"/>
              <w:jc w:val="center"/>
            </w:pPr>
            <w:r w:rsidRPr="00A67ED0">
              <w:t>Republika Hrvatska</w:t>
            </w:r>
          </w:p>
          <w:p w:rsidRDefault="00413BD6" w:rsidP="00225D5E" w:rsidR="00413BD6" w:rsidRPr="00A67ED0">
            <w:pPr>
              <w:jc w:val="center"/>
            </w:pPr>
            <w:r w:rsidRPr="00A67ED0">
              <w:t>Trgovački sud u Splitu</w:t>
            </w:r>
          </w:p>
          <w:p w:rsidRDefault="00413BD6" w:rsidP="00225D5E" w:rsidR="00413BD6" w:rsidRPr="00A67ED0">
            <w:pPr>
              <w:jc w:val="center"/>
              <w:rPr>
                <w:b/>
              </w:rPr>
            </w:pPr>
            <w:r w:rsidRPr="00A67ED0">
              <w:t>Split, Sukoišanska 6</w:t>
            </w:r>
          </w:p>
        </w:tc>
      </w:tr>
    </w:tbl>
    <w:p w14:textId="aebac00" w14:paraId="aebac00" w:rsidRDefault="00225D5E" w:rsidP="00413BD6" w:rsidR="00413BD6" w:rsidRPr="00F479BB">
      <w:pPr>
        <w:pStyle w:val="Zaglavlje"/>
        <w:jc w:val="right"/>
        <w15:collapsed w:val="false"/>
      </w:pPr>
      <w:r>
        <w:br w:clear="all" w:type="textWrapping"/>
      </w:r>
      <w:r w:rsidR="00413BD6" w:rsidRPr="00A67ED0">
        <w:t>Poslovni broj: 4.St-</w:t>
      </w:r>
      <w:r w:rsidR="003F52E9">
        <w:t>847</w:t>
      </w:r>
      <w:r w:rsidR="00413BD6">
        <w:t>/2017-</w:t>
      </w:r>
      <w:r w:rsidR="00F361A2">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3F52E9" w:rsidRPr="0091571C">
        <w:t>Udruga studenata Split 3 Domaćin</w:t>
      </w:r>
      <w:r w:rsidR="003F52E9">
        <w:t xml:space="preserve">, Ruđera Boškovića 30, Split, OIB: </w:t>
      </w:r>
      <w:r w:rsidR="003F52E9" w:rsidRPr="0091571C">
        <w:t>83569894870</w:t>
      </w:r>
      <w:r>
        <w:t>,</w:t>
      </w:r>
      <w:r w:rsidRPr="0048697F">
        <w:t xml:space="preserve"> </w:t>
      </w:r>
      <w:r w:rsidR="00F361A2">
        <w:t>12. listopada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3F52E9">
        <w:t xml:space="preserve">Krešimir Mrđen, Zupina 22, Split, OIB: 44178616585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F52E9">
        <w:t>847</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F52E9">
        <w:t>847</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3F52E9">
        <w:t>29. kolovoza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3F52E9" w:rsidRPr="0091571C">
        <w:t>Udruga studenata Split 3 Domaćin</w:t>
      </w:r>
      <w:r w:rsidR="003F52E9">
        <w:t xml:space="preserve">, Ruđera Boškovića 30, Split, OIB: </w:t>
      </w:r>
      <w:r w:rsidR="003F52E9" w:rsidRPr="0091571C">
        <w:t>83569894870</w:t>
      </w:r>
      <w:r>
        <w:t xml:space="preserve">. U prijedlogu je navedeno da dužnik </w:t>
      </w:r>
      <w:r w:rsidRPr="007224A6">
        <w:t xml:space="preserve">na dan </w:t>
      </w:r>
      <w:r w:rsidR="003F52E9">
        <w:t>25. kolovoza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3F52E9">
        <w:t>9.866,00</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3F52E9">
        <w:t>jednog</w:t>
      </w:r>
      <w:r w:rsidR="00BC58D2">
        <w:t xml:space="preserve"> </w:t>
      </w:r>
      <w:r w:rsidR="003F52E9">
        <w:t>zaposlenog</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3F52E9">
        <w:t>847</w:t>
      </w:r>
      <w:r w:rsidR="00CB5216">
        <w:t>/2017</w:t>
      </w:r>
      <w:r w:rsidRPr="007224A6">
        <w:t xml:space="preserve"> od</w:t>
      </w:r>
      <w:r>
        <w:t xml:space="preserve"> </w:t>
      </w:r>
      <w:r w:rsidR="00F361A2">
        <w:t xml:space="preserve">12. listopada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3F52E9" w:rsidRPr="0091571C">
        <w:t>Udruga studenata Split 3 Domaćin</w:t>
      </w:r>
      <w:r w:rsidR="003F52E9">
        <w:t xml:space="preserve">, Ruđera Boškovića 30, Split, OIB: </w:t>
      </w:r>
      <w:r w:rsidR="003F52E9" w:rsidRPr="0091571C">
        <w:t>83569894870</w:t>
      </w:r>
      <w:r>
        <w:t>, a</w:t>
      </w:r>
      <w:r w:rsidRPr="00702A5E">
        <w:t xml:space="preserve"> </w:t>
      </w:r>
      <w:r>
        <w:t xml:space="preserve">prema prijedlogu FINE za otvaranje stečajnog postupka, </w:t>
      </w:r>
      <w:r w:rsidRPr="007224A6">
        <w:t xml:space="preserve">na dan </w:t>
      </w:r>
      <w:r w:rsidR="003F52E9">
        <w:t>25. kolovoza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3F52E9">
        <w:t>9.866,00</w:t>
      </w:r>
      <w:r>
        <w:t xml:space="preserve"> </w:t>
      </w:r>
      <w:r w:rsidR="00CB5216">
        <w:t>kuna</w:t>
      </w:r>
      <w:r>
        <w:t xml:space="preserve"> te</w:t>
      </w:r>
    </w:p>
    <w:p w:rsidRDefault="00E94A62" w:rsidP="00CB5216" w:rsidR="00E94A62">
      <w:pPr>
        <w:ind w:firstLine="708"/>
        <w:jc w:val="both"/>
      </w:pPr>
      <w:r>
        <w:t xml:space="preserve">- da </w:t>
      </w:r>
      <w:r w:rsidR="003F52E9">
        <w:t>Krešimiru Mrđenu</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3F52E9">
        <w:t>podnio</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3F52E9">
        <w:t>Krešimir</w:t>
      </w:r>
      <w:r w:rsidR="00F361A2">
        <w:t>a</w:t>
      </w:r>
      <w:r w:rsidR="003F52E9">
        <w:t xml:space="preserve"> Mrđen</w:t>
      </w:r>
      <w:r w:rsidR="00F361A2">
        <w:t>a</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w:t>
      </w:r>
      <w:r>
        <w:lastRenderedPageBreak/>
        <w:t>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F361A2">
        <w:t xml:space="preserve">, 12. listopada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1F13CD" w:rsidP="001F13CD" w:rsidR="00E94A62">
      <w:pPr>
        <w:jc w:val="right"/>
      </w:pPr>
      <w:r>
        <w:t>Katarina Mikulić,v.r.</w:t>
      </w:r>
    </w:p>
    <w:p w:rsidRDefault="001F13CD" w:rsidP="0071700F" w:rsidR="001F13C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F13CD" w:rsidP="0071700F" w:rsidR="001F13C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F13CD" w:rsidP="00CB5216" w:rsidR="001F13CD">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3CD" w:rsidR="000D5CA4">
    <w:pPr>
      <w:pStyle w:val="Podnoje"/>
      <w:jc w:val="center"/>
    </w:pPr>
  </w:p>
  <w:p w:rsidRDefault="001F13CD"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3CD"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3F52E9">
      <w:t>847</w:t>
    </w:r>
    <w:r w:rsidR="00CB5216">
      <w:t>/2017-</w:t>
    </w:r>
    <w:r w:rsidR="00F361A2">
      <w:t>6</w:t>
    </w:r>
  </w:p>
  <w:p w:rsidRDefault="001F13CD"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1F13CD"/>
    <w:rsid w:val="00221549"/>
    <w:rsid w:val="00225D5E"/>
    <w:rsid w:val="0024181F"/>
    <w:rsid w:val="002C285B"/>
    <w:rsid w:val="003C2F22"/>
    <w:rsid w:val="003F52E9"/>
    <w:rsid w:val="00413BD6"/>
    <w:rsid w:val="00417EA6"/>
    <w:rsid w:val="0071519E"/>
    <w:rsid w:val="0077237C"/>
    <w:rsid w:val="007F7A84"/>
    <w:rsid w:val="00814EDB"/>
    <w:rsid w:val="00815142"/>
    <w:rsid w:val="00853B3E"/>
    <w:rsid w:val="00981D37"/>
    <w:rsid w:val="00A51DE9"/>
    <w:rsid w:val="00AC737E"/>
    <w:rsid w:val="00B7506F"/>
    <w:rsid w:val="00BC58D2"/>
    <w:rsid w:val="00BF1A5D"/>
    <w:rsid w:val="00CB5216"/>
    <w:rsid w:val="00D778AF"/>
    <w:rsid w:val="00D8632A"/>
    <w:rsid w:val="00DD0D50"/>
    <w:rsid w:val="00E50274"/>
    <w:rsid w:val="00E94A62"/>
    <w:rsid w:val="00EB6A52"/>
    <w:rsid w:val="00F2599E"/>
    <w:rsid w:val="00F361A2"/>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1F13CD"/>
    <w:rPr>
      <w:color w:val="808080"/>
      <w:bdr w:space="0" w:sz="0" w:color="auto" w:val="none"/>
      <w:shd w:fill="auto" w:color="auto" w:val="clear"/>
    </w:rPr>
  </w:style>
  <w:style w:customStyle="true" w:styleId="eSPISCCParagraphDefaultFont" w:type="character">
    <w:name w:val="eSPIS_CC_Paragraph Default Font"/>
    <w:basedOn w:val="Zadanifontodlomka"/>
    <w:rsid w:val="001F13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F13CD"/>
    <w:rPr>
      <w:b/>
      <w:bdr w:space="0" w:sz="0" w:color="auto" w:val="none"/>
      <w:shd w:fill="FFFFCC" w:color="auto" w:val="clear"/>
      <w:lang w:val="hr-HR"/>
    </w:rPr>
  </w:style>
  <w:style w:customStyle="true" w:styleId="PozadinaSvijetloCrvena" w:type="character">
    <w:name w:val="Pozadina_SvijetloCrvena"/>
    <w:basedOn w:val="eSPISCCParagraphDefaultFont"/>
    <w:rsid w:val="001F13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13CD"/>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1F13C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1F13CD"/>
    <w:rPr>
      <w:color w:val="808080"/>
      <w:bdr w:color="auto" w:space="0" w:sz="0" w:val="none"/>
      <w:shd w:color="auto" w:fill="auto" w:val="clear"/>
    </w:rPr>
  </w:style>
  <w:style w:customStyle="1" w:styleId="eSPISCCParagraphDefaultFont" w:type="character">
    <w:name w:val="eSPIS_CC_Paragraph Default Font"/>
    <w:basedOn w:val="Zadanifontodlomka"/>
    <w:rsid w:val="001F13C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F13CD"/>
    <w:rPr>
      <w:b/>
      <w:bdr w:color="auto" w:space="0" w:sz="0" w:val="none"/>
      <w:shd w:color="auto" w:fill="FFFFCC" w:val="clear"/>
      <w:lang w:val="hr-HR"/>
    </w:rPr>
  </w:style>
  <w:style w:customStyle="1" w:styleId="PozadinaSvijetloCrvena" w:type="character">
    <w:name w:val="Pozadina_SvijetloCrvena"/>
    <w:basedOn w:val="eSPISCCParagraphDefaultFont"/>
    <w:rsid w:val="001F13C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F13CD"/>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1F13C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St-847/2017</izvorni_sadrzaj>
    <derivirana_varijabla naziv="DomainObject.Predmet.OznakaBroj_1">St-847/2017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Udruga studenata Split 3 Domaćin</izvorni_sadrzaj>
    <derivirana_varijabla naziv="DomainObject.Predmet.ProtustrankaFormated_1">  Udruga studenata Split 3 Domaćin</derivirana_varijabla>
  </DomainObject.Predmet.ProtustrankaFormated>
  <DomainObject.Predmet.ProtustrankaFormatedOIB>
    <izvorni_sadrzaj>  Udruga studenata Split 3 Domaćin, OIB 83569894870</izvorni_sadrzaj>
    <derivirana_varijabla naziv="DomainObject.Predmet.ProtustrankaFormatedOIB_1">  Udruga studenata Split 3 Domaćin, OIB 83569894870</derivirana_varijabla>
  </DomainObject.Predmet.ProtustrankaFormatedOIB>
  <DomainObject.Predmet.ProtustrankaFormatedWithAdress>
    <izvorni_sadrzaj> Udruga studenata Split 3 Domaćin, Ruđera Boškovića 30, 21000 Split</izvorni_sadrzaj>
    <derivirana_varijabla naziv="DomainObject.Predmet.ProtustrankaFormatedWithAdress_1"> Udruga studenata Split 3 Domaćin, Ruđera Boškovića 30, 21000 Split</derivirana_varijabla>
  </DomainObject.Predmet.ProtustrankaFormatedWithAdress>
  <DomainObject.Predmet.ProtustrankaFormatedWithAdressOIB>
    <izvorni_sadrzaj> Udruga studenata Split 3 Domaćin, OIB 83569894870, Ruđera Boškovića 30, 21000 Split</izvorni_sadrzaj>
    <derivirana_varijabla naziv="DomainObject.Predmet.ProtustrankaFormatedWithAdressOIB_1"> Udruga studenata Split 3 Domaćin, OIB 83569894870, Ruđera Boškovića 30, 21000 Split</derivirana_varijabla>
  </DomainObject.Predmet.ProtustrankaFormatedWithAdressOIB>
  <DomainObject.Predmet.ProtustrankaWithAdress>
    <izvorni_sadrzaj>Udruga studenata Split 3 Domaćin Ruđera Boškovića 30, 21000 Split</izvorni_sadrzaj>
    <derivirana_varijabla naziv="DomainObject.Predmet.ProtustrankaWithAdress_1">Udruga studenata Split 3 Domaćin Ruđera Boškovića 30, 21000 Split</derivirana_varijabla>
  </DomainObject.Predmet.ProtustrankaWithAdress>
  <DomainObject.Predmet.ProtustrankaWithAdressOIB>
    <izvorni_sadrzaj>Udruga studenata Split 3 Domaćin, OIB 83569894870, Ruđera Boškovića 30, 21000 Split</izvorni_sadrzaj>
    <derivirana_varijabla naziv="DomainObject.Predmet.ProtustrankaWithAdressOIB_1">Udruga studenata Split 3 Domaćin, OIB 83569894870, Ruđera Boškovića 30, 21000 Split</derivirana_varijabla>
  </DomainObject.Predmet.ProtustrankaWithAdressOIB>
  <DomainObject.Predmet.ProtustrankaNazivFormated>
    <izvorni_sadrzaj>Udruga studenata Split 3 Domaćin</izvorni_sadrzaj>
    <derivirana_varijabla naziv="DomainObject.Predmet.ProtustrankaNazivFormated_1">Udruga studenata Split 3 Domaćin</derivirana_varijabla>
  </DomainObject.Predmet.ProtustrankaNazivFormated>
  <DomainObject.Predmet.ProtustrankaNazivFormatedOIB>
    <izvorni_sadrzaj>Udruga studenata Split 3 Domaćin, OIB 83569894870</izvorni_sadrzaj>
    <derivirana_varijabla naziv="DomainObject.Predmet.ProtustrankaNazivFormatedOIB_1">Udruga studenata Split 3 Domaćin, OIB 83569894870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9866.00</izvorni_sadrzaj>
    <derivirana_varijabla naziv="DomainObject.Predmet.TrenutnaVrijednost_1">9866.00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studenata Split 3 Domaćin</item>
    </izvorni_sadrzaj>
    <derivirana_varijabla naziv="DomainObject.Predmet.ProtuStrankaListFormated_1">
      <item>Udruga studenata Split 3 Domaćin</item>
    </derivirana_varijabla>
  </DomainObject.Predmet.ProtuStrankaListFormated>
  <DomainObject.Predmet.ProtuStrankaListFormatedOIB>
    <izvorni_sadrzaj>
      <item>Udruga studenata Split 3 Domaćin, OIB 83569894870</item>
    </izvorni_sadrzaj>
    <derivirana_varijabla naziv="DomainObject.Predmet.ProtuStrankaListFormatedOIB_1">
      <item>Udruga studenata Split 3 Domaćin, OIB 83569894870</item>
    </derivirana_varijabla>
  </DomainObject.Predmet.ProtuStrankaListFormatedOIB>
  <DomainObject.Predmet.ProtuStrankaListFormatedWithAdress>
    <izvorni_sadrzaj>
      <item>Udruga studenata Split 3 Domaćin, Ruđera Boškovića 30, 21000 Split</item>
    </izvorni_sadrzaj>
    <derivirana_varijabla naziv="DomainObject.Predmet.ProtuStrankaListFormatedWithAdress_1">
      <item>Udruga studenata Split 3 Domaćin, Ruđera Boškovića 30, 21000 Split</item>
    </derivirana_varijabla>
  </DomainObject.Predmet.ProtuStrankaListFormatedWithAdress>
  <DomainObject.Predmet.ProtuStrankaListFormatedWithAdressOIB>
    <izvorni_sadrzaj>
      <item>Udruga studenata Split 3 Domaćin, OIB 83569894870, Ruđera Boškovića 30, 21000 Split</item>
    </izvorni_sadrzaj>
    <derivirana_varijabla naziv="DomainObject.Predmet.ProtuStrankaListFormatedWithAdressOIB_1">
      <item>Udruga studenata Split 3 Domaćin, OIB 83569894870, Ruđera Boškovića 30, 21000 Split</item>
    </derivirana_varijabla>
  </DomainObject.Predmet.ProtuStrankaListFormatedWithAdressOIB>
  <DomainObject.Predmet.ProtuStrankaListNazivFormated>
    <izvorni_sadrzaj>
      <item>Udruga studenata Split 3 Domaćin</item>
    </izvorni_sadrzaj>
    <derivirana_varijabla naziv="DomainObject.Predmet.ProtuStrankaListNazivFormated_1">
      <item>Udruga studenata Split 3 Domaćin</item>
    </derivirana_varijabla>
  </DomainObject.Predmet.ProtuStrankaListNazivFormated>
  <DomainObject.Predmet.ProtuStrankaListNazivFormatedOIB>
    <izvorni_sadrzaj>
      <item>Udruga studenata Split 3 Domaćin, OIB 83569894870</item>
    </izvorni_sadrzaj>
    <derivirana_varijabla naziv="DomainObject.Predmet.ProtuStrankaListNazivFormatedOIB_1">
      <item>Udruga studenata Split 3 Domaćin, OIB 83569894870</item>
    </derivirana_varijabla>
  </DomainObject.Predmet.ProtuStrankaListNazivFormatedOIB>
  <DomainObject.Predmet.OstaliListFormated>
    <izvorni_sadrzaj>
      <item>Krešimir Mrđen</item>
    </izvorni_sadrzaj>
    <derivirana_varijabla naziv="DomainObject.Predmet.OstaliListFormated_1">
      <item>Krešimir Mrđen</item>
    </derivirana_varijabla>
  </DomainObject.Predmet.OstaliListFormated>
  <DomainObject.Predmet.OstaliListFormatedOIB>
    <izvorni_sadrzaj>
      <item>Krešimir Mrđen, OIB 44178616585</item>
    </izvorni_sadrzaj>
    <derivirana_varijabla naziv="DomainObject.Predmet.OstaliListFormatedOIB_1">
      <item>Krešimir Mrđen, OIB 44178616585</item>
    </derivirana_varijabla>
  </DomainObject.Predmet.OstaliListFormatedOIB>
  <DomainObject.Predmet.OstaliListFormatedWithAdress>
    <izvorni_sadrzaj>
      <item>Krešimir Mrđen, Zupina 22, 21000 Split</item>
    </izvorni_sadrzaj>
    <derivirana_varijabla naziv="DomainObject.Predmet.OstaliListFormatedWithAdress_1">
      <item>Krešimir Mrđen, Zupina 22, 21000 Split</item>
    </derivirana_varijabla>
  </DomainObject.Predmet.OstaliListFormatedWithAdress>
  <DomainObject.Predmet.OstaliListFormatedWithAdressOIB>
    <izvorni_sadrzaj>
      <item>Krešimir Mrđen, OIB 44178616585, Zupina 22, 21000 Split</item>
    </izvorni_sadrzaj>
    <derivirana_varijabla naziv="DomainObject.Predmet.OstaliListFormatedWithAdressOIB_1">
      <item>Krešimir Mrđen, OIB 44178616585, Zupina 22, 21000 Split</item>
    </derivirana_varijabla>
  </DomainObject.Predmet.OstaliListFormatedWithAdressOIB>
  <DomainObject.Predmet.OstaliListNazivFormated>
    <izvorni_sadrzaj>
      <item>Krešimir Mrđen</item>
    </izvorni_sadrzaj>
    <derivirana_varijabla naziv="DomainObject.Predmet.OstaliListNazivFormated_1">
      <item>Krešimir Mrđen</item>
    </derivirana_varijabla>
  </DomainObject.Predmet.OstaliListNazivFormated>
  <DomainObject.Predmet.OstaliListNazivFormatedOIB>
    <izvorni_sadrzaj>
      <item>Krešimir Mrđen, OIB 44178616585</item>
    </izvorni_sadrzaj>
    <derivirana_varijabla naziv="DomainObject.Predmet.OstaliListNazivFormatedOIB_1">
      <item>Krešimir Mrđen, OIB 44178616585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studenata Split 3 Domaćin</izvorni_sadrzaj>
    <derivirana_varijabla naziv="DomainObject.Predmet.ProtustrankaIDrugi_1">Udruga studenata Split 3 Domaćin</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studenata Split 3 Domaćin, OIB 83569894870, Ruđera Boškovića 30, 21000 Split</izvorni_sadrzaj>
    <derivirana_varijabla naziv="DomainObject.Predmet.ProtustrankaIDrugiAdressOIB_1">Udruga studenata Split 3 Domaćin, OIB 83569894870, Ruđera Boškovića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studenata Split 3 Domaćin</item>
      <item>FINANCIJSKA AGENCIJA, RC SPLIT</item>
      <item>Krešimir Mrđen</item>
    </izvorni_sadrzaj>
    <derivirana_varijabla naziv="DomainObject.Predmet.SudioniciListNaziv_1">
      <item>Udruga studenata Split 3 Domaćin</item>
      <item>FINANCIJSKA AGENCIJA, RC SPLIT</item>
      <item>Krešimir Mrđen</item>
    </derivirana_varijabla>
  </DomainObject.Predmet.SudioniciListNaziv>
  <DomainObject.Predmet.SudioniciListAdressOIB>
    <izvorni_sadrzaj>
      <item>Udruga studenata Split 3 Domaćin, OIB 83569894870, Ruđera Boškovića 30,21000 Split</item>
      <item>FINANCIJSKA AGENCIJA, RC SPLIT, OIB 85821130368, Mažuranićevo šetalište 24 b,21000 Split</item>
      <item>Krešimir Mrđen, OIB 44178616585, Zupina 22,21000 Split</item>
    </izvorni_sadrzaj>
    <derivirana_varijabla naziv="DomainObject.Predmet.SudioniciListAdressOIB_1">
      <item>Udruga studenata Split 3 Domaćin, OIB 83569894870, Ruđera Boškovića 30,21000 Split</item>
      <item>FINANCIJSKA AGENCIJA, RC SPLIT, OIB 85821130368, Mažuranićevo šetalište 24 b,21000 Split</item>
      <item>Krešimir Mrđen, OIB 44178616585,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83569894870</item>
      <item>, OIB 85821130368</item>
      <item>, OIB 44178616585</item>
    </izvorni_sadrzaj>
    <derivirana_varijabla naziv="DomainObject.Predmet.SudioniciListNazivOIB_1">
      <item>, OIB 83569894870</item>
      <item>, OIB 85821130368</item>
      <item>, OIB 44178616585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1053</properties:Words>
  <properties:Characters>5831</properties:Characters>
  <properties:Lines>121</properties:Lines>
  <properties:Paragraphs>29</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2018-10-12T08:49:00Z</cp:lastPrinted>
  <dcterms:modified xmlns:xsi="http://www.w3.org/2001/XMLSchema-instance" xsi:type="dcterms:W3CDTF">2018-10-12T08:49:00Z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