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0190" w14:paraId="6d20190" w:rsidRDefault="00AE649C" w:rsidP="00FA5B5E" w:rsidR="00AE649C" w:rsidRPr="00B76F3C">
      <w:pPr>
        <w:pStyle w:val="Naslov3"/>
        <w15:collapsed w:val="false"/>
      </w:pPr>
    </w:p>
    <w:p w:rsidRDefault="00B66CF1" w:rsidP="007B34FA" w:rsidR="00AE649C">
      <w:pPr>
        <w:pStyle w:val="Bezproreda"/>
        <w:jc w:val="both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B34FA">
        <w:t>REPUBLIKA HRVATSKA</w:t>
      </w:r>
    </w:p>
    <w:p w:rsidRDefault="007B34FA" w:rsidP="007B34FA" w:rsidR="007B34FA">
      <w:pPr>
        <w:pStyle w:val="Bezproreda"/>
        <w:jc w:val="both"/>
      </w:pPr>
      <w:r>
        <w:t>TRGOVAČKI SUD U OSIJEKU</w:t>
      </w:r>
    </w:p>
    <w:p w:rsidRDefault="007B34FA" w:rsidP="007B34FA" w:rsidR="007B34FA">
      <w:pPr>
        <w:pStyle w:val="Bezproreda"/>
        <w:jc w:val="both"/>
      </w:pPr>
    </w:p>
    <w:p w:rsidRDefault="007B34FA" w:rsidP="007B34FA" w:rsidR="007B34FA" w:rsidRPr="00B76F3C">
      <w:pPr>
        <w:pStyle w:val="Bezproreda"/>
        <w:jc w:val="both"/>
      </w:pPr>
    </w:p>
    <w:p w:rsidRDefault="007B34FA" w:rsidP="007B34FA" w:rsidR="007B34FA">
      <w:pPr>
        <w:pStyle w:val="Bezproreda"/>
        <w:ind w:firstLine="708"/>
        <w:jc w:val="both"/>
      </w:pPr>
      <w:r>
        <w:t xml:space="preserve">Trgovački sud u Osijeku, po sucu Dubravki Kuveždić, u stečajnom predmetu povodom zahtjeva FINANCIJSKE AGENCIJE RC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>
        <w:t>UDRUGA BRANITELJA „TOMIN HRAST“ ĐAKOVO,</w:t>
      </w:r>
      <w:r w:rsidR="00B66CF1">
        <w:t xml:space="preserve"> Dragutina </w:t>
      </w:r>
      <w:proofErr w:type="spellStart"/>
      <w:r w:rsidR="00B66CF1">
        <w:t>Domajnića</w:t>
      </w:r>
      <w:proofErr w:type="spellEnd"/>
      <w:r w:rsidR="00B66CF1">
        <w:t xml:space="preserve"> 76, Đakovo, OIB 16227908099, </w:t>
      </w:r>
      <w:r>
        <w:t xml:space="preserve"> temeljem članka 430. Stečajnog zakona („Narodne novine“ 71/15, dalje SZ-a), dana 7. lipnja 2016. godine, objavljuje sljedeći</w:t>
      </w:r>
    </w:p>
    <w:p w:rsidRDefault="007B34FA" w:rsidP="007B34FA" w:rsidR="007B34FA">
      <w:pPr>
        <w:pStyle w:val="Bezproreda"/>
        <w:jc w:val="both"/>
      </w:pPr>
    </w:p>
    <w:p w:rsidRDefault="007B34FA" w:rsidP="007B34FA" w:rsidR="007B34FA">
      <w:pPr>
        <w:pStyle w:val="Bezproreda"/>
        <w:jc w:val="center"/>
      </w:pPr>
      <w:r>
        <w:rPr>
          <w:b/>
        </w:rPr>
        <w:t>O G L A S</w:t>
      </w:r>
    </w:p>
    <w:p w:rsidRDefault="007B34FA" w:rsidP="007B34FA" w:rsidR="007B34FA">
      <w:pPr>
        <w:pStyle w:val="Bezproreda"/>
        <w:jc w:val="both"/>
        <w:rPr>
          <w:bCs/>
        </w:rPr>
      </w:pPr>
    </w:p>
    <w:p w:rsidRDefault="00B66CF1" w:rsidP="007B34FA" w:rsidR="00B66CF1">
      <w:pPr>
        <w:pStyle w:val="Bezproreda"/>
        <w:jc w:val="both"/>
        <w:rPr>
          <w:bCs/>
        </w:rPr>
      </w:pPr>
    </w:p>
    <w:p w:rsidRDefault="007B34FA" w:rsidP="007B34FA" w:rsidR="007B34FA">
      <w:pPr>
        <w:pStyle w:val="Bezproreda"/>
        <w:jc w:val="both"/>
      </w:pPr>
      <w:r>
        <w:rPr>
          <w:bCs/>
        </w:rPr>
        <w:t xml:space="preserve">I. Utvrđuje se da ukupni iznos evidentiranog duga dužnika </w:t>
      </w:r>
      <w:r w:rsidR="00B66CF1">
        <w:t xml:space="preserve">UDRUGA BRANITELJA „TOMIN HRAST“ ĐAKOVO, Dragutina </w:t>
      </w:r>
      <w:proofErr w:type="spellStart"/>
      <w:r w:rsidR="00B66CF1">
        <w:t>Domajnića</w:t>
      </w:r>
      <w:proofErr w:type="spellEnd"/>
      <w:r w:rsidR="00B66CF1">
        <w:t xml:space="preserve"> 76, Đakovo, OIB 16227908099</w:t>
      </w:r>
      <w:r>
        <w:t xml:space="preserve">iznosi </w:t>
      </w:r>
      <w:r w:rsidR="00B66CF1">
        <w:t xml:space="preserve">6.654,29 </w:t>
      </w:r>
      <w:r>
        <w:t>kn.</w:t>
      </w:r>
    </w:p>
    <w:p w:rsidRDefault="007B34FA" w:rsidP="007B34FA" w:rsidR="007B34FA">
      <w:pPr>
        <w:pStyle w:val="Bezproreda"/>
        <w:jc w:val="both"/>
      </w:pPr>
      <w:r>
        <w:t xml:space="preserve">II. Poziva se osoba ovlaštena za zastupanje dužnika </w:t>
      </w:r>
      <w:r w:rsidR="00B66CF1">
        <w:t xml:space="preserve">Branko </w:t>
      </w:r>
      <w:proofErr w:type="spellStart"/>
      <w:r w:rsidR="00B66CF1">
        <w:t>Omazić</w:t>
      </w:r>
      <w:proofErr w:type="spellEnd"/>
      <w:r w:rsidR="00B66CF1">
        <w:t xml:space="preserve">, predsjednik udruge  </w:t>
      </w:r>
      <w:r>
        <w:t>da u roku od 15 dana od dana objave ovog oglasa na e-oglasnoj ploči suda podnese ovom sudu, pozivom na gornji broj spisa, javnobilježnički ovjerovljeni popis imovine i obveza dužnika na propisanom obrascu.</w:t>
      </w:r>
    </w:p>
    <w:p w:rsidRDefault="007B34FA" w:rsidP="007B34FA" w:rsidR="007B34FA">
      <w:pPr>
        <w:pStyle w:val="Bezproreda"/>
        <w:jc w:val="both"/>
      </w:pPr>
      <w: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 HR31 2390 001 3000 0020 0 s pozivom na broj HR05 272-17</w:t>
      </w:r>
      <w:r w:rsidR="00B66CF1">
        <w:t>85</w:t>
      </w:r>
      <w:r>
        <w:t>-16 (članak 430. SZ u vezi s člankom 132. SZ-a- NN broj 71/15).</w:t>
      </w:r>
    </w:p>
    <w:p w:rsidRDefault="007B34FA" w:rsidP="007B34FA" w:rsidR="007B34FA">
      <w:pPr>
        <w:pStyle w:val="Bezproreda"/>
        <w:jc w:val="both"/>
      </w:pPr>
      <w:r>
        <w:t xml:space="preserve">IV.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7B34FA" w:rsidP="007B34FA" w:rsidR="007B34FA">
      <w:pPr>
        <w:pStyle w:val="Bezproreda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7B34FA" w:rsidP="007B34FA" w:rsidR="007B34FA">
      <w:pPr>
        <w:pStyle w:val="Bezproreda"/>
        <w:jc w:val="both"/>
      </w:pPr>
    </w:p>
    <w:p w:rsidRDefault="007B34FA" w:rsidP="007B34FA" w:rsidR="007B34FA">
      <w:pPr>
        <w:pStyle w:val="Bezproreda"/>
        <w:jc w:val="both"/>
      </w:pPr>
    </w:p>
    <w:p w:rsidRDefault="007B34FA" w:rsidP="007B34FA" w:rsidR="007B34FA">
      <w:pPr>
        <w:pStyle w:val="Bezproreda"/>
        <w:jc w:val="center"/>
      </w:pPr>
      <w:r>
        <w:t>U Osijeku 7. lipnja 2016.</w:t>
      </w:r>
    </w:p>
    <w:p w:rsidRDefault="00B66CF1" w:rsidP="007B34FA" w:rsidR="00B66CF1">
      <w:pPr>
        <w:pStyle w:val="Bezproreda"/>
        <w:jc w:val="center"/>
      </w:pPr>
    </w:p>
    <w:p w:rsidRDefault="007B34FA" w:rsidP="007B34FA" w:rsidR="007B34FA">
      <w:pPr>
        <w:pStyle w:val="Bezproreda"/>
        <w:jc w:val="both"/>
      </w:pPr>
    </w:p>
    <w:p w:rsidRDefault="007B34FA" w:rsidP="007B34FA" w:rsidR="007B34FA">
      <w:pPr>
        <w:pStyle w:val="Bezproreda"/>
        <w:jc w:val="both"/>
        <w:rPr>
          <w:bCs/>
        </w:rPr>
      </w:pPr>
      <w:r>
        <w:rPr>
          <w:bCs/>
        </w:rPr>
        <w:t xml:space="preserve">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>S U D A C :</w:t>
      </w:r>
    </w:p>
    <w:p w:rsidRDefault="007B34FA" w:rsidP="007B34FA" w:rsidR="007B34FA">
      <w:pPr>
        <w:pStyle w:val="Bezproreda"/>
        <w:jc w:val="both"/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</w:t>
      </w:r>
      <w:r>
        <w:rPr>
          <w:bCs/>
        </w:rPr>
        <w:t xml:space="preserve"> Dubravka Kuveždić</w:t>
      </w:r>
    </w:p>
    <w:p w:rsidRDefault="007B34FA" w:rsidP="007B34FA" w:rsidR="007B34FA">
      <w:pPr>
        <w:pStyle w:val="Bezproreda"/>
        <w:jc w:val="both"/>
      </w:pPr>
      <w:r>
        <w:t xml:space="preserve"> </w:t>
      </w:r>
      <w:r>
        <w:br/>
      </w:r>
      <w:bookmarkStart w:name="_GoBack" w:id="0"/>
      <w:bookmarkEnd w:id="0"/>
    </w:p>
    <w:sectPr w:rsidSect="0032366B" w:rsidR="007B34F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4FA" w:rsidR="008333A9">
    <w:pPr>
      <w:pStyle w:val="Zaglavlje"/>
    </w:pPr>
    <w:r>
      <w:rPr>
        <w:rStyle w:val="PozadinaSvijetloCrvena"/>
        <w:shd w:fill="auto" w:color="auto" w:val="clear"/>
      </w:rPr>
      <w:t>4 St-1785/15-3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4F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CF1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11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St-1785/2016-3</izvorni_sadrzaj>
    <derivirana_varijabla naziv="DomainObject.Oznaka_1">St-1785/2016-3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St-1785/2016</izvorni_sadrzaj>
    <derivirana_varijabla naziv="DomainObject.Predmet.OznakaBroj_1">St-1785/2016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BRANITELJA "TOMIN HRAST" ĐAKOVO</izvorni_sadrzaj>
    <derivirana_varijabla naziv="DomainObject.Predmet.ProtustrankaFormated_1">  UDRUGA BRANITELJA "TOMIN HRAST" ĐAKOVO</derivirana_varijabla>
  </DomainObject.Predmet.ProtustrankaFormated>
  <DomainObject.Predmet.ProtustrankaFormatedOIB>
    <izvorni_sadrzaj>  UDRUGA BRANITELJA "TOMIN HRAST" ĐAKOVO, OIB 16227908099</izvorni_sadrzaj>
    <derivirana_varijabla naziv="DomainObject.Predmet.ProtustrankaFormatedOIB_1">  UDRUGA BRANITELJA "TOMIN HRAST" ĐAKOVO, OIB 16227908099</derivirana_varijabla>
  </DomainObject.Predmet.ProtustrankaFormatedOIB>
  <DomainObject.Predmet.ProtustrankaFormatedWithAdress>
    <izvorni_sadrzaj> UDRUGA BRANITELJA "TOMIN HRAST" ĐAKOVO, Dragutina Domjanića 76, 31400 Đakovo</izvorni_sadrzaj>
    <derivirana_varijabla naziv="DomainObject.Predmet.ProtustrankaFormatedWithAdress_1"> UDRUGA BRANITELJA "TOMIN HRAST" ĐAKOVO, Dragutina Domjanića 76, 31400 Đakovo</derivirana_varijabla>
  </DomainObject.Predmet.ProtustrankaFormatedWithAdress>
  <DomainObject.Predmet.ProtustrankaFormatedWithAdressOIB>
    <izvorni_sadrzaj> UDRUGA BRANITELJA "TOMIN HRAST" ĐAKOVO, OIB 16227908099, Dragutina Domjanića 76, 31400 Đakovo</izvorni_sadrzaj>
    <derivirana_varijabla naziv="DomainObject.Predmet.ProtustrankaFormatedWithAdressOIB_1"> UDRUGA BRANITELJA "TOMIN HRAST" ĐAKOVO, OIB 16227908099, Dragutina Domjanića 76, 31400 Đakovo</derivirana_varijabla>
  </DomainObject.Predmet.ProtustrankaFormatedWithAdressOIB>
  <DomainObject.Predmet.ProtustrankaWithAdress>
    <izvorni_sadrzaj>UDRUGA BRANITELJA "TOMIN HRAST" ĐAKOVO Dragutina Domjanića 76, 31400 Đakovo</izvorni_sadrzaj>
    <derivirana_varijabla naziv="DomainObject.Predmet.ProtustrankaWithAdress_1">UDRUGA BRANITELJA "TOMIN HRAST" ĐAKOVO Dragutina Domjanića 76, 31400 Đakovo</derivirana_varijabla>
  </DomainObject.Predmet.ProtustrankaWithAdress>
  <DomainObject.Predmet.ProtustrankaWithAdressOIB>
    <izvorni_sadrzaj>UDRUGA BRANITELJA "TOMIN HRAST" ĐAKOVO, OIB 16227908099, Dragutina Domjanića 76, 31400 Đakovo</izvorni_sadrzaj>
    <derivirana_varijabla naziv="DomainObject.Predmet.ProtustrankaWithAdressOIB_1">UDRUGA BRANITELJA "TOMIN HRAST" ĐAKOVO, OIB 16227908099, Dragutina Domjanića 76, 31400 Đakovo</derivirana_varijabla>
  </DomainObject.Predmet.ProtustrankaWithAdressOIB>
  <DomainObject.Predmet.ProtustrankaNazivFormated>
    <izvorni_sadrzaj>UDRUGA BRANITELJA "TOMIN HRAST" ĐAKOVO</izvorni_sadrzaj>
    <derivirana_varijabla naziv="DomainObject.Predmet.ProtustrankaNazivFormated_1">UDRUGA BRANITELJA "TOMIN HRAST" ĐAKOVO</derivirana_varijabla>
  </DomainObject.Predmet.ProtustrankaNazivFormated>
  <DomainObject.Predmet.ProtustrankaNazivFormatedOIB>
    <izvorni_sadrzaj>UDRUGA BRANITELJA "TOMIN HRAST" ĐAKOVO, OIB 16227908099</izvorni_sadrzaj>
    <derivirana_varijabla naziv="DomainObject.Predmet.ProtustrankaNazivFormatedOIB_1">UDRUGA BRANITELJA "TOMIN HRAST" ĐAKOVO, OIB 16227908099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BRANITELJA "TOMIN HRAST" ĐAKOVO</item>
    </izvorni_sadrzaj>
    <derivirana_varijabla naziv="DomainObject.Predmet.ProtuStrankaListFormated_1">
      <item>UDRUGA BRANITELJA "TOMIN HRAST" ĐAKOVO</item>
    </derivirana_varijabla>
  </DomainObject.Predmet.ProtuStrankaListFormated>
  <DomainObject.Predmet.ProtuStrankaListFormatedOIB>
    <izvorni_sadrzaj>
      <item>UDRUGA BRANITELJA "TOMIN HRAST" ĐAKOVO, OIB 16227908099</item>
    </izvorni_sadrzaj>
    <derivirana_varijabla naziv="DomainObject.Predmet.ProtuStrankaListFormatedOIB_1">
      <item>UDRUGA BRANITELJA "TOMIN HRAST" ĐAKOVO, OIB 16227908099</item>
    </derivirana_varijabla>
  </DomainObject.Predmet.ProtuStrankaListFormatedOIB>
  <DomainObject.Predmet.ProtuStrankaListFormatedWithAdress>
    <izvorni_sadrzaj>
      <item>UDRUGA BRANITELJA "TOMIN HRAST" ĐAKOVO, Dragutina Domjanića 76, 31400 Đakovo</item>
    </izvorni_sadrzaj>
    <derivirana_varijabla naziv="DomainObject.Predmet.ProtuStrankaListFormatedWithAdress_1">
      <item>UDRUGA BRANITELJA "TOMIN HRAST" ĐAKOVO, Dragutina Domjanića 76, 31400 Đakovo</item>
    </derivirana_varijabla>
  </DomainObject.Predmet.ProtuStrankaListFormatedWithAdress>
  <DomainObject.Predmet.ProtuStrankaListFormatedWithAdressOIB>
    <izvorni_sadrzaj>
      <item>UDRUGA BRANITELJA "TOMIN HRAST" ĐAKOVO, OIB 16227908099, Dragutina Domjanića 76, 31400 Đakovo</item>
    </izvorni_sadrzaj>
    <derivirana_varijabla naziv="DomainObject.Predmet.ProtuStrankaListFormatedWithAdressOIB_1">
      <item>UDRUGA BRANITELJA "TOMIN HRAST" ĐAKOVO, OIB 16227908099, Dragutina Domjanića 76, 31400 Đakovo</item>
    </derivirana_varijabla>
  </DomainObject.Predmet.ProtuStrankaListFormatedWithAdressOIB>
  <DomainObject.Predmet.ProtuStrankaListNazivFormated>
    <izvorni_sadrzaj>
      <item>UDRUGA BRANITELJA "TOMIN HRAST" ĐAKOVO</item>
    </izvorni_sadrzaj>
    <derivirana_varijabla naziv="DomainObject.Predmet.ProtuStrankaListNazivFormated_1">
      <item>UDRUGA BRANITELJA "TOMIN HRAST" ĐAKOVO</item>
    </derivirana_varijabla>
  </DomainObject.Predmet.ProtuStrankaListNazivFormated>
  <DomainObject.Predmet.ProtuStrankaListNazivFormatedOIB>
    <izvorni_sadrzaj>
      <item>UDRUGA BRANITELJA "TOMIN HRAST" ĐAKOVO, OIB 16227908099</item>
    </izvorni_sadrzaj>
    <derivirana_varijabla naziv="DomainObject.Predmet.ProtuStrankaListNazivFormatedOIB_1">
      <item>UDRUGA BRANITELJA "TOMIN HRAST" ĐAKOVO, OIB 16227908099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St-1785/2016-3</izvorni_sadrzaj>
    <derivirana_varijabla naziv="DomainObject.PoslovniBrojDokumenta_1">St-1785/2016-3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BRANITELJA "TOMIN HRAST" ĐAKOVO</izvorni_sadrzaj>
    <derivirana_varijabla naziv="DomainObject.Predmet.ProtustrankaIDrugi_1">UDRUGA BRANITELJA "TOMIN HRAST" ĐAKOVO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BRANITELJA "TOMIN HRAST" ĐAKOVO, OIB 16227908099, Dragutina Domjanića 76, 31400 Đakovo</izvorni_sadrzaj>
    <derivirana_varijabla naziv="DomainObject.Predmet.ProtustrankaIDrugiAdressOIB_1">UDRUGA BRANITELJA "TOMIN HRAST" ĐAKOVO, OIB 16227908099, Dragutina Domjanića 76,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BRANITELJA "TOMIN HRAST" ĐAKOVO</item>
    </izvorni_sadrzaj>
    <derivirana_varijabla naziv="DomainObject.Predmet.SudioniciListNaziv_1">
      <item>FINA RC OSIJEK</item>
      <item>UDRUGA BRANITELJA "TOMIN HRAST" ĐAKOVO</item>
    </derivirana_varijabla>
  </DomainObject.Predmet.SudioniciListNaziv>
  <DomainObject.Predmet.SudioniciListAdressOIB>
    <izvorni_sadrzaj>
      <item>FINA RC OSIJEK, OIB 85821130368</item>
      <item>UDRUGA BRANITELJA "TOMIN HRAST" ĐAKOVO, OIB 16227908099, Dragutina Domjanića 76,31400 Đakovo</item>
    </izvorni_sadrzaj>
    <derivirana_varijabla naziv="DomainObject.Predmet.SudioniciListAdressOIB_1">
      <item>FINA RC OSIJEK, OIB 85821130368</item>
      <item>UDRUGA BRANITELJA "TOMIN HRAST" ĐAKOVO, OIB 16227908099, Dragutina Domjanića 76,31400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7FCD5-A9E3-4FD9-AB06-91BED6D33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1763</properties:Characters>
  <properties:Lines>44</properties:Lines>
  <properties:Paragraphs>12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Darija Miličević</cp:lastModifiedBy>
  <cp:lastPrinted>2016-06-07T11:36:00Z</cp:lastPrinted>
  <dcterms:modified xmlns:xsi="http://www.w3.org/2001/XMLSchema-instance" xsi:type="dcterms:W3CDTF">2016-06-07T11:36:00Z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St-1785/2016-3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