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0565" w14:paraId="ae8056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114AC">
        <w:t>833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35A33" w:rsidP="00102927" w:rsidR="00335A33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r w:rsidR="00C114AC">
        <w:t xml:space="preserve">SUVENIRI PURGER jednostavno društvo s ograničenom odgovornošću za trgovinu, proizvodnju i usluge Zagreb, Radićeva 21, </w:t>
      </w:r>
      <w:proofErr w:type="spellStart"/>
      <w:r w:rsidR="00C114AC">
        <w:t>MBS</w:t>
      </w:r>
      <w:proofErr w:type="spellEnd"/>
      <w:r w:rsidR="00C114AC">
        <w:t xml:space="preserve"> 080970201, </w:t>
      </w:r>
      <w:proofErr w:type="spellStart"/>
      <w:r w:rsidR="00C114AC">
        <w:t>OIB</w:t>
      </w:r>
      <w:proofErr w:type="spellEnd"/>
      <w:r w:rsidR="00C114AC">
        <w:t xml:space="preserve">: 66851409368, </w:t>
      </w:r>
      <w:r w:rsidR="000F45E8">
        <w:t xml:space="preserve">dana </w:t>
      </w:r>
      <w:r w:rsidR="00C114AC">
        <w:t>5. prosinca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335A33" w:rsidP="007A31D3" w:rsidR="00335A33">
      <w:pPr>
        <w:pStyle w:val="Tijeloteksta"/>
        <w:rPr>
          <w:b/>
          <w:bCs/>
        </w:rPr>
      </w:pPr>
    </w:p>
    <w:p w:rsidRDefault="0057324F" w:rsidP="0057324F" w:rsidR="00335A33" w:rsidRPr="00335A3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r w:rsidR="00C114AC">
        <w:t xml:space="preserve">SUVENIRI PURGER jednostavno društvo s ograničenom odgovornošću za trgovinu, proizvodnju i usluge Zagreb, Radićeva 21, </w:t>
      </w:r>
      <w:proofErr w:type="spellStart"/>
      <w:r w:rsidR="00C114AC">
        <w:t>MBS</w:t>
      </w:r>
      <w:proofErr w:type="spellEnd"/>
      <w:r w:rsidR="00C114AC">
        <w:t xml:space="preserve"> 080970201, </w:t>
      </w:r>
      <w:proofErr w:type="spellStart"/>
      <w:r w:rsidR="00C114AC">
        <w:t>OIB</w:t>
      </w:r>
      <w:proofErr w:type="spellEnd"/>
      <w:r w:rsidR="00C114AC">
        <w:t>: 66851409368.</w:t>
      </w:r>
      <w:r w:rsidR="00335A33">
        <w:t xml:space="preserve"> </w:t>
      </w:r>
    </w:p>
    <w:p w:rsidRDefault="00335A33" w:rsidP="00335A33" w:rsidR="00335A33" w:rsidRPr="00335A33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031B64">
        <w:t xml:space="preserve"> </w:t>
      </w:r>
      <w:r w:rsidR="00C114AC">
        <w:t xml:space="preserve">SUVENIRI PURGER jednostavno društvo s ograničenom odgovornošću za trgovinu, proizvodnju i usluge Zagreb, Radićeva 21, </w:t>
      </w:r>
      <w:proofErr w:type="spellStart"/>
      <w:r w:rsidR="00C114AC">
        <w:t>MBS</w:t>
      </w:r>
      <w:proofErr w:type="spellEnd"/>
      <w:r w:rsidR="00C114AC">
        <w:t xml:space="preserve"> 080970201, </w:t>
      </w:r>
      <w:proofErr w:type="spellStart"/>
      <w:r w:rsidR="00C114AC">
        <w:t>OIB</w:t>
      </w:r>
      <w:proofErr w:type="spellEnd"/>
      <w:r w:rsidR="00C114AC">
        <w:t>: 66851409368.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335A33">
        <w:rPr>
          <w:bCs/>
        </w:rPr>
        <w:t xml:space="preserve"> </w:t>
      </w:r>
      <w:r w:rsidR="00031B64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C114AC">
        <w:rPr>
          <w:bCs/>
        </w:rPr>
        <w:t>770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335A33">
        <w:rPr>
          <w:bCs/>
        </w:rPr>
        <w:t>2</w:t>
      </w:r>
      <w:r w:rsidR="00C114AC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C114AC">
        <w:t xml:space="preserve">SUVENIRI PURGER jednostavno društvo s ograničenom odgovornošću za trgovinu, proizvodnju i usluge Zagreb, Radićeva 21, </w:t>
      </w:r>
      <w:proofErr w:type="spellStart"/>
      <w:r w:rsidR="00C114AC">
        <w:t>MBS</w:t>
      </w:r>
      <w:proofErr w:type="spellEnd"/>
      <w:r w:rsidR="00C114AC">
        <w:t xml:space="preserve"> 080970201, </w:t>
      </w:r>
      <w:proofErr w:type="spellStart"/>
      <w:r w:rsidR="00C114AC">
        <w:t>OIB</w:t>
      </w:r>
      <w:proofErr w:type="spellEnd"/>
      <w:r w:rsidR="00C114AC">
        <w:t>: 66851409368.</w:t>
      </w:r>
      <w:r w:rsidR="00335A33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C114AC" w:rsidP="000231A8" w:rsidR="00C114AC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114AC">
        <w:t>833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31B64">
        <w:t>1</w:t>
      </w:r>
      <w:r w:rsidR="00C114AC">
        <w:t>3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114AC">
        <w:t>833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114AC">
        <w:t xml:space="preserve">5. prosinca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1B64"/>
    <w:rsid w:val="00035864"/>
    <w:rsid w:val="000412A0"/>
    <w:rsid w:val="000535EA"/>
    <w:rsid w:val="00053B46"/>
    <w:rsid w:val="00077C9D"/>
    <w:rsid w:val="00091B4B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5A33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0245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1F92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0B06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3617C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02E6"/>
    <w:rsid w:val="007E7376"/>
    <w:rsid w:val="007F0819"/>
    <w:rsid w:val="00804487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114AC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24E5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E02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02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2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2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E02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02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2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2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SUVENIRI PURGER jednostavno društvo s ograničenom odgovornošću za trgovinu, proizvodnju i usluge</izvorni_sadrzaj>
    <derivirana_varijabla naziv="DomainObject.Predmet.ProtustrankaFormated_1">  SUVENIRI PURGER jednostavno društvo s ograničenom odgovornošću za trgovinu, proizvodnju i usluge</derivirana_varijabla>
  </DomainObject.Predmet.ProtustrankaFormated>
  <DomainObject.Predmet.ProtustrankaFormatedOIB>
    <izvorni_sadrzaj>  SUVENIRI PURGER jednostavno društvo s ograničenom odgovornošću za trgovinu, proizvodnju i usluge, OIB 66851409368</izvorni_sadrzaj>
    <derivirana_varijabla naziv="DomainObject.Predmet.ProtustrankaFormatedOIB_1">  SUVENIRI PURGER jednostavno društvo s ograničenom odgovornošću za trgovinu, proizvodnju i usluge, OIB 66851409368</derivirana_varijabla>
  </DomainObject.Predmet.ProtustrankaFormatedOIB>
  <DomainObject.Predmet.ProtustrankaFormatedWithAdress>
    <izvorni_sadrzaj> SUVENIRI PURGER jednostavno društvo s ograničenom odgovornošću za trgovinu, proizvodnju i usluge, Radićeva 21, 10000 Zagreb</izvorni_sadrzaj>
    <derivirana_varijabla naziv="DomainObject.Predmet.ProtustrankaFormatedWithAdress_1"> SUVENIRI PURGER jednostavno društvo s ograničenom odgovornošću za trgovinu, proizvodnju i usluge, Radićeva 21, 10000 Zagreb</derivirana_varijabla>
  </DomainObject.Predmet.ProtustrankaFormatedWithAdress>
  <DomainObject.Predmet.ProtustrankaFormatedWithAdressOIB>
    <izvorni_sadrzaj> SUVENIRI PURGER jednostavno društvo s ograničenom odgovornošću za trgovinu, proizvodnju i usluge, OIB 66851409368, Radićeva 21, 10000 Zagreb</izvorni_sadrzaj>
    <derivirana_varijabla naziv="DomainObject.Predmet.ProtustrankaFormatedWithAdressOIB_1"> SUVENIRI PURGER jednostavno društvo s ograničenom odgovornošću za trgovinu, proizvodnju i usluge, OIB 66851409368, Radićeva 21, 10000 Zagreb</derivirana_varijabla>
  </DomainObject.Predmet.ProtustrankaFormatedWithAdressOIB>
  <DomainObject.Predmet.ProtustrankaWithAdress>
    <izvorni_sadrzaj>SUVENIRI PURGER jednostavno društvo s ograničenom odgovornošću za trgovinu, proizvodnju i usluge Radićeva 21, 10000 Zagreb</izvorni_sadrzaj>
    <derivirana_varijabla naziv="DomainObject.Predmet.ProtustrankaWithAdress_1">SUVENIRI PURGER jednostavno društvo s ograničenom odgovornošću za trgovinu, proizvodnju i usluge Radićeva 21, 10000 Zagreb</derivirana_varijabla>
  </DomainObject.Predmet.ProtustrankaWithAdress>
  <DomainObject.Predmet.ProtustrankaWithAdressOIB>
    <izvorni_sadrzaj>SUVENIRI PURGER jednostavno društvo s ograničenom odgovornošću za trgovinu, proizvodnju i usluge, OIB 66851409368, Radićeva 21, 10000 Zagreb</izvorni_sadrzaj>
    <derivirana_varijabla naziv="DomainObject.Predmet.ProtustrankaWithAdressOIB_1">SUVENIRI PURGER jednostavno društvo s ograničenom odgovornošću za trgovinu, proizvodnju i usluge, OIB 66851409368, Radićeva 21, 10000 Zagreb</derivirana_varijabla>
  </DomainObject.Predmet.ProtustrankaWithAdressOIB>
  <DomainObject.Predmet.ProtustrankaNazivFormated>
    <izvorni_sadrzaj>SUVENIRI PURGER jednostavno društvo s ograničenom odgovornošću za trgovinu, proizvodnju i usluge</izvorni_sadrzaj>
    <derivirana_varijabla naziv="DomainObject.Predmet.ProtustrankaNazivFormated_1">SUVENIRI PURGER jednostavno društvo s ograničenom odgovornošću za trgovinu, proizvodnju i usluge</derivirana_varijabla>
  </DomainObject.Predmet.ProtustrankaNazivFormated>
  <DomainObject.Predmet.ProtustrankaNazivFormatedOIB>
    <izvorni_sadrzaj>SUVENIRI PURGER jednostavno društvo s ograničenom odgovornošću za trgovinu, proizvodnju i usluge, OIB 66851409368</izvorni_sadrzaj>
    <derivirana_varijabla naziv="DomainObject.Predmet.ProtustrankaNazivFormatedOIB_1">SUVENIRI PURGER jednostavno društvo s ograničenom odgovornošću za trgovinu, proizvodnju i usluge, OIB 66851409368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SUVENIRI PURGER jednostavno društvo s ograničenom odgovornošću za trgovinu, proizvodnju i usluge</item>
    </izvorni_sadrzaj>
    <derivirana_varijabla naziv="DomainObject.Predmet.ProtuStrankaListFormated_1">
      <item>SUVENIRI PURGER jednostavno društvo s ograničenom odgovornošću za trgovinu, proizvodnju i usluge</item>
    </derivirana_varijabla>
  </DomainObject.Predmet.ProtuStrankaListFormated>
  <DomainObject.Predmet.ProtuStrankaListFormatedOIB>
    <izvorni_sadrzaj>
      <item>SUVENIRI PURGER jednostavno društvo s ograničenom odgovornošću za trgovinu, proizvodnju i usluge, OIB 66851409368</item>
    </izvorni_sadrzaj>
    <derivirana_varijabla naziv="DomainObject.Predmet.ProtuStrankaListFormatedOIB_1">
      <item>SUVENIRI PURGER jednostavno društvo s ograničenom odgovornošću za trgovinu, proizvodnju i usluge, OIB 66851409368</item>
    </derivirana_varijabla>
  </DomainObject.Predmet.ProtuStrankaListFormatedOIB>
  <DomainObject.Predmet.ProtuStrankaListFormatedWithAdress>
    <izvorni_sadrzaj>
      <item>SUVENIRI PURGER jednostavno društvo s ograničenom odgovornošću za trgovinu, proizvodnju i usluge, Radićeva 21, 10000 Zagreb</item>
    </izvorni_sadrzaj>
    <derivirana_varijabla naziv="DomainObject.Predmet.ProtuStrankaListFormatedWithAdress_1">
      <item>SUVENIRI PURGER jednostavno društvo s ograničenom odgovornošću za trgovinu, proizvodnju i usluge, Radićeva 21, 10000 Zagreb</item>
    </derivirana_varijabla>
  </DomainObject.Predmet.ProtuStrankaListFormatedWithAdress>
  <DomainObject.Predmet.ProtuStrankaListFormatedWithAdressOIB>
    <izvorni_sadrzaj>
      <item>SUVENIRI PURGER jednostavno društvo s ograničenom odgovornošću za trgovinu, proizvodnju i usluge, OIB 66851409368, Radićeva 21, 10000 Zagreb</item>
    </izvorni_sadrzaj>
    <derivirana_varijabla naziv="DomainObject.Predmet.ProtuStrankaListFormatedWithAdressOIB_1">
      <item>SUVENIRI PURGER jednostavno društvo s ograničenom odgovornošću za trgovinu, proizvodnju i usluge, OIB 66851409368, Radićeva 21, 10000 Zagreb</item>
    </derivirana_varijabla>
  </DomainObject.Predmet.ProtuStrankaListFormatedWithAdressOIB>
  <DomainObject.Predmet.ProtuStrankaListNazivFormated>
    <izvorni_sadrzaj>
      <item>SUVENIRI PURGER jednostavno društvo s ograničenom odgovornošću za trgovinu, proizvodnju i usluge</item>
    </izvorni_sadrzaj>
    <derivirana_varijabla naziv="DomainObject.Predmet.ProtuStrankaListNazivFormated_1">
      <item>SUVENIRI PURGER jednostavno društvo s ograničenom odgovornošću za trgovinu, proizvodnju i usluge</item>
    </derivirana_varijabla>
  </DomainObject.Predmet.ProtuStrankaListNazivFormated>
  <DomainObject.Predmet.ProtuStrankaListNazivFormatedOIB>
    <izvorni_sadrzaj>
      <item>SUVENIRI PURGER jednostavno društvo s ograničenom odgovornošću za trgovinu, proizvodnju i usluge, OIB 66851409368</item>
    </izvorni_sadrzaj>
    <derivirana_varijabla naziv="DomainObject.Predmet.ProtuStrankaListNazivFormatedOIB_1">
      <item>SUVENIRI PURGER jednostavno društvo s ograničenom odgovornošću za trgovinu, proizvodnju i usluge, OIB 66851409368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SUVENIRI PURGER jednostavno društvo s ograničenom odgovornošću za trgovinu, proizvodnju i usluge</izvorni_sadrzaj>
    <derivirana_varijabla naziv="DomainObject.Predmet.ProtustrankaIDrugi_1">SUVENIRI PURGER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SUVENIRI PURGER jednostavno društvo s ograničenom odgovornošću za trgovinu, proizvodnju i usluge, OIB 66851409368, Radićeva 21, 10000 Zagreb</izvorni_sadrzaj>
    <derivirana_varijabla naziv="DomainObject.Predmet.ProtustrankaIDrugiAdressOIB_1">SUVENIRI PURGER jednostavno društvo s ograničenom odgovornošću za trgovinu, proizvodnju i usluge, OIB 66851409368, Radićeva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SUVENIRI PURGER jednostavno društvo s ograničenom odgovornošću za trgovinu, proizvodnju i usluge</item>
      <item>FINA Regionalni centar Zagreb</item>
    </izvorni_sadrzaj>
    <derivirana_varijabla naziv="DomainObject.Predmet.SudioniciListNaziv_1">
      <item>SUVENIRI PURGER jednostavno društvo s ograničenom odgovornošću za trgovinu, proizvodnju i usluge</item>
      <item>FINA Regionalni centar Zagreb</item>
    </derivirana_varijabla>
  </DomainObject.Predmet.SudioniciListNaziv>
  <DomainObject.Predmet.SudioniciListAdressOIB>
    <izvorni_sadrzaj>
      <item>SUVENIRI PURGER jednostavno društvo s ograničenom odgovornošću za trgovinu, proizvodnju i usluge, OIB 66851409368, Radićeva 21,10000 Zagreb</item>
      <item>FINA Regionalni centar Zagreb, OIB 85821130368, Trg svibanjskih žrtava 1995. br. 1,10000 Zagreb</item>
    </izvorni_sadrzaj>
    <derivirana_varijabla naziv="DomainObject.Predmet.SudioniciListAdressOIB_1">
      <item>SUVENIRI PURGER jednostavno društvo s ograničenom odgovornošću za trgovinu, proizvodnju i usluge, OIB 66851409368, Radićeva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66851409368</item>
      <item>, OIB 85821130368</item>
    </izvorni_sadrzaj>
    <derivirana_varijabla naziv="DomainObject.Predmet.SudioniciListNazivOIB_1">
      <item>, OIB 66851409368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9E114-BD1A-468E-83C3-3558DD14D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3332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2017-12-05T06:47:00Z</dcterms:created>
  <dc:creator>Korisnik</dc:creator>
  <cp:lastModifiedBy>Ljiljana Floršić</cp:lastModifiedBy>
  <cp:lastPrinted>2017-12-05T06:48:00Z</cp:lastPrinted>
  <dcterms:modified xmlns:xsi="http://www.w3.org/2001/XMLSchema-instance" xsi:type="dcterms:W3CDTF">2017-12-05T06:48:00Z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