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4c1d5" w14:paraId="b24c1d5" w:rsidRDefault="008167E7" w:rsidP="008167E7" w:rsidR="008167E7" w:rsidRPr="008167E7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849F1" w:rsidP="00A76473" w:rsidR="00A76473"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6473" w:rsidP="00A76473" w:rsidR="00A76473" w:rsidRPr="00576089">
      <w:pPr>
        <w:rPr>
          <w:sz w:val="24"/>
          <w:szCs w:val="24"/>
        </w:rPr>
      </w:pPr>
      <w:r w:rsidRPr="00576089">
        <w:rPr>
          <w:sz w:val="24"/>
          <w:szCs w:val="24"/>
        </w:rPr>
        <w:t>REPUBLIKA HRVATSKA</w:t>
      </w:r>
    </w:p>
    <w:p w:rsidRDefault="00A76473" w:rsidP="00A76473" w:rsidR="00A76473" w:rsidRPr="00576089">
      <w:pPr>
        <w:rPr>
          <w:sz w:val="24"/>
          <w:szCs w:val="24"/>
        </w:rPr>
      </w:pPr>
      <w:r w:rsidRPr="00576089">
        <w:rPr>
          <w:sz w:val="24"/>
          <w:szCs w:val="24"/>
        </w:rPr>
        <w:t xml:space="preserve"> Trgovački sud u Zagrebu</w:t>
      </w:r>
    </w:p>
    <w:p w:rsidRDefault="00A76473" w:rsidP="00A76473" w:rsidR="00A76473" w:rsidRPr="00576089">
      <w:pPr>
        <w:rPr>
          <w:bCs/>
          <w:sz w:val="24"/>
          <w:szCs w:val="24"/>
        </w:rPr>
      </w:pPr>
      <w:r w:rsidRPr="00576089">
        <w:rPr>
          <w:sz w:val="24"/>
          <w:szCs w:val="24"/>
        </w:rPr>
        <w:t xml:space="preserve">   Zagreb, </w:t>
      </w:r>
      <w:proofErr w:type="spellStart"/>
      <w:r w:rsidRPr="00576089">
        <w:rPr>
          <w:sz w:val="24"/>
          <w:szCs w:val="24"/>
        </w:rPr>
        <w:t>Amruševa</w:t>
      </w:r>
      <w:proofErr w:type="spellEnd"/>
      <w:r w:rsidRPr="00576089">
        <w:rPr>
          <w:sz w:val="24"/>
          <w:szCs w:val="24"/>
        </w:rPr>
        <w:t xml:space="preserve"> 2/II                                                             </w:t>
      </w:r>
      <w:r w:rsidR="001849F1">
        <w:rPr>
          <w:sz w:val="24"/>
          <w:szCs w:val="24"/>
        </w:rPr>
        <w:t xml:space="preserve">            </w:t>
      </w:r>
      <w:r w:rsidRPr="00576089">
        <w:rPr>
          <w:bCs/>
          <w:sz w:val="24"/>
          <w:szCs w:val="24"/>
        </w:rPr>
        <w:t>72. St-</w:t>
      </w:r>
      <w:r>
        <w:rPr>
          <w:bCs/>
          <w:sz w:val="24"/>
          <w:szCs w:val="24"/>
        </w:rPr>
        <w:t>246/2015</w:t>
      </w:r>
      <w:r w:rsidR="001849F1">
        <w:rPr>
          <w:bCs/>
          <w:sz w:val="24"/>
          <w:szCs w:val="24"/>
        </w:rPr>
        <w:t>-99</w:t>
      </w:r>
    </w:p>
    <w:p w:rsidRDefault="001849F1" w:rsidP="000D00E5" w:rsidR="001849F1" w:rsidRPr="001849F1">
      <w:pPr>
        <w:jc w:val="center"/>
        <w:rPr>
          <w:sz w:val="24"/>
          <w:szCs w:val="24"/>
        </w:rPr>
      </w:pPr>
      <w:r w:rsidRPr="001849F1">
        <w:rPr>
          <w:sz w:val="24"/>
          <w:szCs w:val="24"/>
        </w:rPr>
        <w:t>REPUBLIKA HRVATSKA</w:t>
      </w:r>
    </w:p>
    <w:p w:rsidRDefault="00A76473" w:rsidP="00A76473" w:rsidR="00A76473" w:rsidRPr="001849F1">
      <w:pPr>
        <w:jc w:val="center"/>
        <w:rPr>
          <w:sz w:val="24"/>
          <w:szCs w:val="24"/>
        </w:rPr>
      </w:pPr>
      <w:r w:rsidRPr="001849F1">
        <w:rPr>
          <w:sz w:val="24"/>
          <w:szCs w:val="24"/>
        </w:rPr>
        <w:t>R J E Š E NJ E</w:t>
      </w:r>
    </w:p>
    <w:p w:rsidRDefault="00A76473" w:rsidP="00A76473" w:rsidR="00A76473" w:rsidRPr="00576089">
      <w:pPr>
        <w:jc w:val="center"/>
        <w:rPr>
          <w:sz w:val="24"/>
          <w:szCs w:val="24"/>
        </w:rPr>
      </w:pPr>
    </w:p>
    <w:p w:rsidRDefault="00A76473" w:rsidP="00A76473" w:rsidR="00A76473" w:rsidRPr="000D7E78">
      <w:pPr>
        <w:jc w:val="both"/>
        <w:rPr>
          <w:sz w:val="24"/>
          <w:szCs w:val="24"/>
        </w:rPr>
      </w:pPr>
      <w:r w:rsidRPr="000D7E78">
        <w:rPr>
          <w:sz w:val="24"/>
          <w:szCs w:val="24"/>
          <w:lang w:val="pt-BR"/>
        </w:rPr>
        <w:t xml:space="preserve">Trgovački sud u Zagrebu, po sucu pojedincu Nikoli Ribariću, kao stečajnom sucu, u stečajnom predmetu nad stečajnim dužnikom </w:t>
      </w:r>
      <w:r>
        <w:rPr>
          <w:sz w:val="24"/>
          <w:szCs w:val="24"/>
        </w:rPr>
        <w:t>MERKUR-HRVATSKA d.o.o. – u stečaju,</w:t>
      </w:r>
      <w:r w:rsidRPr="00355EA3">
        <w:rPr>
          <w:sz w:val="24"/>
          <w:szCs w:val="24"/>
        </w:rPr>
        <w:t xml:space="preserve"> Sesvete (Grad Zagreb), Ivana </w:t>
      </w:r>
      <w:proofErr w:type="spellStart"/>
      <w:r w:rsidRPr="00355EA3">
        <w:rPr>
          <w:sz w:val="24"/>
          <w:szCs w:val="24"/>
        </w:rPr>
        <w:t>Keleka</w:t>
      </w:r>
      <w:proofErr w:type="spellEnd"/>
      <w:r w:rsidRPr="00355EA3">
        <w:rPr>
          <w:sz w:val="24"/>
          <w:szCs w:val="24"/>
        </w:rPr>
        <w:t xml:space="preserve"> 18/A, OIB: 22660999705, MBS: 080111925</w:t>
      </w:r>
      <w:r w:rsidRPr="000D7E78">
        <w:rPr>
          <w:sz w:val="24"/>
          <w:szCs w:val="24"/>
        </w:rPr>
        <w:t xml:space="preserve">, </w:t>
      </w:r>
      <w:r w:rsidRPr="000D7E78">
        <w:rPr>
          <w:sz w:val="24"/>
          <w:szCs w:val="24"/>
          <w:lang w:val="pt-BR"/>
        </w:rPr>
        <w:t xml:space="preserve">dana </w:t>
      </w:r>
      <w:r>
        <w:rPr>
          <w:sz w:val="24"/>
          <w:szCs w:val="24"/>
          <w:lang w:val="pt-BR"/>
        </w:rPr>
        <w:t>13</w:t>
      </w:r>
      <w:r w:rsidRPr="000D7E78">
        <w:rPr>
          <w:sz w:val="24"/>
          <w:szCs w:val="24"/>
          <w:lang w:val="pt-BR"/>
        </w:rPr>
        <w:t xml:space="preserve">. </w:t>
      </w:r>
      <w:r>
        <w:rPr>
          <w:sz w:val="24"/>
          <w:szCs w:val="24"/>
          <w:lang w:val="pt-BR"/>
        </w:rPr>
        <w:t>lipnja</w:t>
      </w:r>
      <w:r w:rsidRPr="000D7E78">
        <w:rPr>
          <w:sz w:val="24"/>
          <w:szCs w:val="24"/>
          <w:lang w:val="pt-BR"/>
        </w:rPr>
        <w:t xml:space="preserve"> 201</w:t>
      </w:r>
      <w:r>
        <w:rPr>
          <w:sz w:val="24"/>
          <w:szCs w:val="24"/>
          <w:lang w:val="pt-BR"/>
        </w:rPr>
        <w:t>6</w:t>
      </w:r>
      <w:r w:rsidRPr="000D7E78">
        <w:rPr>
          <w:sz w:val="24"/>
          <w:szCs w:val="24"/>
          <w:lang w:val="pt-BR"/>
        </w:rPr>
        <w:t>.,</w:t>
      </w:r>
      <w:r w:rsidRPr="000D7E78">
        <w:rPr>
          <w:sz w:val="24"/>
          <w:szCs w:val="24"/>
        </w:rPr>
        <w:t xml:space="preserve">   </w:t>
      </w:r>
    </w:p>
    <w:p w:rsidRDefault="00A76473" w:rsidP="008167E7" w:rsidR="008167E7" w:rsidRPr="001849F1">
      <w:pPr>
        <w:jc w:val="center"/>
        <w:rPr>
          <w:sz w:val="24"/>
          <w:szCs w:val="24"/>
        </w:rPr>
      </w:pPr>
      <w:r w:rsidRPr="001849F1">
        <w:rPr>
          <w:sz w:val="24"/>
          <w:szCs w:val="24"/>
        </w:rPr>
        <w:t>r i j e š i o   j e</w:t>
      </w:r>
    </w:p>
    <w:p w:rsidRDefault="008167E7" w:rsidP="008167E7" w:rsidR="008167E7" w:rsidRPr="008167E7">
      <w:pPr>
        <w:jc w:val="center"/>
        <w:rPr>
          <w:b/>
          <w:sz w:val="24"/>
          <w:szCs w:val="24"/>
        </w:rPr>
      </w:pPr>
    </w:p>
    <w:p w:rsidRDefault="00A76473" w:rsidP="00A76473" w:rsidR="008167E7" w:rsidRPr="008167E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Određuje se upis </w:t>
      </w:r>
      <w:r w:rsidR="008167E7" w:rsidRPr="008167E7">
        <w:rPr>
          <w:sz w:val="24"/>
          <w:szCs w:val="24"/>
        </w:rPr>
        <w:t>rješenj</w:t>
      </w:r>
      <w:r>
        <w:rPr>
          <w:sz w:val="24"/>
          <w:szCs w:val="24"/>
        </w:rPr>
        <w:t>a</w:t>
      </w:r>
      <w:r w:rsidR="008167E7" w:rsidRPr="008167E7">
        <w:rPr>
          <w:sz w:val="24"/>
          <w:szCs w:val="24"/>
        </w:rPr>
        <w:t xml:space="preserve"> o otvaranju stečajnog postupka </w:t>
      </w:r>
      <w:r w:rsidR="00ED6A41">
        <w:rPr>
          <w:sz w:val="24"/>
          <w:szCs w:val="24"/>
        </w:rPr>
        <w:t>u zemljišnim knji</w:t>
      </w:r>
      <w:r>
        <w:rPr>
          <w:sz w:val="24"/>
          <w:szCs w:val="24"/>
        </w:rPr>
        <w:t xml:space="preserve">gama </w:t>
      </w:r>
      <w:r w:rsidR="00BE799C">
        <w:rPr>
          <w:sz w:val="24"/>
          <w:szCs w:val="24"/>
        </w:rPr>
        <w:t>Z</w:t>
      </w:r>
      <w:r w:rsidR="008167E7" w:rsidRPr="008167E7">
        <w:rPr>
          <w:sz w:val="24"/>
          <w:szCs w:val="24"/>
        </w:rPr>
        <w:t>emljišnoknjižno</w:t>
      </w:r>
      <w:r>
        <w:rPr>
          <w:sz w:val="24"/>
          <w:szCs w:val="24"/>
        </w:rPr>
        <w:t>g</w:t>
      </w:r>
      <w:r w:rsidR="008167E7" w:rsidRPr="008167E7">
        <w:rPr>
          <w:sz w:val="24"/>
          <w:szCs w:val="24"/>
        </w:rPr>
        <w:t xml:space="preserve"> odjel</w:t>
      </w:r>
      <w:r>
        <w:rPr>
          <w:sz w:val="24"/>
          <w:szCs w:val="24"/>
        </w:rPr>
        <w:t>a</w:t>
      </w:r>
      <w:r w:rsidR="008167E7" w:rsidRPr="008167E7">
        <w:rPr>
          <w:sz w:val="24"/>
          <w:szCs w:val="24"/>
        </w:rPr>
        <w:t xml:space="preserve"> Općinskog suda u </w:t>
      </w:r>
      <w:r>
        <w:rPr>
          <w:sz w:val="24"/>
          <w:szCs w:val="24"/>
        </w:rPr>
        <w:t>N</w:t>
      </w:r>
      <w:r w:rsidR="00ED6A41">
        <w:rPr>
          <w:sz w:val="24"/>
          <w:szCs w:val="24"/>
        </w:rPr>
        <w:t>o</w:t>
      </w:r>
      <w:r>
        <w:rPr>
          <w:sz w:val="24"/>
          <w:szCs w:val="24"/>
        </w:rPr>
        <w:t xml:space="preserve">vom Zagrebu, Stalna služba u Zaprešiću, na </w:t>
      </w:r>
      <w:r w:rsidR="008167E7" w:rsidRPr="008167E7">
        <w:rPr>
          <w:sz w:val="24"/>
          <w:szCs w:val="24"/>
        </w:rPr>
        <w:t>nekretnin</w:t>
      </w:r>
      <w:r w:rsidR="00931FB2">
        <w:rPr>
          <w:sz w:val="24"/>
          <w:szCs w:val="24"/>
        </w:rPr>
        <w:t>i</w:t>
      </w:r>
      <w:r w:rsidR="008167E7" w:rsidRPr="008167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 vlasništvu </w:t>
      </w:r>
      <w:r w:rsidR="008167E7" w:rsidRPr="008167E7">
        <w:rPr>
          <w:sz w:val="24"/>
          <w:szCs w:val="24"/>
        </w:rPr>
        <w:t xml:space="preserve">stečajnog dužnika </w:t>
      </w:r>
      <w:r>
        <w:rPr>
          <w:sz w:val="24"/>
          <w:szCs w:val="24"/>
        </w:rPr>
        <w:t xml:space="preserve">i </w:t>
      </w:r>
      <w:r w:rsidR="008167E7" w:rsidRPr="008167E7">
        <w:rPr>
          <w:sz w:val="24"/>
          <w:szCs w:val="24"/>
        </w:rPr>
        <w:t>to na:</w:t>
      </w:r>
    </w:p>
    <w:p w:rsidRDefault="00A76473" w:rsidP="00A76473" w:rsidR="00A76473">
      <w:pPr>
        <w:ind w:right="23" w:left="1440"/>
        <w:rPr>
          <w:b/>
          <w:sz w:val="24"/>
          <w:szCs w:val="24"/>
        </w:rPr>
      </w:pPr>
    </w:p>
    <w:p w:rsidRDefault="00A76473" w:rsidP="00DB7020" w:rsidR="00A76473">
      <w:pPr>
        <w:numPr>
          <w:ilvl w:val="1"/>
          <w:numId w:val="1"/>
        </w:numPr>
        <w:ind w:right="23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k.č.br. 3798/1 livada pod kućom, površine 307 </w:t>
      </w:r>
      <w:proofErr w:type="spellStart"/>
      <w:r>
        <w:rPr>
          <w:b/>
          <w:sz w:val="24"/>
          <w:szCs w:val="24"/>
        </w:rPr>
        <w:t>čhv</w:t>
      </w:r>
      <w:proofErr w:type="spellEnd"/>
      <w:r>
        <w:rPr>
          <w:b/>
          <w:sz w:val="24"/>
          <w:szCs w:val="24"/>
        </w:rPr>
        <w:t xml:space="preserve">, sve upisano u </w:t>
      </w:r>
      <w:proofErr w:type="spellStart"/>
      <w:r>
        <w:rPr>
          <w:b/>
          <w:sz w:val="24"/>
          <w:szCs w:val="24"/>
        </w:rPr>
        <w:t>zk.ul</w:t>
      </w:r>
      <w:proofErr w:type="spellEnd"/>
      <w:r>
        <w:rPr>
          <w:b/>
          <w:sz w:val="24"/>
          <w:szCs w:val="24"/>
        </w:rPr>
        <w:t xml:space="preserve">. 924 k.o. </w:t>
      </w:r>
      <w:proofErr w:type="spellStart"/>
      <w:r>
        <w:rPr>
          <w:b/>
          <w:sz w:val="24"/>
          <w:szCs w:val="24"/>
        </w:rPr>
        <w:t>Jakovlje</w:t>
      </w:r>
      <w:proofErr w:type="spellEnd"/>
    </w:p>
    <w:p w:rsidRDefault="008167E7" w:rsidP="008167E7" w:rsidR="008167E7" w:rsidRPr="008167E7">
      <w:pPr>
        <w:jc w:val="both"/>
        <w:rPr>
          <w:sz w:val="24"/>
          <w:szCs w:val="24"/>
        </w:rPr>
      </w:pPr>
    </w:p>
    <w:p w:rsidRDefault="008167E7" w:rsidP="008167E7" w:rsidR="008167E7" w:rsidRPr="008167E7">
      <w:pPr>
        <w:jc w:val="center"/>
        <w:rPr>
          <w:sz w:val="24"/>
          <w:szCs w:val="24"/>
        </w:rPr>
      </w:pPr>
      <w:r w:rsidRPr="008167E7">
        <w:rPr>
          <w:sz w:val="24"/>
          <w:szCs w:val="24"/>
        </w:rPr>
        <w:t>Obrazloženje</w:t>
      </w:r>
    </w:p>
    <w:p w:rsidRDefault="008167E7" w:rsidP="008167E7" w:rsidR="008167E7" w:rsidRPr="008167E7">
      <w:pPr>
        <w:pStyle w:val="Tijeloteksta"/>
        <w:jc w:val="center"/>
      </w:pPr>
    </w:p>
    <w:p w:rsidRDefault="008167E7" w:rsidP="008167E7" w:rsidR="008167E7" w:rsidRPr="008167E7">
      <w:pPr>
        <w:pStyle w:val="Tijeloteksta"/>
        <w:ind w:firstLine="720"/>
      </w:pPr>
      <w:r w:rsidRPr="008167E7">
        <w:t xml:space="preserve">Nad stečajnim dužnikom otvoren je stečajni postupak dana </w:t>
      </w:r>
      <w:r w:rsidR="00EA42ED">
        <w:t>1</w:t>
      </w:r>
      <w:r w:rsidRPr="008167E7">
        <w:t>.</w:t>
      </w:r>
      <w:r w:rsidR="00EA42ED">
        <w:t xml:space="preserve"> lipnja</w:t>
      </w:r>
      <w:r w:rsidR="00DB7020">
        <w:t xml:space="preserve"> 201</w:t>
      </w:r>
      <w:r w:rsidR="00EA42ED">
        <w:t>5</w:t>
      </w:r>
      <w:r w:rsidR="00DB7020">
        <w:t xml:space="preserve">. </w:t>
      </w:r>
      <w:r w:rsidRPr="008167E7">
        <w:t xml:space="preserve">godine. </w:t>
      </w:r>
    </w:p>
    <w:p w:rsidRDefault="008167E7" w:rsidP="008167E7" w:rsidR="008167E7" w:rsidRPr="008167E7">
      <w:pPr>
        <w:pStyle w:val="Tijeloteksta"/>
        <w:ind w:firstLine="720"/>
      </w:pPr>
      <w:r w:rsidRPr="008167E7">
        <w:t xml:space="preserve">Temeljem odredbe 54.st.6. Stečajnog zakona </w:t>
      </w:r>
      <w:r w:rsidR="007F293D" w:rsidRPr="00355EA3">
        <w:t xml:space="preserve">(„Narodne novine“ broj 44/96, 29/99, 129/00, 123/03, 82/06, 116/10, 25/12 i 133/12 dalje: SZ) </w:t>
      </w:r>
      <w:r w:rsidRPr="008167E7">
        <w:t>u rješenju o otvaranju stečajnog postupka sud je odredio da će se isto rješenje upisati u nadležnim upisnicima.</w:t>
      </w:r>
    </w:p>
    <w:p w:rsidRDefault="008167E7" w:rsidP="008167E7" w:rsidR="008167E7" w:rsidRPr="008167E7">
      <w:pPr>
        <w:pStyle w:val="Tijeloteksta"/>
        <w:ind w:firstLine="720"/>
      </w:pPr>
      <w:r w:rsidRPr="008167E7">
        <w:t xml:space="preserve">Slijedom navedenoga odlučeno je kao u izreci </w:t>
      </w:r>
      <w:r w:rsidR="00EA42ED">
        <w:t>rješenja</w:t>
      </w:r>
      <w:r w:rsidRPr="008167E7">
        <w:t>.</w:t>
      </w:r>
    </w:p>
    <w:p w:rsidRDefault="001849F1" w:rsidP="008167E7" w:rsidR="001849F1">
      <w:pPr>
        <w:jc w:val="center"/>
        <w:rPr>
          <w:sz w:val="24"/>
          <w:szCs w:val="24"/>
        </w:rPr>
      </w:pPr>
    </w:p>
    <w:p w:rsidRDefault="00DB7020" w:rsidP="008167E7" w:rsidR="008167E7" w:rsidRPr="008167E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r w:rsidR="00EA42ED">
        <w:rPr>
          <w:sz w:val="24"/>
          <w:szCs w:val="24"/>
        </w:rPr>
        <w:t>13</w:t>
      </w:r>
      <w:r w:rsidR="008167E7" w:rsidRPr="008167E7">
        <w:rPr>
          <w:sz w:val="24"/>
          <w:szCs w:val="24"/>
        </w:rPr>
        <w:t>.</w:t>
      </w:r>
      <w:r w:rsidR="00EA42ED">
        <w:rPr>
          <w:sz w:val="24"/>
          <w:szCs w:val="24"/>
        </w:rPr>
        <w:t xml:space="preserve"> lipnja</w:t>
      </w:r>
      <w:r w:rsidR="008167E7" w:rsidRPr="008167E7">
        <w:rPr>
          <w:sz w:val="24"/>
          <w:szCs w:val="24"/>
        </w:rPr>
        <w:t xml:space="preserve"> 201</w:t>
      </w:r>
      <w:r w:rsidR="00EA42ED">
        <w:rPr>
          <w:sz w:val="24"/>
          <w:szCs w:val="24"/>
        </w:rPr>
        <w:t>6</w:t>
      </w:r>
      <w:r w:rsidR="008167E7" w:rsidRPr="008167E7">
        <w:rPr>
          <w:sz w:val="24"/>
          <w:szCs w:val="24"/>
        </w:rPr>
        <w:t xml:space="preserve">. </w:t>
      </w:r>
    </w:p>
    <w:p w:rsidRDefault="001849F1" w:rsidP="001849F1" w:rsidR="001849F1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849F1" w:rsidP="00E91121" w:rsidR="001849F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849F1" w:rsidP="00E91121" w:rsidR="001849F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849F1" w:rsidP="00E91121" w:rsidR="001849F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1849F1" w:rsidP="00E91121" w:rsidR="001849F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849F1" w:rsidP="001849F1" w:rsidR="001849F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167E7" w:rsidP="001849F1" w:rsidR="008167E7">
      <w:pPr>
        <w:pStyle w:val="Tijeloteksta"/>
        <w:ind w:left="5760"/>
      </w:pPr>
    </w:p>
    <w:p w:rsidRDefault="008167E7" w:rsidP="008167E7" w:rsidR="008167E7" w:rsidRPr="008167E7">
      <w:pPr>
        <w:rPr>
          <w:sz w:val="24"/>
          <w:szCs w:val="24"/>
        </w:rPr>
      </w:pPr>
    </w:p>
    <w:p w:rsidRDefault="007F293D" w:rsidP="007F293D" w:rsidR="007F293D" w:rsidRPr="007F293D">
      <w:pPr>
        <w:rPr>
          <w:sz w:val="24"/>
          <w:szCs w:val="24"/>
        </w:rPr>
      </w:pPr>
      <w:r w:rsidRPr="007F293D">
        <w:rPr>
          <w:sz w:val="24"/>
          <w:szCs w:val="24"/>
        </w:rPr>
        <w:t>POUKA O PRAVNOM LIJEKU:</w:t>
      </w:r>
    </w:p>
    <w:p w:rsidRDefault="007F293D" w:rsidP="007F293D" w:rsidR="007F293D" w:rsidRPr="007F293D">
      <w:pPr>
        <w:rPr>
          <w:sz w:val="24"/>
          <w:szCs w:val="24"/>
        </w:rPr>
      </w:pPr>
      <w:r w:rsidRPr="007F293D">
        <w:rPr>
          <w:sz w:val="24"/>
          <w:szCs w:val="24"/>
        </w:rPr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7F293D" w:rsidP="007F293D" w:rsidR="007F293D"/>
    <w:p w:rsidRDefault="00BC4683" w:rsidP="008167E7" w:rsidR="00BC4683">
      <w:pPr>
        <w:rPr>
          <w:sz w:val="24"/>
          <w:szCs w:val="24"/>
        </w:rPr>
      </w:pPr>
    </w:p>
    <w:p w:rsidRDefault="001849F1" w:rsidP="008167E7" w:rsidR="001849F1">
      <w:pPr>
        <w:rPr>
          <w:sz w:val="24"/>
          <w:szCs w:val="24"/>
        </w:rPr>
      </w:pPr>
    </w:p>
    <w:p w:rsidRDefault="001849F1" w:rsidP="008167E7" w:rsidR="001849F1">
      <w:pPr>
        <w:rPr>
          <w:sz w:val="24"/>
          <w:szCs w:val="24"/>
        </w:rPr>
      </w:pPr>
    </w:p>
    <w:p w:rsidRDefault="001849F1" w:rsidP="008167E7" w:rsidR="001849F1">
      <w:pPr>
        <w:rPr>
          <w:sz w:val="24"/>
          <w:szCs w:val="24"/>
        </w:rPr>
      </w:pPr>
    </w:p>
    <w:p w:rsidRDefault="00DB7020" w:rsidP="008167E7" w:rsidR="00DB7020">
      <w:pPr>
        <w:rPr>
          <w:sz w:val="24"/>
          <w:szCs w:val="24"/>
        </w:rPr>
      </w:pPr>
    </w:p>
    <w:sectPr w:rsidR="00DB70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53730F7"/>
    <w:multiLevelType w:val="hybridMultilevel"/>
    <w:tmpl w:val="990CC7CE"/>
    <w:lvl w:tplc="7FE02908" w:ilvl="0">
      <w:start w:val="1"/>
      <w:numFmt w:val="upp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F9F664D"/>
    <w:multiLevelType w:val="hybridMultilevel"/>
    <w:tmpl w:val="13CCEE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67E7"/>
    <w:rsid w:val="000635ED"/>
    <w:rsid w:val="0014474A"/>
    <w:rsid w:val="001849F1"/>
    <w:rsid w:val="003C158A"/>
    <w:rsid w:val="00410E9A"/>
    <w:rsid w:val="005A5183"/>
    <w:rsid w:val="00661AC4"/>
    <w:rsid w:val="006E4D84"/>
    <w:rsid w:val="006F0036"/>
    <w:rsid w:val="007F293D"/>
    <w:rsid w:val="008167E7"/>
    <w:rsid w:val="00931FB2"/>
    <w:rsid w:val="009B3489"/>
    <w:rsid w:val="00A76473"/>
    <w:rsid w:val="00BC4683"/>
    <w:rsid w:val="00BE799C"/>
    <w:rsid w:val="00C337ED"/>
    <w:rsid w:val="00C50B00"/>
    <w:rsid w:val="00CA0522"/>
    <w:rsid w:val="00DB7020"/>
    <w:rsid w:val="00EA42ED"/>
    <w:rsid w:val="00ED6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167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167E7"/>
    <w:pPr>
      <w:jc w:val="both"/>
    </w:pPr>
    <w:rPr>
      <w:sz w:val="24"/>
      <w:szCs w:val="24"/>
    </w:rPr>
  </w:style>
  <w:style w:styleId="Tekstbalonia" w:type="paragraph">
    <w:name w:val="Balloon Text"/>
    <w:basedOn w:val="Normal"/>
    <w:semiHidden/>
    <w:rsid w:val="00410E9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849F1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849F1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50B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0B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0B0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0B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0B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167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167E7"/>
    <w:pPr>
      <w:jc w:val="both"/>
    </w:pPr>
    <w:rPr>
      <w:sz w:val="24"/>
      <w:szCs w:val="24"/>
    </w:rPr>
  </w:style>
  <w:style w:styleId="Tekstbalonia" w:type="paragraph">
    <w:name w:val="Balloon Text"/>
    <w:basedOn w:val="Normal"/>
    <w:semiHidden/>
    <w:rsid w:val="00410E9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849F1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849F1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50B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0B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0B0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0B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0B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233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169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St-246/2015</izvorni_sadrzaj>
    <derivirana_varijabla naziv="DomainObject.Predmet.OznakaBroj_1">St-246/2015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MERKUR-HRVATSKA d.o.o. za trgovinu i usluge</izvorni_sadrzaj>
    <derivirana_varijabla naziv="DomainObject.Predmet.ProtustrankaFormated_1">  MERKUR-HRVATSKA d.o.o. za trgovinu i usluge</derivirana_varijabla>
  </DomainObject.Predmet.ProtustrankaFormated>
  <DomainObject.Predmet.ProtustrankaFormatedOIB>
    <izvorni_sadrzaj>  MERKUR-HRVATSKA d.o.o. za trgovinu i usluge, OIB 22660999705</izvorni_sadrzaj>
    <derivirana_varijabla naziv="DomainObject.Predmet.ProtustrankaFormatedOIB_1">  MERKUR-HRVATSKA d.o.o. za trgovinu i usluge, OIB 22660999705</derivirana_varijabla>
  </DomainObject.Predmet.ProtustrankaFormatedOIB>
  <DomainObject.Predmet.ProtustrankaFormatedWithAdress>
    <izvorni_sadrzaj> MERKUR-HRVATSKA d.o.o. za trgovinu i usluge, Ivana Keleka 18/A, 10360 Sesvete</izvorni_sadrzaj>
    <derivirana_varijabla naziv="DomainObject.Predmet.ProtustrankaFormatedWithAdress_1"> MERKUR-HRVATSKA d.o.o. za trgovinu i usluge, Ivana Keleka 18/A, 10360 Sesvete</derivirana_varijabla>
  </DomainObject.Predmet.ProtustrankaFormatedWithAdress>
  <DomainObject.Predmet.ProtustrankaFormatedWithAdressOIB>
    <izvorni_sadrzaj> MERKUR-HRVATSKA d.o.o. za trgovinu i usluge, OIB 22660999705, Ivana Keleka 18/A, 10360 Sesvete</izvorni_sadrzaj>
    <derivirana_varijabla naziv="DomainObject.Predmet.ProtustrankaFormatedWithAdressOIB_1"> MERKUR-HRVATSKA d.o.o. za trgovinu i usluge, OIB 22660999705, Ivana Keleka 18/A, 10360 Sesvete</derivirana_varijabla>
  </DomainObject.Predmet.ProtustrankaFormatedWithAdressOIB>
  <DomainObject.Predmet.ProtustrankaWithAdress>
    <izvorni_sadrzaj>MERKUR-HRVATSKA d.o.o. za trgovinu i usluge Ivana Keleka 18/A, 10360 Sesvete</izvorni_sadrzaj>
    <derivirana_varijabla naziv="DomainObject.Predmet.ProtustrankaWithAdress_1">MERKUR-HRVATSKA d.o.o. za trgovinu i usluge Ivana Keleka 18/A, 10360 Sesvete</derivirana_varijabla>
  </DomainObject.Predmet.ProtustrankaWithAdress>
  <DomainObject.Predmet.ProtustrankaWithAdressOIB>
    <izvorni_sadrzaj>MERKUR-HRVATSKA d.o.o. za trgovinu i usluge, OIB 22660999705, Ivana Keleka 18/A, 10360 Sesvete</izvorni_sadrzaj>
    <derivirana_varijabla naziv="DomainObject.Predmet.ProtustrankaWithAdressOIB_1">MERKUR-HRVATSKA d.o.o. za trgovinu i usluge, OIB 22660999705, Ivana Keleka 18/A, 10360 Sesvete</derivirana_varijabla>
  </DomainObject.Predmet.ProtustrankaWithAdressOIB>
  <DomainObject.Predmet.ProtustrankaNazivFormated>
    <izvorni_sadrzaj>MERKUR-HRVATSKA d.o.o. za trgovinu i usluge</izvorni_sadrzaj>
    <derivirana_varijabla naziv="DomainObject.Predmet.ProtustrankaNazivFormated_1">MERKUR-HRVATSKA d.o.o. za trgovinu i usluge</derivirana_varijabla>
  </DomainObject.Predmet.ProtustrankaNazivFormated>
  <DomainObject.Predmet.ProtustrankaNazivFormatedOIB>
    <izvorni_sadrzaj>MERKUR-HRVATSKA d.o.o. za trgovinu i usluge, OIB 22660999705</izvorni_sadrzaj>
    <derivirana_varijabla naziv="DomainObject.Predmet.ProtustrankaNazivFormatedOIB_1">MERKUR-HRVATSKA d.o.o. za trgovinu i usluge, OIB 22660999705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MERKUR-HRVATSKA d.o.o. za trgovinu i usluge</item>
    </izvorni_sadrzaj>
    <derivirana_varijabla naziv="DomainObject.Predmet.ProtuStrankaListFormated_1">
      <item>MERKUR-HRVATSKA d.o.o. za trgovinu i usluge</item>
    </derivirana_varijabla>
  </DomainObject.Predmet.ProtuStrankaListFormated>
  <DomainObject.Predmet.ProtuStrankaListFormatedOIB>
    <izvorni_sadrzaj>
      <item>MERKUR-HRVATSKA d.o.o. za trgovinu i usluge, OIB 22660999705</item>
    </izvorni_sadrzaj>
    <derivirana_varijabla naziv="DomainObject.Predmet.ProtuStrankaListFormatedOIB_1">
      <item>MERKUR-HRVATSKA d.o.o. za trgovinu i usluge, OIB 22660999705</item>
    </derivirana_varijabla>
  </DomainObject.Predmet.ProtuStrankaListFormatedOIB>
  <DomainObject.Predmet.ProtuStrankaListFormatedWithAdress>
    <izvorni_sadrzaj>
      <item>MERKUR-HRVATSKA d.o.o. za trgovinu i usluge, Ivana Keleka 18/A, 10360 Sesvete</item>
    </izvorni_sadrzaj>
    <derivirana_varijabla naziv="DomainObject.Predmet.ProtuStrankaListFormatedWithAdress_1">
      <item>MERKUR-HRVATSKA d.o.o. za trgovinu i usluge, Ivana Keleka 18/A, 10360 Sesvete</item>
    </derivirana_varijabla>
  </DomainObject.Predmet.ProtuStrankaListFormatedWithAdress>
  <DomainObject.Predmet.ProtuStrankaListFormatedWithAdressOIB>
    <izvorni_sadrzaj>
      <item>MERKUR-HRVATSKA d.o.o. za trgovinu i usluge, OIB 22660999705, Ivana Keleka 18/A, 10360 Sesvete</item>
    </izvorni_sadrzaj>
    <derivirana_varijabla naziv="DomainObject.Predmet.ProtuStrankaListFormatedWithAdressOIB_1">
      <item>MERKUR-HRVATSKA d.o.o. za trgovinu i usluge, OIB 22660999705, Ivana Keleka 18/A, 10360 Sesvete</item>
    </derivirana_varijabla>
  </DomainObject.Predmet.ProtuStrankaListFormatedWithAdressOIB>
  <DomainObject.Predmet.ProtuStrankaListNazivFormated>
    <izvorni_sadrzaj>
      <item>MERKUR-HRVATSKA d.o.o. za trgovinu i usluge</item>
    </izvorni_sadrzaj>
    <derivirana_varijabla naziv="DomainObject.Predmet.ProtuStrankaListNazivFormated_1">
      <item>MERKUR-HRVATSKA d.o.o. za trgovinu i usluge</item>
    </derivirana_varijabla>
  </DomainObject.Predmet.ProtuStrankaListNazivFormated>
  <DomainObject.Predmet.ProtuStrankaListNazivFormatedOIB>
    <izvorni_sadrzaj>
      <item>MERKUR-HRVATSKA d.o.o. za trgovinu i usluge, OIB 22660999705</item>
    </izvorni_sadrzaj>
    <derivirana_varijabla naziv="DomainObject.Predmet.ProtuStrankaListNazivFormatedOIB_1">
      <item>MERKUR-HRVATSKA d.o.o. za trgovinu i usluge, OIB 22660999705</item>
    </derivirana_varijabla>
  </DomainObject.Predmet.ProtuStrankaListNazivFormatedOIB>
  <DomainObject.Predmet.OstaliListFormated>
    <izvorni_sadrzaj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  <item>MINISTARSTVO UNUTARNJIH POSLOVA</item>
      <item>Financijska agencija, Služba upisa, Upisničko mjesto Zagreb</item>
      <item>Odvjetničko društvo BRLEČIĆ &amp; partneri, javno trgovačko društvo za obavljanje odvjetničkih poslova</item>
      <item>Dijana Kelerajter</item>
      <item>VUKIĆ, JELUŠIĆ, ŠULINA, STANKOVIĆ, JURCAN &amp; JABUKA odvjetničko društvo s ograničenom odgovornošću</item>
      <item>MRNJAVAC društvo s ograničenom odgovornošću za trgovinu i transport</item>
      <item>DALMARE društvo s ograničenom odgovornošću za trgovinu i usluge</item>
    </izvorni_sadrzaj>
    <derivirana_varijabla naziv="DomainObject.Predmet.OstaliListFormated_1"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  <item>MINISTARSTVO UNUTARNJIH POSLOVA</item>
      <item>Financijska agencija, Služba upisa, Upisničko mjesto Zagreb</item>
      <item>Odvjetničko društvo BRLEČIĆ &amp; partneri, javno trgovačko društvo za obavljanje odvjetničkih poslova</item>
      <item>Dijana Kelerajter</item>
      <item>VUKIĆ, JELUŠIĆ, ŠULINA, STANKOVIĆ, JURCAN &amp; JABUKA odvjetničko društvo s ograničenom odgovornošću</item>
      <item>MRNJAVAC društvo s ograničenom odgovornošću za trgovinu i transport</item>
      <item>DALMARE društvo s ograničenom odgovornošću za trgovinu i usluge</item>
    </derivirana_varijabla>
  </DomainObject.Predmet.OstaliListFormated>
  <DomainObject.Predmet.OstaliListFormatedOIB>
    <izvorni_sadrzaj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odgovornošću, OIB 35913314365</item>
      <item>Tomislav Orehovec, OIB 02009648274</item>
      <item>Krešo Šulj, OIB 07512281925</item>
      <item>OD Vidović &amp; Vidović</item>
      <item>PEWA d.o.o. u stečaju, OIB 39117975699</item>
      <item>Jasmina Lichtenberg, steč. uprav.</item>
      <item>MEĐIMURSKE VODE, OIB 81394716246</item>
      <item>Lidija Sitar - Novak, OIB 60937713942</item>
      <item>Rajka Grcić, OIB 87451189688</item>
      <item>GRAD RIJEKA, OIB 54382731928</item>
      <item>ZOU Knežević i drugi</item>
      <item>Dubravka Kraljić</item>
      <item>Danijela Zoroja</item>
      <item>MERKUR TRGOVINA d.d.</item>
      <item>MAMIĆ PERIĆ REBERSKI RIMAC Odvjetničko društvo, društvo s ograničenom odgovornošću, OIB 32802230502</item>
      <item>VIDOVIĆ &amp; VIDOVIĆ, odvjetničko društvo, OIB 46414052982</item>
      <item>Kruno Turković</item>
      <item>IVAN KUBANOVIĆ</item>
      <item>1. Sanja Topolovac, OIB 17828081305</item>
      <item>2. Katarina Stopić, OIB 94703442362</item>
      <item>3. Sanja Kučko, OIB 15425862399</item>
      <item>4. Ivana Brzuhalski Horvat, OIB 50477233891</item>
      <item>5. Ignac Pasanec, OIB 79941318248</item>
      <item>6. Dalibor Cetina, OIB 73880626571</item>
      <item>7. Tatjana Fanuko, OIB 54926042404</item>
      <item>8. Destri Ferčec, OIB 39938997806</item>
      <item>9. Kristian Frančula, OIB 45761795345</item>
      <item>10. Alja Kolenc Gotal, OIB 39976783875</item>
      <item>11.Tihana Pavlićević, OIB 41561020384</item>
      <item>12. Darko Kocijan, OIB 97814362165</item>
      <item>13. Dario Bajzek, OIB 25524436666</item>
      <item>14. Ivana Babić, OIB 67972693640</item>
      <item>15. Stjepan Babić, OIB 74653121129</item>
      <item>16. Blanka Baković, OIB 11411617851</item>
      <item>17. Krunoslav Baković, OIB 38645116874</item>
      <item>18. Željko Baković, OIB 81336576091</item>
      <item>19. Kristina Čižmešija, OIB 17047869769</item>
      <item>20. Blaženko Dujmenović, OIB 46532858248</item>
      <item>21. Damir Jembrih, OIB 61657373337</item>
      <item>22. Krunoslav Karagić, OIB 58289148235</item>
      <item>23. Vlasta Kezić, OIB 30386304648</item>
      <item>24. Marko Mažar, OIB 56986372324</item>
      <item>25. Željka Novak, OIB 52655461765</item>
      <item>26. Zdenkica Šarac, OIB 41089133299</item>
      <item>27. Damir Zmiša, OIB 78601511691</item>
      <item>28. Karlo Žmauc, OIB 75397611238</item>
      <item>29. Dario Papež, OIB 87554271709</item>
      <item>30. Jere Buva, OIB 19426496399</item>
      <item>31. Robert Furčić, OIB 92325681628</item>
      <item>32. Milan Grubišić, OIB 66038764118</item>
      <item>33. Ivica Gruja, OIB 54304438796</item>
      <item>34. Krešimir Kardum, OIB 26551982890</item>
      <item>35. Branka Krnić, OIB 83032193276</item>
      <item>36. Natalija Malenica, OIB </item>
      <item>37. Krešimir Matić, OIB 30408348779</item>
      <item>38. Mirjana Peran, OIB 56388151112</item>
      <item>39. Mili Reljanović, OIB 43832522963</item>
      <item>40. Diana Slavica, OIB 99631166350</item>
      <item>41. Ana Stančić, OIB 48317679304</item>
      <item>42. Damir Šarić, OIB 81308793429</item>
      <item>43. Igor Šumečki, OIB 11025003521</item>
      <item>44. Bojana Berović, OIB 53764597143</item>
      <item>45. Marijana Dubravica, OIB 60534598981</item>
      <item>46. Ivana Dujić, OIB 84954170536</item>
      <item>47. Ana Livaić, OIB </item>
      <item>48. Boris Nadoveza, OIB 81693393209</item>
      <item>49. Jagoda Radovčić, OIB 26077765854</item>
      <item>50. Jadranka Svirčić, OIB 71616377641</item>
      <item>51. Perica Šarić, OIB 29293868352</item>
      <item>52. Mario Šuperba, OIB 29638747290</item>
      <item>53. Krešimir Loffler, OIB 93986888774</item>
      <item>54. Kristina Behtan, OIB </item>
      <item>55. Snježana Bakran, OIB 35374129674</item>
      <item>56. Danijela Frančić, OIB 44973410322</item>
      <item>57. Nives Gerenčer, OIB 60185202321</item>
      <item>58. Natalija Herman, OIB 99700303319</item>
      <item>59. Branka Kolac, OIB 33596323687</item>
      <item>60. Josip Labazan, OIB 21192864979</item>
      <item>61. Slađana Lesjak, OIB 70104536720</item>
      <item>62. Sandra Mislović, OIB 43944122813</item>
      <item>63. Draženka Sobočan, OIB </item>
      <item>64. Marina Šimek, OIB 20435397641</item>
      <item>65. Marko Trojok, OIB 98023919165</item>
      <item>66. Tomislav Volf, OIB 16251663522</item>
      <item>67. Vanja Žižek, OIB 00122728377</item>
      <item>68. Alenka Bilić, OIB 12386032769</item>
      <item>69. Moris Bolković, OIB 99497381506</item>
      <item>70. Franka Bucić, OIB 59533335171</item>
      <item>71. Zlatko German, OIB 40185730303</item>
      <item>72. Sandra Kolić, OIB 55395915057</item>
      <item>73. Sabina Komparić, OIB 90708921779</item>
      <item>74. Meri Marasović, OIB 02684557197</item>
      <item>75. Davorin Matić, OIB </item>
      <item>76. Sonja Miškulin, OIB 67205638105</item>
      <item>77. Tibor Radin, OIB 87457312290</item>
      <item>78. Jasminka Radoš, OIB 54165570304</item>
      <item>79. Sanja Teković, OIB 95907822649</item>
      <item>80. Drago Vrkljan, OIB 66705962769</item>
      <item>81. Saša Kirin, OIB 76375401635</item>
      <item>82. Ninoslav Dravinac, OIB 79670805305</item>
      <item>83. Josip Fruk, OIB 70612460740</item>
      <item>84. Ivica Kirin, OIB 46629735336</item>
      <item>85. Manda Badenić, OIB 93913616332</item>
      <item>86. Marina Jurić, OIB 39455599855</item>
      <item>87. Biserka Bilić, OIB 29033816560</item>
      <item>88. Marina Lisjak, OIB </item>
      <item>89. Mario Marić, OIB 33816500219</item>
      <item>90. Ivana Parać, OIB 37065726946</item>
      <item>91. Jurica Špoljarec, OIB 29888459151</item>
      <item>92. Rajka Grcić, OIB 87451189688</item>
      <item>93. Zdenko Črnelić, OIB 54309214908</item>
      <item>94. Antica Klarin, OIB 96169408712</item>
      <item>95. Marija Jadrić, OIB 29049205449</item>
      <item>96. Andreja Sabol, OIB 90193203132</item>
      <item>97. Marina Rendulić Kozina, OIB 57857931007</item>
      <item>98. Mijo Ost, OIB 10727964426</item>
      <item>99. Drago Burazer, OIB 11912928051</item>
      <item>100. Miloš Pendl, OIB 93913542628</item>
      <item>101. Mario Cicak, OIB 18484723011</item>
      <item>102. Sanja Jalšovec, OIB 30255395085</item>
      <item>103. Josipa Matoša, OIB 86120213742</item>
      <item>104. Vladimira Lučić, OIB 55491110480</item>
      <item>105. Ankica Bastalić, OIB 85849205026</item>
      <item>106. Dubravka Družić Azenić, OIB 70983449222</item>
      <item>107. Renata Kovačić, OIB </item>
      <item>108. Ana-Marija Nahod, OIB 96833836239</item>
      <item>109. Valentina Ravlić, OIB 74794500883</item>
      <item>110. Ivana Zubatović, OIB 35027905346</item>
      <item>111. Ksenija Trivanović, OIB 42272574945</item>
      <item>112. Ana Rakuša, OIB 19878662154</item>
      <item>113. Sanja Šajatović, OIB 27799505889</item>
      <item>114. Ivana Kovačev, OIB 92907046538</item>
      <item>115. Željka Špadina, OIB 49768074464</item>
      <item>Agencija za osiguranje radničkih potraživanja u slučaju stečaja poslodavca, OIB 04323472109</item>
      <item>MINISTARSTVO UNUTARNJIH POSLOVA, OIB 36162371878</item>
      <item>Financijska agencija, Služba upisa, Upisničko mjesto Zagreb, OIB 85821130368</item>
      <item>Odvjetničko društvo BRLEČIĆ &amp; partneri, javno trgovačko društvo za obavljanje odvjetničkih poslova, OIB 75277763692</item>
      <item>Dijana Kelerajter, OIB 55209280932</item>
      <item>VUKIĆ, JELUŠIĆ, ŠULINA, STANKOVIĆ, JURCAN &amp; JABUKA odvjetničko društvo s ograničenom odgovornošću, OIB 01394705384</item>
      <item>MRNJAVAC društvo s ograničenom odgovornošću za trgovinu i transport, OIB 39503432286</item>
      <item>DALMARE društvo s ograničenom odgovornošću za trgovinu i usluge, OIB 35920050985</item>
    </izvorni_sadrzaj>
    <derivirana_varijabla naziv="DomainObject.Predmet.OstaliListFormatedOIB_1"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odgovornošću, OIB 35913314365</item>
      <item>Tomislav Orehovec, OIB 02009648274</item>
      <item>Krešo Šulj, OIB 07512281925</item>
      <item>OD Vidović &amp; Vidović</item>
      <item>PEWA d.o.o. u stečaju, OIB 39117975699</item>
      <item>Jasmina Lichtenberg, steč. uprav.</item>
      <item>MEĐIMURSKE VODE, OIB 81394716246</item>
      <item>Lidija Sitar - Novak, OIB 60937713942</item>
      <item>Rajka Grcić, OIB 87451189688</item>
      <item>GRAD RIJEKA, OIB 54382731928</item>
      <item>ZOU Knežević i drugi</item>
      <item>Dubravka Kraljić</item>
      <item>Danijela Zoroja</item>
      <item>MERKUR TRGOVINA d.d.</item>
      <item>MAMIĆ PERIĆ REBERSKI RIMAC Odvjetničko društvo, društvo s ograničenom odgovornošću, OIB 32802230502</item>
      <item>VIDOVIĆ &amp; VIDOVIĆ, odvjetničko društvo, OIB 46414052982</item>
      <item>Kruno Turković</item>
      <item>IVAN KUBANOVIĆ</item>
      <item>1. Sanja Topolovac, OIB 17828081305</item>
      <item>2. Katarina Stopić, OIB 94703442362</item>
      <item>3. Sanja Kučko, OIB 15425862399</item>
      <item>4. Ivana Brzuhalski Horvat, OIB 50477233891</item>
      <item>5. Ignac Pasanec, OIB 79941318248</item>
      <item>6. Dalibor Cetina, OIB 73880626571</item>
      <item>7. Tatjana Fanuko, OIB 54926042404</item>
      <item>8. Destri Ferčec, OIB 39938997806</item>
      <item>9. Kristian Frančula, OIB 45761795345</item>
      <item>10. Alja Kolenc Gotal, OIB 39976783875</item>
      <item>11.Tihana Pavlićević, OIB 41561020384</item>
      <item>12. Darko Kocijan, OIB 97814362165</item>
      <item>13. Dario Bajzek, OIB 25524436666</item>
      <item>14. Ivana Babić, OIB 67972693640</item>
      <item>15. Stjepan Babić, OIB 74653121129</item>
      <item>16. Blanka Baković, OIB 11411617851</item>
      <item>17. Krunoslav Baković, OIB 38645116874</item>
      <item>18. Željko Baković, OIB 81336576091</item>
      <item>19. Kristina Čižmešija, OIB 17047869769</item>
      <item>20. Blaženko Dujmenović, OIB 46532858248</item>
      <item>21. Damir Jembrih, OIB 61657373337</item>
      <item>22. Krunoslav Karagić, OIB 58289148235</item>
      <item>23. Vlasta Kezić, OIB 30386304648</item>
      <item>24. Marko Mažar, OIB 56986372324</item>
      <item>25. Željka Novak, OIB 52655461765</item>
      <item>26. Zdenkica Šarac, OIB 41089133299</item>
      <item>27. Damir Zmiša, OIB 78601511691</item>
      <item>28. Karlo Žmauc, OIB 75397611238</item>
      <item>29. Dario Papež, OIB 87554271709</item>
      <item>30. Jere Buva, OIB 19426496399</item>
      <item>31. Robert Furčić, OIB 92325681628</item>
      <item>32. Milan Grubišić, OIB 66038764118</item>
      <item>33. Ivica Gruja, OIB 54304438796</item>
      <item>34. Krešimir Kardum, OIB 26551982890</item>
      <item>35. Branka Krnić, OIB 83032193276</item>
      <item>36. Natalija Malenica, OIB </item>
      <item>37. Krešimir Matić, OIB 30408348779</item>
      <item>38. Mirjana Peran, OIB 56388151112</item>
      <item>39. Mili Reljanović, OIB 43832522963</item>
      <item>40. Diana Slavica, OIB 99631166350</item>
      <item>41. Ana Stančić, OIB 48317679304</item>
      <item>42. Damir Šarić, OIB 81308793429</item>
      <item>43. Igor Šumečki, OIB 11025003521</item>
      <item>44. Bojana Berović, OIB 53764597143</item>
      <item>45. Marijana Dubravica, OIB 60534598981</item>
      <item>46. Ivana Dujić, OIB 84954170536</item>
      <item>47. Ana Livaić, OIB </item>
      <item>48. Boris Nadoveza, OIB 81693393209</item>
      <item>49. Jagoda Radovčić, OIB 26077765854</item>
      <item>50. Jadranka Svirčić, OIB 71616377641</item>
      <item>51. Perica Šarić, OIB 29293868352</item>
      <item>52. Mario Šuperba, OIB 29638747290</item>
      <item>53. Krešimir Loffler, OIB 93986888774</item>
      <item>54. Kristina Behtan, OIB </item>
      <item>55. Snježana Bakran, OIB 35374129674</item>
      <item>56. Danijela Frančić, OIB 44973410322</item>
      <item>57. Nives Gerenčer, OIB 60185202321</item>
      <item>58. Natalija Herman, OIB 99700303319</item>
      <item>59. Branka Kolac, OIB 33596323687</item>
      <item>60. Josip Labazan, OIB 21192864979</item>
      <item>61. Slađana Lesjak, OIB 70104536720</item>
      <item>62. Sandra Mislović, OIB 43944122813</item>
      <item>63. Draženka Sobočan, OIB </item>
      <item>64. Marina Šimek, OIB 20435397641</item>
      <item>65. Marko Trojok, OIB 98023919165</item>
      <item>66. Tomislav Volf, OIB 16251663522</item>
      <item>67. Vanja Žižek, OIB 00122728377</item>
      <item>68. Alenka Bilić, OIB 12386032769</item>
      <item>69. Moris Bolković, OIB 99497381506</item>
      <item>70. Franka Bucić, OIB 59533335171</item>
      <item>71. Zlatko German, OIB 40185730303</item>
      <item>72. Sandra Kolić, OIB 55395915057</item>
      <item>73. Sabina Komparić, OIB 90708921779</item>
      <item>74. Meri Marasović, OIB 02684557197</item>
      <item>75. Davorin Matić, OIB </item>
      <item>76. Sonja Miškulin, OIB 67205638105</item>
      <item>77. Tibor Radin, OIB 87457312290</item>
      <item>78. Jasminka Radoš, OIB 54165570304</item>
      <item>79. Sanja Teković, OIB 95907822649</item>
      <item>80. Drago Vrkljan, OIB 66705962769</item>
      <item>81. Saša Kirin, OIB 76375401635</item>
      <item>82. Ninoslav Dravinac, OIB 79670805305</item>
      <item>83. Josip Fruk, OIB 70612460740</item>
      <item>84. Ivica Kirin, OIB 46629735336</item>
      <item>85. Manda Badenić, OIB 93913616332</item>
      <item>86. Marina Jurić, OIB 39455599855</item>
      <item>87. Biserka Bilić, OIB 29033816560</item>
      <item>88. Marina Lisjak, OIB </item>
      <item>89. Mario Marić, OIB 33816500219</item>
      <item>90. Ivana Parać, OIB 37065726946</item>
      <item>91. Jurica Špoljarec, OIB 29888459151</item>
      <item>92. Rajka Grcić, OIB 87451189688</item>
      <item>93. Zdenko Črnelić, OIB 54309214908</item>
      <item>94. Antica Klarin, OIB 96169408712</item>
      <item>95. Marija Jadrić, OIB 29049205449</item>
      <item>96. Andreja Sabol, OIB 90193203132</item>
      <item>97. Marina Rendulić Kozina, OIB 57857931007</item>
      <item>98. Mijo Ost, OIB 10727964426</item>
      <item>99. Drago Burazer, OIB 11912928051</item>
      <item>100. Miloš Pendl, OIB 93913542628</item>
      <item>101. Mario Cicak, OIB 18484723011</item>
      <item>102. Sanja Jalšovec, OIB 30255395085</item>
      <item>103. Josipa Matoša, OIB 86120213742</item>
      <item>104. Vladimira Lučić, OIB 55491110480</item>
      <item>105. Ankica Bastalić, OIB 85849205026</item>
      <item>106. Dubravka Družić Azenić, OIB 70983449222</item>
      <item>107. Renata Kovačić, OIB </item>
      <item>108. Ana-Marija Nahod, OIB 96833836239</item>
      <item>109. Valentina Ravlić, OIB 74794500883</item>
      <item>110. Ivana Zubatović, OIB 35027905346</item>
      <item>111. Ksenija Trivanović, OIB 42272574945</item>
      <item>112. Ana Rakuša, OIB 19878662154</item>
      <item>113. Sanja Šajatović, OIB 27799505889</item>
      <item>114. Ivana Kovačev, OIB 92907046538</item>
      <item>115. Željka Špadina, OIB 49768074464</item>
      <item>Agencija za osiguranje radničkih potraživanja u slučaju stečaja poslodavca, OIB 04323472109</item>
      <item>MINISTARSTVO UNUTARNJIH POSLOVA, OIB 36162371878</item>
      <item>Financijska agencija, Služba upisa, Upisničko mjesto Zagreb, OIB 85821130368</item>
      <item>Odvjetničko društvo BRLEČIĆ &amp; partneri, javno trgovačko društvo za obavljanje odvjetničkih poslova, OIB 75277763692</item>
      <item>Dijana Kelerajter, OIB 55209280932</item>
      <item>VUKIĆ, JELUŠIĆ, ŠULINA, STANKOVIĆ, JURCAN &amp; JABUKA odvjetničko društvo s ograničenom odgovornošću, OIB 01394705384</item>
      <item>MRNJAVAC društvo s ograničenom odgovornošću za trgovinu i transport, OIB 39503432286</item>
      <item>DALMARE društvo s ograničenom odgovornošću za trgovinu i usluge, OIB 35920050985</item>
    </derivirana_varijabla>
  </DomainObject.Predmet.OstaliListFormatedOIB>
  <DomainObject.Predmet.OstaliListFormatedWithAdress>
    <izvorni_sadrzaj>
      <item>RH, MF, Porezna uprava, Av. Dubrovnik 32, 10000 Zagreb</item>
      <item>RH, Ministarstvo pravosuđa, Ul. grada Vukovara 49, 10000 Zagreb</item>
      <item>Županijsko državno odvjetništvo u Zagrebu</item>
      <item>Općinski sud u Zadru, zemljišno-knjižni odjel, x, 23000 Zadar</item>
      <item>Općinski građanski sud u Zagrebu, Stalna služba u Sesvetama</item>
      <item>Općinski građanski sud u Zagrebu, Stalna služba u Sesvetama, Zagrebačka 22, 10360 Sesvete</item>
      <item>Odvjetničko društvo Leko i partneri društvo s ograničenom odgovornošću, Domagojeva 18, Zagreb</item>
      <item>Tomislav Orehovec, Ulica Tadije Smičiklasa 18, 10000 Zagreb</item>
      <item>Krešo Šulj, Ulica Ivana Žbulja 15, 40320 Sveta Marija</item>
      <item>OD Vidović &amp; Vidović, Kratka 2/I, 42000 Varaždin</item>
      <item>PEWA d.o.o. u stečaju, Ravenska 8, 52100 Pula</item>
      <item>Jasmina Lichtenberg, steč. uprav., Ravenska 8, 52100 Pula</item>
      <item>MEĐIMURSKE VODE, Matice hrvatske 10, 40000 Čakovec</item>
      <item>Lidija Sitar - Novak, Frankopanska 49, 40315 Mursko Središće</item>
      <item>Rajka Grcić, Ul. Ladislava Šabana 30, 10360 Sesvete</item>
      <item>GRAD RIJEKA, Korzo 16, 51000 Rijeka</item>
      <item>ZOU Knežević i drugi, Ribarska 4, 51000 Rijeka</item>
      <item>Dubravka Kraljić, Sajmišna 2, 40000 Mala Subotica</item>
      <item>Danijela Zoroja, Ludbreška 4, 42202 Štefanec</item>
      <item>MERKUR TRGOVINA d.d., Cesta na Okroglo 7, 4202 Naklo</item>
      <item>MAMIĆ PERIĆ REBERSKI RIMAC Odvjetničko društvo, društvo s ograničenom odgovornošću, Radnička cesta 80, 10000 Zagreb</item>
      <item>VIDOVIĆ &amp; VIDOVIĆ, odvjetničko društvo, Kratka ulica 2/I, 42000 Varaždin</item>
      <item>Kruno Turković, Mostečka 16, 42204 Turčin</item>
      <item>IVAN KUBANOVIĆ, Gandhijeva 7, 10000 Zagreb</item>
      <item>1. Sanja Topolovac, Jasenovačka Ulica 16, 10000 Zagreb</item>
      <item>2. Katarina Stopić, Ulica Roberta Močiljanina 5, 10000 Zagreb</item>
      <item>3. Sanja Kučko, Podjezerska Ulica 10, 10362 Planina Gornja</item>
      <item>4. Ivana Brzuhalski Horvat, Kolodvorska Ulica 3, 40000 Čakovec</item>
      <item>5. Ignac Pasanec, Ulica Hrvatskog Proljeća 43, 10000 Zagreb</item>
      <item>6. Dalibor Cetina, Ulica Monte Paradiso 30, 52100 Pula</item>
      <item>7. Tatjana Fanuko, Bunarska Cesta 13, 52100 Pula</item>
      <item>8. Destri Ferčec, Vintijan 59, 52100 Vintijan</item>
      <item>9. Kristian Frančula, Ul. Bože Gumpca 32, 52100 Pula</item>
      <item>10. Alja Kolenc Gotal, Paduljski Put 19, 52100 Pula</item>
      <item>11.Tihana Pavlićević, Carlijeva Ulica 39, 52100 Pula</item>
      <item>12. Darko Kocijan, Savska Ulica 25, 10361 Sop</item>
      <item>13. Dario Bajzek, Ulica Ivana Pl. Zajca 15, 40000 Čakovec</item>
      <item>14. Ivana Babić, Ulica Jakova Gotovca 5, 10360 Sesvete</item>
      <item>15. Stjepan Babić, Sesvetska Ulica 37, 10362 Planina Gornja</item>
      <item>16. Blanka Baković, Stjepana Horvatića 1, 10360 Ivanja Reka</item>
      <item>17. Krunoslav Baković, Cvjetna Ulica 8, 10362 Paruževina</item>
      <item>18. Željko Baković, Ulica Josipa Kozarca 100, 44322 Lipovljani</item>
      <item>19. Kristina Čižmešija, Ćirilometodska Ulica 22, 10430 Samobor</item>
      <item>20. Blaženko Dujmenović, Vinogradska Ulica 13, 44000 Sisak</item>
      <item>21. Damir Jembrih, Mrnjaki 3, 10000 Zagreb</item>
      <item>22. Krunoslav Karagić, Omladinska Ulica 10, 10431 Brezje</item>
      <item>23. Vlasta Kezić, Ulica Naste Rojc 8, 10360 Sesvete</item>
      <item>24. Marko Mažar, Ulica Svetog Martina 12, 10361 Cerje</item>
      <item>25. Željka Novak, Selnica Psarjevačka 4, 10380 Selnica Psarjevačka</item>
      <item>26. Zdenkica Šarac, Gornjopoljska Ulica 18, 10360 Sesvete</item>
      <item>27. Damir Zmiša, Donja Drenova 8, 10382 Donja Drenova</item>
      <item>28. Karlo Žmauc, Ulica Slavoljuba Bulvana 20, 10000 Zagreb</item>
      <item>29. Dario Papež, Ulica Varoš 8, 44317 Stružec</item>
      <item>30. Jere Buva, Grubišići 70, 22000 Bilice</item>
      <item>31. Robert Furčić, Put Tanaje 3, 22000 Šibenik</item>
      <item>32. Milan Grubišić, Trg Andrije Hebranga 8, 22000 Šibenik</item>
      <item>33. Ivica Gruja, Ivana Meštrovića 26, 22000 Šibenik</item>
      <item>34. Krešimir Kardum, Istarska Ulica 56, 22000 Šibenik</item>
      <item>35. Branka Krnić, Gornji Krnići 25, 22221 Konjevrate</item>
      <item>36. Natalija Malenica, Cesta Šibenik-Perković 20, 22000 Danilo Biranj</item>
      <item>37. Krešimir Matić, Kornatska 58, 22000 Šibenik</item>
      <item>38. Mirjana Peran, Donja Grebaštica 30, 22000 Grebaštica</item>
      <item>39. Mili Reljanović, Put 1. Šibenskog Partiz.odreda 28, 22000 Šibenik</item>
      <item>40. Diana Slavica, Slavice 19, 22000 Bilice</item>
      <item>41. Ana Stančić, Ul.8.udarne Dalmat.brigade 24, 22000 Šibenik</item>
      <item>42. Damir Šarić, Trtarska 15 A, 22000 Šibenik</item>
      <item>43. Igor Šumečki, Bana Josipa Jelačića 13 F, 22000 Šibenik</item>
      <item>44. Bojana Berović, Jasenovo 23, 22000 Žaborić</item>
      <item>45. Marijana Dubravica, Stankovci 32, 23422 Stankovci</item>
      <item>46. Ivana Dujić, Prokljanska 55, 22000 Šibenik</item>
      <item>47. Ana Livaić, Ante Španje 36A, 22211 Vodice</item>
      <item>48. Boris Nadoveza, Ivana Meštrovića 62, 22000 Šibenik</item>
      <item>49. Jagoda Radovčić, Zadarska 32, 22000 Šibenik</item>
      <item>50. Jadranka Svirčić, Rešačka 8, 22000 Brodarica</item>
      <item>51. Perica Šarić, Grubišići 75, 22000 Bilice</item>
      <item>52. Mario Šuperba, Cesta Šibenik-split 82, 22000 Donje Polje</item>
      <item>53. Krešimir Loffler, Selčinska Ulica 28 A, 10360 Sesvete</item>
      <item>54. Kristina Behtan, Suhodol Zelinski 18A, 10382 Donja Zelina</item>
      <item>55. Snježana Bakran, Ulica Stjepana Radića 11, 10382 Donja Zelina</item>
      <item>56. Danijela Frančić, Ulica Nikole Tesle 12, 40000 Štefanec</item>
      <item>57. Nives Gerenčer, Ulica Ivana Pl. Zajca 33, 40000 Čakovec</item>
      <item>58. Natalija Herman, Vučetinec 173, 40000 Vučetinec</item>
      <item>59. Branka Kolac, Valenta Morandinija 3, 40000 Čakovec</item>
      <item>60. Josip Labazan, Ulica Antuna Mihanovića 2 A, 40000 Pribislavec</item>
      <item>61. Slađana Lesjak, Ulica Otona Župančića 5, 40000 Čakovec</item>
      <item>62. Sandra Mislović, Ulica Domovinskih Žrtava 28, 40000 Čakovec</item>
      <item>63. Draženka Sobočan, Ivana Plemenitog Zajca 45, 40000 Čakovec</item>
      <item>64. Marina Šimek, Varaždinska Ulica 69, 42242 Tužno</item>
      <item>65. Marko Trojok, Slakovec 84, 40000 Slakovec</item>
      <item>66. Tomislav Volf, Kalnička 29, 40000 Čakovec</item>
      <item>67. Vanja Žižek, Ulica Dr. Vlatka Mačeka 33, 40000 Čakovec</item>
      <item>68. Alenka Bilić, Ulica Borik 27, 52100 Pula</item>
      <item>69. Moris Bolković, Dalmatinska 57, 52207 Rakalj</item>
      <item>70. Franka Bucić, Osječka Ulica 22, 52100 Pula</item>
      <item>71. Zlatko German, Studenčeva Ulica 26, 52100 Pula</item>
      <item>72. Sandra Kolić, Glavani 29, 52207 Glavani</item>
      <item>73. Sabina Komparić, Palisina Ulica 13, 52100 Pula</item>
      <item>74. Meri Marasović, Osječka 11, 52100 Pula</item>
      <item>75. Davorin Matić, Pineta 23A, 52100 Valbandon</item>
      <item>76. Sonja Miškulin, Ulica Velog Jože 6, 52100 Pula</item>
      <item>77. Tibor Radin, Kvart Mimoza 3, 52100 Valbandon</item>
      <item>78. Jasminka Radoš, Ulica Velog Jože 10, 52100 Pula</item>
      <item>79. Sanja Teković, Mate Balote 47, 52207 Rakalj</item>
      <item>80. Drago Vrkljan, Kučine 23, 52100 Vinkuran</item>
      <item>81. Saša Kirin, POLJANICA 88 D (ranije: PEŠĆENICA, KOLODVORSKA, 88 D), 44272 Pešćenica</item>
      <item>82. Ninoslav Dravinac, Ivanjorečka Cesta 112, 10360 Ivanja Reka</item>
      <item>83. Josip Fruk, Bosna 8, 10380 Bosna</item>
      <item>84. Ivica Kirin, Poljanica 88 D, 44272 Pešćenica</item>
      <item>85. Manda Badenić, Kanarinska Ulica 74, 10000 Zagreb</item>
      <item>86. Marina Jurić, Podotočje Gornje 53/2, 10410 Gornje Podotočje</item>
      <item>87. Biserka Bilić, Ulica Hrvatskog Proljeća 26, 10000 Zagreb</item>
      <item>88. Marina Lisjak, Mije Silobod Bolšića 4, 10000 Zagreb</item>
      <item>89. Mario Marić, Ulica Hrvatskog Proljeća 40, 10000 Zagreb</item>
      <item>90. Ivana Parać, Sobolski Put 5, 10000 Zagreb</item>
      <item>91. Jurica Špoljarec, Špoljarci 3, 10000 Zagreb</item>
      <item>92. Rajka Grcić, Ulica Ladislava Šabana 30, 10360 Sesvete</item>
      <item>93. Zdenko Črnelić, Kraljevec Na Sutli 2, 49294 Kraljevec Na Sutli</item>
      <item>94. Antica Klarin, Ulica Stjepana Radića 42 A, 23000 Zadar</item>
      <item>95. Marija Jadrić, Riječka 1 A, 22213 Pirovac</item>
      <item>96. Andreja Sabol, Ulica Milke Trnine 17, 40000 Čakovec</item>
      <item>97. Marina Rendulić Kozina, Maksimirsko Naselje Ii. 4, 10000 Zagreb</item>
      <item>98. Mijo Ost, Sesvetska c. 16, 10360 Sesvete</item>
      <item>99. Drago Burazer, Ulica Vida Došena 24, 10000 Zagreb</item>
      <item>100. Miloš Pendl, Ulica Ljerke Šram 2, 10000 Zagreb</item>
      <item>101. Mario Cicak, Franje Puđaka 28/1, 10360 Sesvete</item>
      <item>102. Sanja Jalšovec, Radnička 74, 40000 Savska Ves</item>
      <item>103. Josipa Matoša, Zasadbreg 188 A, 40000 Zasadbreg</item>
      <item>104. Vladimira Lučić, Ulica Matije Gupca 50, 10290 Zaprešić</item>
      <item>105. Ankica Bastalić, Bastalićeva Ulica Ii. 2, 10363 Moravče</item>
      <item>106. Dubravka Družić Azenić, Rebro 36/18, 10360 Sesvete</item>
      <item>107. Renata Kovačić, Matije Gupca 36, 10380 Sveti Ivan Zelina</item>
      <item>108. Ana-Marija Nahod, Lička Ulica 4, 10360 Soblinec</item>
      <item>109. Valentina Ravlić, I. Odvojak Josipa Barberića 4, 10361 Čista Mlaka</item>
      <item>110. Ivana Zubatović, Ulica Slavka Tomerlina 12 A, 10360 Sesvete</item>
      <item>111. Ksenija Trivanović, Ulica Hrvatskog Preporoda 67 B, 10370 Dugo Selo</item>
      <item>112. Ana Rakuša, Vučetićev Prilaz 3, 10000 Zagreb</item>
      <item>113. Sanja Šajatović, Ližnjan 25, 52204 Ližnjan</item>
      <item>114. Ivana Kovačev, Požeška 6, 21000 Split</item>
      <item>115. Željka Špadina, Vlašić 51, 22240 Dubrava Kod Tisna</item>
      <item>Agencija za osiguranje radničkih potraživanja u slučaju stečaja poslodavca, Frankopanska 11, 10000 Zagreb</item>
      <item>MINISTARSTVO UNUTARNJIH POSLOVA, Heinzelova 98, 10000 Zagreb</item>
      <item>Financijska agencija, Služba upisa, Upisničko mjesto Zagreb, Šoštarićeva 2, 10000 Zagreb</item>
      <item>Odvjetničko društvo BRLEČIĆ &amp; partneri, javno trgovačko društvo za obavljanje odvjetničkih poslova, Optujska ulica 25/1, 42000 Varaždin</item>
      <item>Dijana Kelerajter, Ulica Franje Punčeca 8a, 40000 Čakovec</item>
      <item>VUKIĆ, JELUŠIĆ, ŠULINA, STANKOVIĆ, JURCAN &amp; JABUKA odvjetničko društvo s ograničenom odgovornošću, Nikole Tesle 9, 51000 Rijeka</item>
      <item>MRNJAVAC društvo s ograničenom odgovornošću za trgovinu i transport, Frlanska cesta 3/A, 51211 Matulji</item>
      <item>DALMARE društvo s ograničenom odgovornošću za trgovinu i usluge, Velimira Škorpika 23, 22000 Šibenik</item>
    </izvorni_sadrzaj>
    <derivirana_varijabla naziv="DomainObject.Predmet.OstaliListFormatedWithAdress_1">
      <item>RH, MF, Porezna uprava, Av. Dubrovnik 32, 10000 Zagreb</item>
      <item>RH, Ministarstvo pravosuđa, Ul. grada Vukovara 49, 10000 Zagreb</item>
      <item>Županijsko državno odvjetništvo u Zagrebu</item>
      <item>Općinski sud u Zadru, zemljišno-knjižni odjel, x, 23000 Zadar</item>
      <item>Općinski građanski sud u Zagrebu, Stalna služba u Sesvetama</item>
      <item>Općinski građanski sud u Zagrebu, Stalna služba u Sesvetama, Zagrebačka 22, 10360 Sesvete</item>
      <item>Odvjetničko društvo Leko i partneri društvo s ograničenom odgovornošću, Domagojeva 18, Zagreb</item>
      <item>Tomislav Orehovec, Ulica Tadije Smičiklasa 18, 10000 Zagreb</item>
      <item>Krešo Šulj, Ulica Ivana Žbulja 15, 40320 Sveta Marija</item>
      <item>OD Vidović &amp; Vidović, Kratka 2/I, 42000 Varaždin</item>
      <item>PEWA d.o.o. u stečaju, Ravenska 8, 52100 Pula</item>
      <item>Jasmina Lichtenberg, steč. uprav., Ravenska 8, 52100 Pula</item>
      <item>MEĐIMURSKE VODE, Matice hrvatske 10, 40000 Čakovec</item>
      <item>Lidija Sitar - Novak, Frankopanska 49, 40315 Mursko Središće</item>
      <item>Rajka Grcić, Ul. Ladislava Šabana 30, 10360 Sesvete</item>
      <item>GRAD RIJEKA, Korzo 16, 51000 Rijeka</item>
      <item>ZOU Knežević i drugi, Ribarska 4, 51000 Rijeka</item>
      <item>Dubravka Kraljić, Sajmišna 2, 40000 Mala Subotica</item>
      <item>Danijela Zoroja, Ludbreška 4, 42202 Štefanec</item>
      <item>MERKUR TRGOVINA d.d., Cesta na Okroglo 7, 4202 Naklo</item>
      <item>MAMIĆ PERIĆ REBERSKI RIMAC Odvjetničko društvo, društvo s ograničenom odgovornošću, Radnička cesta 80, 10000 Zagreb</item>
      <item>VIDOVIĆ &amp; VIDOVIĆ, odvjetničko društvo, Kratka ulica 2/I, 42000 Varaždin</item>
      <item>Kruno Turković, Mostečka 16, 42204 Turčin</item>
      <item>IVAN KUBANOVIĆ, Gandhijeva 7, 10000 Zagreb</item>
      <item>1. Sanja Topolovac, Jasenovačka Ulica 16, 10000 Zagreb</item>
      <item>2. Katarina Stopić, Ulica Roberta Močiljanina 5, 10000 Zagreb</item>
      <item>3. Sanja Kučko, Podjezerska Ulica 10, 10362 Planina Gornja</item>
      <item>4. Ivana Brzuhalski Horvat, Kolodvorska Ulica 3, 40000 Čakovec</item>
      <item>5. Ignac Pasanec, Ulica Hrvatskog Proljeća 43, 10000 Zagreb</item>
      <item>6. Dalibor Cetina, Ulica Monte Paradiso 30, 52100 Pula</item>
      <item>7. Tatjana Fanuko, Bunarska Cesta 13, 52100 Pula</item>
      <item>8. Destri Ferčec, Vintijan 59, 52100 Vintijan</item>
      <item>9. Kristian Frančula, Ul. Bože Gumpca 32, 52100 Pula</item>
      <item>10. Alja Kolenc Gotal, Paduljski Put 19, 52100 Pula</item>
      <item>11.Tihana Pavlićević, Carlijeva Ulica 39, 52100 Pula</item>
      <item>12. Darko Kocijan, Savska Ulica 25, 10361 Sop</item>
      <item>13. Dario Bajzek, Ulica Ivana Pl. Zajca 15, 40000 Čakovec</item>
      <item>14. Ivana Babić, Ulica Jakova Gotovca 5, 10360 Sesvete</item>
      <item>15. Stjepan Babić, Sesvetska Ulica 37, 10362 Planina Gornja</item>
      <item>16. Blanka Baković, Stjepana Horvatića 1, 10360 Ivanja Reka</item>
      <item>17. Krunoslav Baković, Cvjetna Ulica 8, 10362 Paruževina</item>
      <item>18. Željko Baković, Ulica Josipa Kozarca 100, 44322 Lipovljani</item>
      <item>19. Kristina Čižmešija, Ćirilometodska Ulica 22, 10430 Samobor</item>
      <item>20. Blaženko Dujmenović, Vinogradska Ulica 13, 44000 Sisak</item>
      <item>21. Damir Jembrih, Mrnjaki 3, 10000 Zagreb</item>
      <item>22. Krunoslav Karagić, Omladinska Ulica 10, 10431 Brezje</item>
      <item>23. Vlasta Kezić, Ulica Naste Rojc 8, 10360 Sesvete</item>
      <item>24. Marko Mažar, Ulica Svetog Martina 12, 10361 Cerje</item>
      <item>25. Željka Novak, Selnica Psarjevačka 4, 10380 Selnica Psarjevačka</item>
      <item>26. Zdenkica Šarac, Gornjopoljska Ulica 18, 10360 Sesvete</item>
      <item>27. Damir Zmiša, Donja Drenova 8, 10382 Donja Drenova</item>
      <item>28. Karlo Žmauc, Ulica Slavoljuba Bulvana 20, 10000 Zagreb</item>
      <item>29. Dario Papež, Ulica Varoš 8, 44317 Stružec</item>
      <item>30. Jere Buva, Grubišići 70, 22000 Bilice</item>
      <item>31. Robert Furčić, Put Tanaje 3, 22000 Šibenik</item>
      <item>32. Milan Grubišić, Trg Andrije Hebranga 8, 22000 Šibenik</item>
      <item>33. Ivica Gruja, Ivana Meštrovića 26, 22000 Šibenik</item>
      <item>34. Krešimir Kardum, Istarska Ulica 56, 22000 Šibenik</item>
      <item>35. Branka Krnić, Gornji Krnići 25, 22221 Konjevrate</item>
      <item>36. Natalija Malenica, Cesta Šibenik-Perković 20, 22000 Danilo Biranj</item>
      <item>37. Krešimir Matić, Kornatska 58, 22000 Šibenik</item>
      <item>38. Mirjana Peran, Donja Grebaštica 30, 22000 Grebaštica</item>
      <item>39. Mili Reljanović, Put 1. Šibenskog Partiz.odreda 28, 22000 Šibenik</item>
      <item>40. Diana Slavica, Slavice 19, 22000 Bilice</item>
      <item>41. Ana Stančić, Ul.8.udarne Dalmat.brigade 24, 22000 Šibenik</item>
      <item>42. Damir Šarić, Trtarska 15 A, 22000 Šibenik</item>
      <item>43. Igor Šumečki, Bana Josipa Jelačića 13 F, 22000 Šibenik</item>
      <item>44. Bojana Berović, Jasenovo 23, 22000 Žaborić</item>
      <item>45. Marijana Dubravica, Stankovci 32, 23422 Stankovci</item>
      <item>46. Ivana Dujić, Prokljanska 55, 22000 Šibenik</item>
      <item>47. Ana Livaić, Ante Španje 36A, 22211 Vodice</item>
      <item>48. Boris Nadoveza, Ivana Meštrovića 62, 22000 Šibenik</item>
      <item>49. Jagoda Radovčić, Zadarska 32, 22000 Šibenik</item>
      <item>50. Jadranka Svirčić, Rešačka 8, 22000 Brodarica</item>
      <item>51. Perica Šarić, Grubišići 75, 22000 Bilice</item>
      <item>52. Mario Šuperba, Cesta Šibenik-split 82, 22000 Donje Polje</item>
      <item>53. Krešimir Loffler, Selčinska Ulica 28 A, 10360 Sesvete</item>
      <item>54. Kristina Behtan, Suhodol Zelinski 18A, 10382 Donja Zelina</item>
      <item>55. Snježana Bakran, Ulica Stjepana Radića 11, 10382 Donja Zelina</item>
      <item>56. Danijela Frančić, Ulica Nikole Tesle 12, 40000 Štefanec</item>
      <item>57. Nives Gerenčer, Ulica Ivana Pl. Zajca 33, 40000 Čakovec</item>
      <item>58. Natalija Herman, Vučetinec 173, 40000 Vučetinec</item>
      <item>59. Branka Kolac, Valenta Morandinija 3, 40000 Čakovec</item>
      <item>60. Josip Labazan, Ulica Antuna Mihanovića 2 A, 40000 Pribislavec</item>
      <item>61. Slađana Lesjak, Ulica Otona Župančića 5, 40000 Čakovec</item>
      <item>62. Sandra Mislović, Ulica Domovinskih Žrtava 28, 40000 Čakovec</item>
      <item>63. Draženka Sobočan, Ivana Plemenitog Zajca 45, 40000 Čakovec</item>
      <item>64. Marina Šimek, Varaždinska Ulica 69, 42242 Tužno</item>
      <item>65. Marko Trojok, Slakovec 84, 40000 Slakovec</item>
      <item>66. Tomislav Volf, Kalnička 29, 40000 Čakovec</item>
      <item>67. Vanja Žižek, Ulica Dr. Vlatka Mačeka 33, 40000 Čakovec</item>
      <item>68. Alenka Bilić, Ulica Borik 27, 52100 Pula</item>
      <item>69. Moris Bolković, Dalmatinska 57, 52207 Rakalj</item>
      <item>70. Franka Bucić, Osječka Ulica 22, 52100 Pula</item>
      <item>71. Zlatko German, Studenčeva Ulica 26, 52100 Pula</item>
      <item>72. Sandra Kolić, Glavani 29, 52207 Glavani</item>
      <item>73. Sabina Komparić, Palisina Ulica 13, 52100 Pula</item>
      <item>74. Meri Marasović, Osječka 11, 52100 Pula</item>
      <item>75. Davorin Matić, Pineta 23A, 52100 Valbandon</item>
      <item>76. Sonja Miškulin, Ulica Velog Jože 6, 52100 Pula</item>
      <item>77. Tibor Radin, Kvart Mimoza 3, 52100 Valbandon</item>
      <item>78. Jasminka Radoš, Ulica Velog Jože 10, 52100 Pula</item>
      <item>79. Sanja Teković, Mate Balote 47, 52207 Rakalj</item>
      <item>80. Drago Vrkljan, Kučine 23, 52100 Vinkuran</item>
      <item>81. Saša Kirin, POLJANICA 88 D (ranije: PEŠĆENICA, KOLODVORSKA, 88 D), 44272 Pešćenica</item>
      <item>82. Ninoslav Dravinac, Ivanjorečka Cesta 112, 10360 Ivanja Reka</item>
      <item>83. Josip Fruk, Bosna 8, 10380 Bosna</item>
      <item>84. Ivica Kirin, Poljanica 88 D, 44272 Pešćenica</item>
      <item>85. Manda Badenić, Kanarinska Ulica 74, 10000 Zagreb</item>
      <item>86. Marina Jurić, Podotočje Gornje 53/2, 10410 Gornje Podotočje</item>
      <item>87. Biserka Bilić, Ulica Hrvatskog Proljeća 26, 10000 Zagreb</item>
      <item>88. Marina Lisjak, Mije Silobod Bolšića 4, 10000 Zagreb</item>
      <item>89. Mario Marić, Ulica Hrvatskog Proljeća 40, 10000 Zagreb</item>
      <item>90. Ivana Parać, Sobolski Put 5, 10000 Zagreb</item>
      <item>91. Jurica Špoljarec, Špoljarci 3, 10000 Zagreb</item>
      <item>92. Rajka Grcić, Ulica Ladislava Šabana 30, 10360 Sesvete</item>
      <item>93. Zdenko Črnelić, Kraljevec Na Sutli 2, 49294 Kraljevec Na Sutli</item>
      <item>94. Antica Klarin, Ulica Stjepana Radića 42 A, 23000 Zadar</item>
      <item>95. Marija Jadrić, Riječka 1 A, 22213 Pirovac</item>
      <item>96. Andreja Sabol, Ulica Milke Trnine 17, 40000 Čakovec</item>
      <item>97. Marina Rendulić Kozina, Maksimirsko Naselje Ii. 4, 10000 Zagreb</item>
      <item>98. Mijo Ost, Sesvetska c. 16, 10360 Sesvete</item>
      <item>99. Drago Burazer, Ulica Vida Došena 24, 10000 Zagreb</item>
      <item>100. Miloš Pendl, Ulica Ljerke Šram 2, 10000 Zagreb</item>
      <item>101. Mario Cicak, Franje Puđaka 28/1, 10360 Sesvete</item>
      <item>102. Sanja Jalšovec, Radnička 74, 40000 Savska Ves</item>
      <item>103. Josipa Matoša, Zasadbreg 188 A, 40000 Zasadbreg</item>
      <item>104. Vladimira Lučić, Ulica Matije Gupca 50, 10290 Zaprešić</item>
      <item>105. Ankica Bastalić, Bastalićeva Ulica Ii. 2, 10363 Moravče</item>
      <item>106. Dubravka Družić Azenić, Rebro 36/18, 10360 Sesvete</item>
      <item>107. Renata Kovačić, Matije Gupca 36, 10380 Sveti Ivan Zelina</item>
      <item>108. Ana-Marija Nahod, Lička Ulica 4, 10360 Soblinec</item>
      <item>109. Valentina Ravlić, I. Odvojak Josipa Barberića 4, 10361 Čista Mlaka</item>
      <item>110. Ivana Zubatović, Ulica Slavka Tomerlina 12 A, 10360 Sesvete</item>
      <item>111. Ksenija Trivanović, Ulica Hrvatskog Preporoda 67 B, 10370 Dugo Selo</item>
      <item>112. Ana Rakuša, Vučetićev Prilaz 3, 10000 Zagreb</item>
      <item>113. Sanja Šajatović, Ližnjan 25, 52204 Ližnjan</item>
      <item>114. Ivana Kovačev, Požeška 6, 21000 Split</item>
      <item>115. Željka Špadina, Vlašić 51, 22240 Dubrava Kod Tisna</item>
      <item>Agencija za osiguranje radničkih potraživanja u slučaju stečaja poslodavca, Frankopanska 11, 10000 Zagreb</item>
      <item>MINISTARSTVO UNUTARNJIH POSLOVA, Heinzelova 98, 10000 Zagreb</item>
      <item>Financijska agencija, Služba upisa, Upisničko mjesto Zagreb, Šoštarićeva 2, 10000 Zagreb</item>
      <item>Odvjetničko društvo BRLEČIĆ &amp; partneri, javno trgovačko društvo za obavljanje odvjetničkih poslova, Optujska ulica 25/1, 42000 Varaždin</item>
      <item>Dijana Kelerajter, Ulica Franje Punčeca 8a, 40000 Čakovec</item>
      <item>VUKIĆ, JELUŠIĆ, ŠULINA, STANKOVIĆ, JURCAN &amp; JABUKA odvjetničko društvo s ograničenom odgovornošću, Nikole Tesle 9, 51000 Rijeka</item>
      <item>MRNJAVAC društvo s ograničenom odgovornošću za trgovinu i transport, Frlanska cesta 3/A, 51211 Matulji</item>
      <item>DALMARE društvo s ograničenom odgovornošću za trgovinu i usluge, Velimira Škorpika 23, 22000 Šibenik</item>
    </derivirana_varijabla>
  </DomainObject.Predmet.OstaliListFormatedWithAdress>
  <DomainObject.Predmet.OstaliListFormatedWithAdressOIB>
    <izvorni_sadrzaj>
      <item>RH, MF, Porezna uprava, Av. Dubrovnik 32, 10000 Zagreb</item>
      <item>RH, Ministarstvo pravosuđa, Ul. grada Vukovara 49, 10000 Zagreb</item>
      <item>Županijsko državno odvjetništvo u Zagrebu</item>
      <item>Općinski sud u Zadru, zemljišno-knjižni odjel, x, 23000 Zadar</item>
      <item>Općinski građanski sud u Zagrebu, Stalna služba u Sesvetama</item>
      <item>Općinski građanski sud u Zagrebu, Stalna služba u Sesvetama, Zagrebačka 22, 10360 Sesvete</item>
      <item>Odvjetničko društvo Leko i partneri društvo s ograničenom odgovornošću, OIB 35913314365, Domagojeva 18, Zagreb</item>
      <item>Tomislav Orehovec, OIB 02009648274, Ulica Tadije Smičiklasa 18, 10000 Zagreb</item>
      <item>Krešo Šulj, OIB 07512281925, Ulica Ivana Žbulja 15, 40320 Sveta Marija</item>
      <item>OD Vidović &amp; Vidović, Kratka 2/I, 42000 Varaždin</item>
      <item>PEWA d.o.o. u stečaju, OIB 39117975699, Ravenska 8, 52100 Pula</item>
      <item>Jasmina Lichtenberg, steč. uprav., Ravenska 8, 52100 Pula</item>
      <item>MEĐIMURSKE VODE, OIB 81394716246, Matice hrvatske 10, 40000 Čakovec</item>
      <item>Lidija Sitar - Novak, OIB 60937713942, Frankopanska 49, 40315 Mursko Središće</item>
      <item>Rajka Grcić, OIB 87451189688, Ul. Ladislava Šabana 30, 10360 Sesvete</item>
      <item>GRAD RIJEKA, OIB 54382731928, Korzo 16, 51000 Rijeka</item>
      <item>ZOU Knežević i drugi, Ribarska 4, 51000 Rijeka</item>
      <item>Dubravka Kraljić, Sajmišna 2, 40000 Mala Subotica</item>
      <item>Danijela Zoroja, Ludbreška 4, 42202 Štefanec</item>
      <item>MERKUR TRGOVINA d.d., Cesta na Okroglo 7, 4202 Naklo</item>
      <item>MAMIĆ PERIĆ REBERSKI RIMAC Odvjetničko društvo, društvo s ograničenom odgovornošću, OIB 32802230502, Radnička cesta 80, 10000 Zagreb</item>
      <item>VIDOVIĆ &amp; VIDOVIĆ, odvjetničko društvo, OIB 46414052982, Kratka ulica 2/I, 42000 Varaždin</item>
      <item>Kruno Turković, Mostečka 16, 42204 Turčin</item>
      <item>IVAN KUBANOVIĆ, Gandhijeva 7, 10000 Zagreb</item>
      <item>1. Sanja Topolovac, OIB 17828081305, Jasenovačka Ulica 16, 10000 Zagreb</item>
      <item>2. Katarina Stopić, OIB 94703442362, Ulica Roberta Močiljanina 5, 10000 Zagreb</item>
      <item>3. Sanja Kučko, OIB 15425862399, Podjezerska Ulica 10, 10362 Planina Gornja</item>
      <item>4. Ivana Brzuhalski Horvat, OIB 50477233891, Kolodvorska Ulica 3, 40000 Čakovec</item>
      <item>5. Ignac Pasanec, OIB 79941318248, Ulica Hrvatskog Proljeća 43, 10000 Zagreb</item>
      <item>6. Dalibor Cetina, OIB 73880626571, Ulica Monte Paradiso 30, 52100 Pula</item>
      <item>7. Tatjana Fanuko, OIB 54926042404, Bunarska Cesta 13, 52100 Pula</item>
      <item>8. Destri Ferčec, OIB 39938997806, Vintijan 59, 52100 Vintijan</item>
      <item>9. Kristian Frančula, OIB 45761795345, Ul. Bože Gumpca 32, 52100 Pula</item>
      <item>10. Alja Kolenc Gotal, OIB 39976783875, Paduljski Put 19, 52100 Pula</item>
      <item>11.Tihana Pavlićević, OIB 41561020384, Carlijeva Ulica 39, 52100 Pula</item>
      <item>12. Darko Kocijan, OIB 97814362165, Savska Ulica 25, 10361 Sop</item>
      <item>13. Dario Bajzek, OIB 25524436666, Ulica Ivana Pl. Zajca 15, 40000 Čakovec</item>
      <item>14. Ivana Babić, OIB 67972693640, Ulica Jakova Gotovca 5, 10360 Sesvete</item>
      <item>15. Stjepan Babić, OIB 74653121129, Sesvetska Ulica 37, 10362 Planina Gornja</item>
      <item>16. Blanka Baković, OIB 11411617851, Stjepana Horvatića 1, 10360 Ivanja Reka</item>
      <item>17. Krunoslav Baković, OIB 38645116874, Cvjetna Ulica 8, 10362 Paruževina</item>
      <item>18. Željko Baković, OIB 81336576091, Ulica Josipa Kozarca 100, 44322 Lipovljani</item>
      <item>19. Kristina Čižmešija, OIB 17047869769, Ćirilometodska Ulica 22, 10430 Samobor</item>
      <item>20. Blaženko Dujmenović, OIB 46532858248, Vinogradska Ulica 13, 44000 Sisak</item>
      <item>21. Damir Jembrih, OIB 61657373337, Mrnjaki 3, 10000 Zagreb</item>
      <item>22. Krunoslav Karagić, OIB 58289148235, Omladinska Ulica 10, 10431 Brezje</item>
      <item>23. Vlasta Kezić, OIB 30386304648, Ulica Naste Rojc 8, 10360 Sesvete</item>
      <item>24. Marko Mažar, OIB 56986372324, Ulica Svetog Martina 12, 10361 Cerje</item>
      <item>25. Željka Novak, OIB 52655461765, Selnica Psarjevačka 4, 10380 Selnica Psarjevačka</item>
      <item>26. Zdenkica Šarac, OIB 41089133299, Gornjopoljska Ulica 18, 10360 Sesvete</item>
      <item>27. Damir Zmiša, OIB 78601511691, Donja Drenova 8, 10382 Donja Drenova</item>
      <item>28. Karlo Žmauc, OIB 75397611238, Ulica Slavoljuba Bulvana 20, 10000 Zagreb</item>
      <item>29. Dario Papež, OIB 87554271709, Ulica Varoš 8, 44317 Stružec</item>
      <item>30. Jere Buva, OIB 19426496399, Grubišići 70, 22000 Bilice</item>
      <item>31. Robert Furčić, OIB 92325681628, Put Tanaje 3, 22000 Šibenik</item>
      <item>32. Milan Grubišić, OIB 66038764118, Trg Andrije Hebranga 8, 22000 Šibenik</item>
      <item>33. Ivica Gruja, OIB 54304438796, Ivana Meštrovića 26, 22000 Šibenik</item>
      <item>34. Krešimir Kardum, OIB 26551982890, Istarska Ulica 56, 22000 Šibenik</item>
      <item>35. Branka Krnić, OIB 83032193276, Gornji Krnići 25, 22221 Konjevrate</item>
      <item>36. Natalija Malenica, OIB , Cesta Šibenik-Perković 20, 22000 Danilo Biranj</item>
      <item>37. Krešimir Matić, OIB 30408348779, Kornatska 58, 22000 Šibenik</item>
      <item>38. Mirjana Peran, OIB 56388151112, Donja Grebaštica 30, 22000 Grebaštica</item>
      <item>39. Mili Reljanović, OIB 43832522963, Put 1. Šibenskog Partiz.odreda 28, 22000 Šibenik</item>
      <item>40. Diana Slavica, OIB 99631166350, Slavice 19, 22000 Bilice</item>
      <item>41. Ana Stančić, OIB 48317679304, Ul.8.udarne Dalmat.brigade 24, 22000 Šibenik</item>
      <item>42. Damir Šarić, OIB 81308793429, Trtarska 15 A, 22000 Šibenik</item>
      <item>43. Igor Šumečki, OIB 11025003521, Bana Josipa Jelačića 13 F, 22000 Šibenik</item>
      <item>44. Bojana Berović, OIB 53764597143, Jasenovo 23, 22000 Žaborić</item>
      <item>45. Marijana Dubravica, OIB 60534598981, Stankovci 32, 23422 Stankovci</item>
      <item>46. Ivana Dujić, OIB 84954170536, Prokljanska 55, 22000 Šibenik</item>
      <item>47. Ana Livaić, OIB , Ante Španje 36A, 22211 Vodice</item>
      <item>48. Boris Nadoveza, OIB 81693393209, Ivana Meštrovića 62, 22000 Šibenik</item>
      <item>49. Jagoda Radovčić, OIB 26077765854, Zadarska 32, 22000 Šibenik</item>
      <item>50. Jadranka Svirčić, OIB 71616377641, Rešačka 8, 22000 Brodarica</item>
      <item>51. Perica Šarić, OIB 29293868352, Grubišići 75, 22000 Bilice</item>
      <item>52. Mario Šuperba, OIB 29638747290, Cesta Šibenik-split 82, 22000 Donje Polje</item>
      <item>53. Krešimir Loffler, OIB 93986888774, Selčinska Ulica 28 A, 10360 Sesvete</item>
      <item>54. Kristina Behtan, OIB , Suhodol Zelinski 18A, 10382 Donja Zelina</item>
      <item>55. Snježana Bakran, OIB 35374129674, Ulica Stjepana Radića 11, 10382 Donja Zelina</item>
      <item>56. Danijela Frančić, OIB 44973410322, Ulica Nikole Tesle 12, 40000 Štefanec</item>
      <item>57. Nives Gerenčer, OIB 60185202321, Ulica Ivana Pl. Zajca 33, 40000 Čakovec</item>
      <item>58. Natalija Herman, OIB 99700303319, Vučetinec 173, 40000 Vučetinec</item>
      <item>59. Branka Kolac, OIB 33596323687, Valenta Morandinija 3, 40000 Čakovec</item>
      <item>60. Josip Labazan, OIB 21192864979, Ulica Antuna Mihanovića 2 A, 40000 Pribislavec</item>
      <item>61. Slađana Lesjak, OIB 70104536720, Ulica Otona Župančića 5, 40000 Čakovec</item>
      <item>62. Sandra Mislović, OIB 43944122813, Ulica Domovinskih Žrtava 28, 40000 Čakovec</item>
      <item>63. Draženka Sobočan, OIB , Ivana Plemenitog Zajca 45, 40000 Čakovec</item>
      <item>64. Marina Šimek, OIB 20435397641, Varaždinska Ulica 69, 42242 Tužno</item>
      <item>65. Marko Trojok, OIB 98023919165, Slakovec 84, 40000 Slakovec</item>
      <item>66. Tomislav Volf, OIB 16251663522, Kalnička 29, 40000 Čakovec</item>
      <item>67. Vanja Žižek, OIB 00122728377, Ulica Dr. Vlatka Mačeka 33, 40000 Čakovec</item>
      <item>68. Alenka Bilić, OIB 12386032769, Ulica Borik 27, 52100 Pula</item>
      <item>69. Moris Bolković, OIB 99497381506, Dalmatinska 57, 52207 Rakalj</item>
      <item>70. Franka Bucić, OIB 59533335171, Osječka Ulica 22, 52100 Pula</item>
      <item>71. Zlatko German, OIB 40185730303, Studenčeva Ulica 26, 52100 Pula</item>
      <item>72. Sandra Kolić, OIB 55395915057, Glavani 29, 52207 Glavani</item>
      <item>73. Sabina Komparić, OIB 90708921779, Palisina Ulica 13, 52100 Pula</item>
      <item>74. Meri Marasović, OIB 02684557197, Osječka 11, 52100 Pula</item>
      <item>75. Davorin Matić, OIB , Pineta 23A, 52100 Valbandon</item>
      <item>76. Sonja Miškulin, OIB 67205638105, Ulica Velog Jože 6, 52100 Pula</item>
      <item>77. Tibor Radin, OIB 87457312290, Kvart Mimoza 3, 52100 Valbandon</item>
      <item>78. Jasminka Radoš, OIB 54165570304, Ulica Velog Jože 10, 52100 Pula</item>
      <item>79. Sanja Teković, OIB 95907822649, Mate Balote 47, 52207 Rakalj</item>
      <item>80. Drago Vrkljan, OIB 66705962769, Kučine 23, 52100 Vinkuran</item>
      <item>81. Saša Kirin, OIB 76375401635, POLJANICA 88 D (ranije: PEŠĆENICA, KOLODVORSKA, 88 D), 44272 Pešćenica</item>
      <item>82. Ninoslav Dravinac, OIB 79670805305, Ivanjorečka Cesta 112, 10360 Ivanja Reka</item>
      <item>83. Josip Fruk, OIB 70612460740, Bosna 8, 10380 Bosna</item>
      <item>84. Ivica Kirin, OIB 46629735336, Poljanica 88 D, 44272 Pešćenica</item>
      <item>85. Manda Badenić, OIB 93913616332, Kanarinska Ulica 74, 10000 Zagreb</item>
      <item>86. Marina Jurić, OIB 39455599855, Podotočje Gornje 53/2, 10410 Gornje Podotočje</item>
      <item>87. Biserka Bilić, OIB 29033816560, Ulica Hrvatskog Proljeća 26, 10000 Zagreb</item>
      <item>88. Marina Lisjak, OIB , Mije Silobod Bolšića 4, 10000 Zagreb</item>
      <item>89. Mario Marić, OIB 33816500219, Ulica Hrvatskog Proljeća 40, 10000 Zagreb</item>
      <item>90. Ivana Parać, OIB 37065726946, Sobolski Put 5, 10000 Zagreb</item>
      <item>91. Jurica Špoljarec, OIB 29888459151, Špoljarci 3, 10000 Zagreb</item>
      <item>92. Rajka Grcić, OIB 87451189688, Ulica Ladislava Šabana 30, 10360 Sesvete</item>
      <item>93. Zdenko Črnelić, OIB 54309214908, Kraljevec Na Sutli 2, 49294 Kraljevec Na Sutli</item>
      <item>94. Antica Klarin, OIB 96169408712, Ulica Stjepana Radića 42 A, 23000 Zadar</item>
      <item>95. Marija Jadrić, OIB 29049205449, Riječka 1 A, 22213 Pirovac</item>
      <item>96. Andreja Sabol, OIB 90193203132, Ulica Milke Trnine 17, 40000 Čakovec</item>
      <item>97. Marina Rendulić Kozina, OIB 57857931007, Maksimirsko Naselje Ii. 4, 10000 Zagreb</item>
      <item>98. Mijo Ost, OIB 10727964426, Sesvetska c. 16, 10360 Sesvete</item>
      <item>99. Drago Burazer, OIB 11912928051, Ulica Vida Došena 24, 10000 Zagreb</item>
      <item>100. Miloš Pendl, OIB 93913542628, Ulica Ljerke Šram 2, 10000 Zagreb</item>
      <item>101. Mario Cicak, OIB 18484723011, Franje Puđaka 28/1, 10360 Sesvete</item>
      <item>102. Sanja Jalšovec, OIB 30255395085, Radnička 74, 40000 Savska Ves</item>
      <item>103. Josipa Matoša, OIB 86120213742, Zasadbreg 188 A, 40000 Zasadbreg</item>
      <item>104. Vladimira Lučić, OIB 55491110480, Ulica Matije Gupca 50, 10290 Zaprešić</item>
      <item>105. Ankica Bastalić, OIB 85849205026, Bastalićeva Ulica Ii. 2, 10363 Moravče</item>
      <item>106. Dubravka Družić Azenić, OIB 70983449222, Rebro 36/18, 10360 Sesvete</item>
      <item>107. Renata Kovačić, OIB , Matije Gupca 36, 10380 Sveti Ivan Zelina</item>
      <item>108. Ana-Marija Nahod, OIB 96833836239, Lička Ulica 4, 10360 Soblinec</item>
      <item>109. Valentina Ravlić, OIB 74794500883, I. Odvojak Josipa Barberića 4, 10361 Čista Mlaka</item>
      <item>110. Ivana Zubatović, OIB 35027905346, Ulica Slavka Tomerlina 12 A, 10360 Sesvete</item>
      <item>111. Ksenija Trivanović, OIB 42272574945, Ulica Hrvatskog Preporoda 67 B, 10370 Dugo Selo</item>
      <item>112. Ana Rakuša, OIB 19878662154, Vučetićev Prilaz 3, 10000 Zagreb</item>
      <item>113. Sanja Šajatović, OIB 27799505889, Ližnjan 25, 52204 Ližnjan</item>
      <item>114. Ivana Kovačev, OIB 92907046538, Požeška 6, 21000 Split</item>
      <item>115. Željka Špadina, OIB 49768074464, Vlašić 51, 22240 Dubrava Kod Tisna</item>
      <item>Agencija za osiguranje radničkih potraživanja u slučaju stečaja poslodavca, OIB 04323472109, Frankopanska 11, 10000 Zagreb</item>
      <item>MINISTARSTVO UNUTARNJIH POSLOVA, OIB 36162371878, Heinzelova 98, 10000 Zagreb</item>
      <item>Financijska agencija, Služba upisa, Upisničko mjesto Zagreb, OIB 85821130368, Šoštarićeva 2, 10000 Zagreb</item>
      <item>Odvjetničko društvo BRLEČIĆ &amp; partneri, javno trgovačko društvo za obavljanje odvjetničkih poslova, OIB 75277763692, Optujska ulica 25/1, 42000 Varaždin</item>
      <item>Dijana Kelerajter, OIB 55209280932, Ulica Franje Punčeca 8a, 40000 Čakovec</item>
      <item>VUKIĆ, JELUŠIĆ, ŠULINA, STANKOVIĆ, JURCAN &amp; JABUKA odvjetničko društvo s ograničenom odgovornošću, OIB 01394705384, Nikole Tesle 9, 51000 Rijeka</item>
      <item>MRNJAVAC društvo s ograničenom odgovornošću za trgovinu i transport, OIB 39503432286, Frlanska cesta 3/A, 51211 Matulji</item>
      <item>DALMARE društvo s ograničenom odgovornošću za trgovinu i usluge, OIB 35920050985, Velimira Škorpika 23, 22000 Šibenik</item>
    </izvorni_sadrzaj>
    <derivirana_varijabla naziv="DomainObject.Predmet.OstaliListFormatedWithAdressOIB_1">
      <item>RH, MF, Porezna uprava, Av. Dubrovnik 32, 10000 Zagreb</item>
      <item>RH, Ministarstvo pravosuđa, Ul. grada Vukovara 49, 10000 Zagreb</item>
      <item>Županijsko državno odvjetništvo u Zagrebu</item>
      <item>Općinski sud u Zadru, zemljišno-knjižni odjel, x, 23000 Zadar</item>
      <item>Općinski građanski sud u Zagrebu, Stalna služba u Sesvetama</item>
      <item>Općinski građanski sud u Zagrebu, Stalna služba u Sesvetama, Zagrebačka 22, 10360 Sesvete</item>
      <item>Odvjetničko društvo Leko i partneri društvo s ograničenom odgovornošću, OIB 35913314365, Domagojeva 18, Zagreb</item>
      <item>Tomislav Orehovec, OIB 02009648274, Ulica Tadije Smičiklasa 18, 10000 Zagreb</item>
      <item>Krešo Šulj, OIB 07512281925, Ulica Ivana Žbulja 15, 40320 Sveta Marija</item>
      <item>OD Vidović &amp; Vidović, Kratka 2/I, 42000 Varaždin</item>
      <item>PEWA d.o.o. u stečaju, OIB 39117975699, Ravenska 8, 52100 Pula</item>
      <item>Jasmina Lichtenberg, steč. uprav., Ravenska 8, 52100 Pula</item>
      <item>MEĐIMURSKE VODE, OIB 81394716246, Matice hrvatske 10, 40000 Čakovec</item>
      <item>Lidija Sitar - Novak, OIB 60937713942, Frankopanska 49, 40315 Mursko Središće</item>
      <item>Rajka Grcić, OIB 87451189688, Ul. Ladislava Šabana 30, 10360 Sesvete</item>
      <item>GRAD RIJEKA, OIB 54382731928, Korzo 16, 51000 Rijeka</item>
      <item>ZOU Knežević i drugi, Ribarska 4, 51000 Rijeka</item>
      <item>Dubravka Kraljić, Sajmišna 2, 40000 Mala Subotica</item>
      <item>Danijela Zoroja, Ludbreška 4, 42202 Štefanec</item>
      <item>MERKUR TRGOVINA d.d., Cesta na Okroglo 7, 4202 Naklo</item>
      <item>MAMIĆ PERIĆ REBERSKI RIMAC Odvjetničko društvo, društvo s ograničenom odgovornošću, OIB 32802230502, Radnička cesta 80, 10000 Zagreb</item>
      <item>VIDOVIĆ &amp; VIDOVIĆ, odvjetničko društvo, OIB 46414052982, Kratka ulica 2/I, 42000 Varaždin</item>
      <item>Kruno Turković, Mostečka 16, 42204 Turčin</item>
      <item>IVAN KUBANOVIĆ, Gandhijeva 7, 10000 Zagreb</item>
      <item>1. Sanja Topolovac, OIB 17828081305, Jasenovačka Ulica 16, 10000 Zagreb</item>
      <item>2. Katarina Stopić, OIB 94703442362, Ulica Roberta Močiljanina 5, 10000 Zagreb</item>
      <item>3. Sanja Kučko, OIB 15425862399, Podjezerska Ulica 10, 10362 Planina Gornja</item>
      <item>4. Ivana Brzuhalski Horvat, OIB 50477233891, Kolodvorska Ulica 3, 40000 Čakovec</item>
      <item>5. Ignac Pasanec, OIB 79941318248, Ulica Hrvatskog Proljeća 43, 10000 Zagreb</item>
      <item>6. Dalibor Cetina, OIB 73880626571, Ulica Monte Paradiso 30, 52100 Pula</item>
      <item>7. Tatjana Fanuko, OIB 54926042404, Bunarska Cesta 13, 52100 Pula</item>
      <item>8. Destri Ferčec, OIB 39938997806, Vintijan 59, 52100 Vintijan</item>
      <item>9. Kristian Frančula, OIB 45761795345, Ul. Bože Gumpca 32, 52100 Pula</item>
      <item>10. Alja Kolenc Gotal, OIB 39976783875, Paduljski Put 19, 52100 Pula</item>
      <item>11.Tihana Pavlićević, OIB 41561020384, Carlijeva Ulica 39, 52100 Pula</item>
      <item>12. Darko Kocijan, OIB 97814362165, Savska Ulica 25, 10361 Sop</item>
      <item>13. Dario Bajzek, OIB 25524436666, Ulica Ivana Pl. Zajca 15, 40000 Čakovec</item>
      <item>14. Ivana Babić, OIB 67972693640, Ulica Jakova Gotovca 5, 10360 Sesvete</item>
      <item>15. Stjepan Babić, OIB 74653121129, Sesvetska Ulica 37, 10362 Planina Gornja</item>
      <item>16. Blanka Baković, OIB 11411617851, Stjepana Horvatića 1, 10360 Ivanja Reka</item>
      <item>17. Krunoslav Baković, OIB 38645116874, Cvjetna Ulica 8, 10362 Paruževina</item>
      <item>18. Željko Baković, OIB 81336576091, Ulica Josipa Kozarca 100, 44322 Lipovljani</item>
      <item>19. Kristina Čižmešija, OIB 17047869769, Ćirilometodska Ulica 22, 10430 Samobor</item>
      <item>20. Blaženko Dujmenović, OIB 46532858248, Vinogradska Ulica 13, 44000 Sisak</item>
      <item>21. Damir Jembrih, OIB 61657373337, Mrnjaki 3, 10000 Zagreb</item>
      <item>22. Krunoslav Karagić, OIB 58289148235, Omladinska Ulica 10, 10431 Brezje</item>
      <item>23. Vlasta Kezić, OIB 30386304648, Ulica Naste Rojc 8, 10360 Sesvete</item>
      <item>24. Marko Mažar, OIB 56986372324, Ulica Svetog Martina 12, 10361 Cerje</item>
      <item>25. Željka Novak, OIB 52655461765, Selnica Psarjevačka 4, 10380 Selnica Psarjevačka</item>
      <item>26. Zdenkica Šarac, OIB 41089133299, Gornjopoljska Ulica 18, 10360 Sesvete</item>
      <item>27. Damir Zmiša, OIB 78601511691, Donja Drenova 8, 10382 Donja Drenova</item>
      <item>28. Karlo Žmauc, OIB 75397611238, Ulica Slavoljuba Bulvana 20, 10000 Zagreb</item>
      <item>29. Dario Papež, OIB 87554271709, Ulica Varoš 8, 44317 Stružec</item>
      <item>30. Jere Buva, OIB 19426496399, Grubišići 70, 22000 Bilice</item>
      <item>31. Robert Furčić, OIB 92325681628, Put Tanaje 3, 22000 Šibenik</item>
      <item>32. Milan Grubišić, OIB 66038764118, Trg Andrije Hebranga 8, 22000 Šibenik</item>
      <item>33. Ivica Gruja, OIB 54304438796, Ivana Meštrovića 26, 22000 Šibenik</item>
      <item>34. Krešimir Kardum, OIB 26551982890, Istarska Ulica 56, 22000 Šibenik</item>
      <item>35. Branka Krnić, OIB 83032193276, Gornji Krnići 25, 22221 Konjevrate</item>
      <item>36. Natalija Malenica, OIB , Cesta Šibenik-Perković 20, 22000 Danilo Biranj</item>
      <item>37. Krešimir Matić, OIB 30408348779, Kornatska 58, 22000 Šibenik</item>
      <item>38. Mirjana Peran, OIB 56388151112, Donja Grebaštica 30, 22000 Grebaštica</item>
      <item>39. Mili Reljanović, OIB 43832522963, Put 1. Šibenskog Partiz.odreda 28, 22000 Šibenik</item>
      <item>40. Diana Slavica, OIB 99631166350, Slavice 19, 22000 Bilice</item>
      <item>41. Ana Stančić, OIB 48317679304, Ul.8.udarne Dalmat.brigade 24, 22000 Šibenik</item>
      <item>42. Damir Šarić, OIB 81308793429, Trtarska 15 A, 22000 Šibenik</item>
      <item>43. Igor Šumečki, OIB 11025003521, Bana Josipa Jelačića 13 F, 22000 Šibenik</item>
      <item>44. Bojana Berović, OIB 53764597143, Jasenovo 23, 22000 Žaborić</item>
      <item>45. Marijana Dubravica, OIB 60534598981, Stankovci 32, 23422 Stankovci</item>
      <item>46. Ivana Dujić, OIB 84954170536, Prokljanska 55, 22000 Šibenik</item>
      <item>47. Ana Livaić, OIB , Ante Španje 36A, 22211 Vodice</item>
      <item>48. Boris Nadoveza, OIB 81693393209, Ivana Meštrovića 62, 22000 Šibenik</item>
      <item>49. Jagoda Radovčić, OIB 26077765854, Zadarska 32, 22000 Šibenik</item>
      <item>50. Jadranka Svirčić, OIB 71616377641, Rešačka 8, 22000 Brodarica</item>
      <item>51. Perica Šarić, OIB 29293868352, Grubišići 75, 22000 Bilice</item>
      <item>52. Mario Šuperba, OIB 29638747290, Cesta Šibenik-split 82, 22000 Donje Polje</item>
      <item>53. Krešimir Loffler, OIB 93986888774, Selčinska Ulica 28 A, 10360 Sesvete</item>
      <item>54. Kristina Behtan, OIB , Suhodol Zelinski 18A, 10382 Donja Zelina</item>
      <item>55. Snježana Bakran, OIB 35374129674, Ulica Stjepana Radića 11, 10382 Donja Zelina</item>
      <item>56. Danijela Frančić, OIB 44973410322, Ulica Nikole Tesle 12, 40000 Štefanec</item>
      <item>57. Nives Gerenčer, OIB 60185202321, Ulica Ivana Pl. Zajca 33, 40000 Čakovec</item>
      <item>58. Natalija Herman, OIB 99700303319, Vučetinec 173, 40000 Vučetinec</item>
      <item>59. Branka Kolac, OIB 33596323687, Valenta Morandinija 3, 40000 Čakovec</item>
      <item>60. Josip Labazan, OIB 21192864979, Ulica Antuna Mihanovića 2 A, 40000 Pribislavec</item>
      <item>61. Slađana Lesjak, OIB 70104536720, Ulica Otona Župančića 5, 40000 Čakovec</item>
      <item>62. Sandra Mislović, OIB 43944122813, Ulica Domovinskih Žrtava 28, 40000 Čakovec</item>
      <item>63. Draženka Sobočan, OIB , Ivana Plemenitog Zajca 45, 40000 Čakovec</item>
      <item>64. Marina Šimek, OIB 20435397641, Varaždinska Ulica 69, 42242 Tužno</item>
      <item>65. Marko Trojok, OIB 98023919165, Slakovec 84, 40000 Slakovec</item>
      <item>66. Tomislav Volf, OIB 16251663522, Kalnička 29, 40000 Čakovec</item>
      <item>67. Vanja Žižek, OIB 00122728377, Ulica Dr. Vlatka Mačeka 33, 40000 Čakovec</item>
      <item>68. Alenka Bilić, OIB 12386032769, Ulica Borik 27, 52100 Pula</item>
      <item>69. Moris Bolković, OIB 99497381506, Dalmatinska 57, 52207 Rakalj</item>
      <item>70. Franka Bucić, OIB 59533335171, Osječka Ulica 22, 52100 Pula</item>
      <item>71. Zlatko German, OIB 40185730303, Studenčeva Ulica 26, 52100 Pula</item>
      <item>72. Sandra Kolić, OIB 55395915057, Glavani 29, 52207 Glavani</item>
      <item>73. Sabina Komparić, OIB 90708921779, Palisina Ulica 13, 52100 Pula</item>
      <item>74. Meri Marasović, OIB 02684557197, Osječka 11, 52100 Pula</item>
      <item>75. Davorin Matić, OIB , Pineta 23A, 52100 Valbandon</item>
      <item>76. Sonja Miškulin, OIB 67205638105, Ulica Velog Jože 6, 52100 Pula</item>
      <item>77. Tibor Radin, OIB 87457312290, Kvart Mimoza 3, 52100 Valbandon</item>
      <item>78. Jasminka Radoš, OIB 54165570304, Ulica Velog Jože 10, 52100 Pula</item>
      <item>79. Sanja Teković, OIB 95907822649, Mate Balote 47, 52207 Rakalj</item>
      <item>80. Drago Vrkljan, OIB 66705962769, Kučine 23, 52100 Vinkuran</item>
      <item>81. Saša Kirin, OIB 76375401635, POLJANICA 88 D (ranije: PEŠĆENICA, KOLODVORSKA, 88 D), 44272 Pešćenica</item>
      <item>82. Ninoslav Dravinac, OIB 79670805305, Ivanjorečka Cesta 112, 10360 Ivanja Reka</item>
      <item>83. Josip Fruk, OIB 70612460740, Bosna 8, 10380 Bosna</item>
      <item>84. Ivica Kirin, OIB 46629735336, Poljanica 88 D, 44272 Pešćenica</item>
      <item>85. Manda Badenić, OIB 93913616332, Kanarinska Ulica 74, 10000 Zagreb</item>
      <item>86. Marina Jurić, OIB 39455599855, Podotočje Gornje 53/2, 10410 Gornje Podotočje</item>
      <item>87. Biserka Bilić, OIB 29033816560, Ulica Hrvatskog Proljeća 26, 10000 Zagreb</item>
      <item>88. Marina Lisjak, OIB , Mije Silobod Bolšića 4, 10000 Zagreb</item>
      <item>89. Mario Marić, OIB 33816500219, Ulica Hrvatskog Proljeća 40, 10000 Zagreb</item>
      <item>90. Ivana Parać, OIB 37065726946, Sobolski Put 5, 10000 Zagreb</item>
      <item>91. Jurica Špoljarec, OIB 29888459151, Špoljarci 3, 10000 Zagreb</item>
      <item>92. Rajka Grcić, OIB 87451189688, Ulica Ladislava Šabana 30, 10360 Sesvete</item>
      <item>93. Zdenko Črnelić, OIB 54309214908, Kraljevec Na Sutli 2, 49294 Kraljevec Na Sutli</item>
      <item>94. Antica Klarin, OIB 96169408712, Ulica Stjepana Radića 42 A, 23000 Zadar</item>
      <item>95. Marija Jadrić, OIB 29049205449, Riječka 1 A, 22213 Pirovac</item>
      <item>96. Andreja Sabol, OIB 90193203132, Ulica Milke Trnine 17, 40000 Čakovec</item>
      <item>97. Marina Rendulić Kozina, OIB 57857931007, Maksimirsko Naselje Ii. 4, 10000 Zagreb</item>
      <item>98. Mijo Ost, OIB 10727964426, Sesvetska c. 16, 10360 Sesvete</item>
      <item>99. Drago Burazer, OIB 11912928051, Ulica Vida Došena 24, 10000 Zagreb</item>
      <item>100. Miloš Pendl, OIB 93913542628, Ulica Ljerke Šram 2, 10000 Zagreb</item>
      <item>101. Mario Cicak, OIB 18484723011, Franje Puđaka 28/1, 10360 Sesvete</item>
      <item>102. Sanja Jalšovec, OIB 30255395085, Radnička 74, 40000 Savska Ves</item>
      <item>103. Josipa Matoša, OIB 86120213742, Zasadbreg 188 A, 40000 Zasadbreg</item>
      <item>104. Vladimira Lučić, OIB 55491110480, Ulica Matije Gupca 50, 10290 Zaprešić</item>
      <item>105. Ankica Bastalić, OIB 85849205026, Bastalićeva Ulica Ii. 2, 10363 Moravče</item>
      <item>106. Dubravka Družić Azenić, OIB 70983449222, Rebro 36/18, 10360 Sesvete</item>
      <item>107. Renata Kovačić, OIB , Matije Gupca 36, 10380 Sveti Ivan Zelina</item>
      <item>108. Ana-Marija Nahod, OIB 96833836239, Lička Ulica 4, 10360 Soblinec</item>
      <item>109. Valentina Ravlić, OIB 74794500883, I. Odvojak Josipa Barberića 4, 10361 Čista Mlaka</item>
      <item>110. Ivana Zubatović, OIB 35027905346, Ulica Slavka Tomerlina 12 A, 10360 Sesvete</item>
      <item>111. Ksenija Trivanović, OIB 42272574945, Ulica Hrvatskog Preporoda 67 B, 10370 Dugo Selo</item>
      <item>112. Ana Rakuša, OIB 19878662154, Vučetićev Prilaz 3, 10000 Zagreb</item>
      <item>113. Sanja Šajatović, OIB 27799505889, Ližnjan 25, 52204 Ližnjan</item>
      <item>114. Ivana Kovačev, OIB 92907046538, Požeška 6, 21000 Split</item>
      <item>115. Željka Špadina, OIB 49768074464, Vlašić 51, 22240 Dubrava Kod Tisna</item>
      <item>Agencija za osiguranje radničkih potraživanja u slučaju stečaja poslodavca, OIB 04323472109, Frankopanska 11, 10000 Zagreb</item>
      <item>MINISTARSTVO UNUTARNJIH POSLOVA, OIB 36162371878, Heinzelova 98, 10000 Zagreb</item>
      <item>Financijska agencija, Služba upisa, Upisničko mjesto Zagreb, OIB 85821130368, Šoštarićeva 2, 10000 Zagreb</item>
      <item>Odvjetničko društvo BRLEČIĆ &amp; partneri, javno trgovačko društvo za obavljanje odvjetničkih poslova, OIB 75277763692, Optujska ulica 25/1, 42000 Varaždin</item>
      <item>Dijana Kelerajter, OIB 55209280932, Ulica Franje Punčeca 8a, 40000 Čakovec</item>
      <item>VUKIĆ, JELUŠIĆ, ŠULINA, STANKOVIĆ, JURCAN &amp; JABUKA odvjetničko društvo s ograničenom odgovornošću, OIB 01394705384, Nikole Tesle 9, 51000 Rijeka</item>
      <item>MRNJAVAC društvo s ograničenom odgovornošću za trgovinu i transport, OIB 39503432286, Frlanska cesta 3/A, 51211 Matulji</item>
      <item>DALMARE društvo s ograničenom odgovornošću za trgovinu i usluge, OIB 35920050985, Velimira Škorpika 23, 22000 Šibenik</item>
    </derivirana_varijabla>
  </DomainObject.Predmet.OstaliListFormatedWithAdressOIB>
  <DomainObject.Predmet.OstaliListNazivFormated>
    <izvorni_sadrzaj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  <item>MINISTARSTVO UNUTARNJIH POSLOVA</item>
      <item>Financijska agencija, Služba upisa, Upisničko mjesto Zagreb</item>
      <item>Odvjetničko društvo BRLEČIĆ &amp; partneri, javno trgovačko društvo za obavljanje odvjetničkih poslova</item>
      <item>Dijana Kelerajter</item>
      <item>VUKIĆ, JELUŠIĆ, ŠULINA, STANKOVIĆ, JURCAN &amp; JABUKA odvjetničko društvo s ograničenom odgovornošću</item>
      <item>MRNJAVAC društvo s ograničenom odgovornošću za trgovinu i transport</item>
      <item>DALMARE društvo s ograničenom odgovornošću za trgovinu i usluge</item>
    </izvorni_sadrzaj>
    <derivirana_varijabla naziv="DomainObject.Predmet.OstaliListNazivFormated_1"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  <item>MINISTARSTVO UNUTARNJIH POSLOVA</item>
      <item>Financijska agencija, Služba upisa, Upisničko mjesto Zagreb</item>
      <item>Odvjetničko društvo BRLEČIĆ &amp; partneri, javno trgovačko društvo za obavljanje odvjetničkih poslova</item>
      <item>Dijana Kelerajter</item>
      <item>VUKIĆ, JELUŠIĆ, ŠULINA, STANKOVIĆ, JURCAN &amp; JABUKA odvjetničko društvo s ograničenom odgovornošću</item>
      <item>MRNJAVAC društvo s ograničenom odgovornošću za trgovinu i transport</item>
      <item>DALMARE društvo s ograničenom odgovornošću za trgovinu i usluge</item>
    </derivirana_varijabla>
  </DomainObject.Predmet.OstaliListNazivFormated>
  <DomainObject.Predmet.OstaliListNazivFormatedOIB>
    <izvorni_sadrzaj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odgovornošću, OIB 35913314365</item>
      <item>Tomislav Orehovec, OIB 02009648274</item>
      <item>Krešo Šulj, OIB 07512281925</item>
      <item>OD Vidović &amp; Vidović</item>
      <item>PEWA d.o.o. u stečaju, OIB 39117975699</item>
      <item>Jasmina Lichtenberg, steč. uprav.</item>
      <item>MEĐIMURSKE VODE, OIB 81394716246</item>
      <item>Lidija Sitar - Novak, OIB 60937713942</item>
      <item>Rajka Grcić, OIB 87451189688</item>
      <item>GRAD RIJEKA, OIB 54382731928</item>
      <item>ZOU Knežević i drugi</item>
      <item>Dubravka Kraljić</item>
      <item>Danijela Zoroja</item>
      <item>MERKUR TRGOVINA d.d.</item>
      <item>MAMIĆ PERIĆ REBERSKI RIMAC Odvjetničko društvo, društvo s ograničenom odgovornošću, OIB 32802230502</item>
      <item>VIDOVIĆ &amp; VIDOVIĆ, odvjetničko društvo, OIB 46414052982</item>
      <item>Kruno Turković</item>
      <item>IVAN KUBANOVIĆ</item>
      <item>1. Sanja Topolovac, OIB 17828081305</item>
      <item>2. Katarina Stopić, OIB 94703442362</item>
      <item>3. Sanja Kučko, OIB 15425862399</item>
      <item>4. Ivana Brzuhalski Horvat, OIB 50477233891</item>
      <item>5. Ignac Pasanec, OIB 79941318248</item>
      <item>6. Dalibor Cetina, OIB 73880626571</item>
      <item>7. Tatjana Fanuko, OIB 54926042404</item>
      <item>8. Destri Ferčec, OIB 39938997806</item>
      <item>9. Kristian Frančula, OIB 45761795345</item>
      <item>10. Alja Kolenc Gotal, OIB 39976783875</item>
      <item>11.Tihana Pavlićević, OIB 41561020384</item>
      <item>12. Darko Kocijan, OIB 97814362165</item>
      <item>13. Dario Bajzek, OIB 25524436666</item>
      <item>14. Ivana Babić, OIB 67972693640</item>
      <item>15. Stjepan Babić, OIB 74653121129</item>
      <item>16. Blanka Baković, OIB 11411617851</item>
      <item>17. Krunoslav Baković, OIB 38645116874</item>
      <item>18. Željko Baković, OIB 81336576091</item>
      <item>19. Kristina Čižmešija, OIB 17047869769</item>
      <item>20. Blaženko Dujmenović, OIB 46532858248</item>
      <item>21. Damir Jembrih, OIB 61657373337</item>
      <item>22. Krunoslav Karagić, OIB 58289148235</item>
      <item>23. Vlasta Kezić, OIB 30386304648</item>
      <item>24. Marko Mažar, OIB 56986372324</item>
      <item>25. Željka Novak, OIB 52655461765</item>
      <item>26. Zdenkica Šarac, OIB 41089133299</item>
      <item>27. Damir Zmiša, OIB 78601511691</item>
      <item>28. Karlo Žmauc, OIB 75397611238</item>
      <item>29. Dario Papež, OIB 87554271709</item>
      <item>30. Jere Buva, OIB 19426496399</item>
      <item>31. Robert Furčić, OIB 92325681628</item>
      <item>32. Milan Grubišić, OIB 66038764118</item>
      <item>33. Ivica Gruja, OIB 54304438796</item>
      <item>34. Krešimir Kardum, OIB 26551982890</item>
      <item>35. Branka Krnić, OIB 83032193276</item>
      <item>36. Natalija Malenica, OIB </item>
      <item>37. Krešimir Matić, OIB 30408348779</item>
      <item>38. Mirjana Peran, OIB 56388151112</item>
      <item>39. Mili Reljanović, OIB 43832522963</item>
      <item>40. Diana Slavica, OIB 99631166350</item>
      <item>41. Ana Stančić, OIB 48317679304</item>
      <item>42. Damir Šarić, OIB 81308793429</item>
      <item>43. Igor Šumečki, OIB 11025003521</item>
      <item>44. Bojana Berović, OIB 53764597143</item>
      <item>45. Marijana Dubravica, OIB 60534598981</item>
      <item>46. Ivana Dujić, OIB 84954170536</item>
      <item>47. Ana Livaić, OIB </item>
      <item>48. Boris Nadoveza, OIB 81693393209</item>
      <item>49. Jagoda Radovčić, OIB 26077765854</item>
      <item>50. Jadranka Svirčić, OIB 71616377641</item>
      <item>51. Perica Šarić, OIB 29293868352</item>
      <item>52. Mario Šuperba, OIB 29638747290</item>
      <item>53. Krešimir Loffler, OIB 93986888774</item>
      <item>54. Kristina Behtan, OIB </item>
      <item>55. Snježana Bakran, OIB 35374129674</item>
      <item>56. Danijela Frančić, OIB 44973410322</item>
      <item>57. Nives Gerenčer, OIB 60185202321</item>
      <item>58. Natalija Herman, OIB 99700303319</item>
      <item>59. Branka Kolac, OIB 33596323687</item>
      <item>60. Josip Labazan, OIB 21192864979</item>
      <item>61. Slađana Lesjak, OIB 70104536720</item>
      <item>62. Sandra Mislović, OIB 43944122813</item>
      <item>63. Draženka Sobočan, OIB </item>
      <item>64. Marina Šimek, OIB 20435397641</item>
      <item>65. Marko Trojok, OIB 98023919165</item>
      <item>66. Tomislav Volf, OIB 16251663522</item>
      <item>67. Vanja Žižek, OIB 00122728377</item>
      <item>68. Alenka Bilić, OIB 12386032769</item>
      <item>69. Moris Bolković, OIB 99497381506</item>
      <item>70. Franka Bucić, OIB 59533335171</item>
      <item>71. Zlatko German, OIB 40185730303</item>
      <item>72. Sandra Kolić, OIB 55395915057</item>
      <item>73. Sabina Komparić, OIB 90708921779</item>
      <item>74. Meri Marasović, OIB 02684557197</item>
      <item>75. Davorin Matić, OIB </item>
      <item>76. Sonja Miškulin, OIB 67205638105</item>
      <item>77. Tibor Radin, OIB 87457312290</item>
      <item>78. Jasminka Radoš, OIB 54165570304</item>
      <item>79. Sanja Teković, OIB 95907822649</item>
      <item>80. Drago Vrkljan, OIB 66705962769</item>
      <item>81. Saša Kirin, OIB 76375401635</item>
      <item>82. Ninoslav Dravinac, OIB 79670805305</item>
      <item>83. Josip Fruk, OIB 70612460740</item>
      <item>84. Ivica Kirin, OIB 46629735336</item>
      <item>85. Manda Badenić, OIB 93913616332</item>
      <item>86. Marina Jurić, OIB 39455599855</item>
      <item>87. Biserka Bilić, OIB 29033816560</item>
      <item>88. Marina Lisjak, OIB </item>
      <item>89. Mario Marić, OIB 33816500219</item>
      <item>90. Ivana Parać, OIB 37065726946</item>
      <item>91. Jurica Špoljarec, OIB 29888459151</item>
      <item>92. Rajka Grcić, OIB 87451189688</item>
      <item>93. Zdenko Črnelić, OIB 54309214908</item>
      <item>94. Antica Klarin, OIB 96169408712</item>
      <item>95. Marija Jadrić, OIB 29049205449</item>
      <item>96. Andreja Sabol, OIB 90193203132</item>
      <item>97. Marina Rendulić Kozina, OIB 57857931007</item>
      <item>98. Mijo Ost, OIB 10727964426</item>
      <item>99. Drago Burazer, OIB 11912928051</item>
      <item>100. Miloš Pendl, OIB 93913542628</item>
      <item>101. Mario Cicak, OIB 18484723011</item>
      <item>102. Sanja Jalšovec, OIB 30255395085</item>
      <item>103. Josipa Matoša, OIB 86120213742</item>
      <item>104. Vladimira Lučić, OIB 55491110480</item>
      <item>105. Ankica Bastalić, OIB 85849205026</item>
      <item>106. Dubravka Družić Azenić, OIB 70983449222</item>
      <item>107. Renata Kovačić, OIB </item>
      <item>108. Ana-Marija Nahod, OIB 96833836239</item>
      <item>109. Valentina Ravlić, OIB 74794500883</item>
      <item>110. Ivana Zubatović, OIB 35027905346</item>
      <item>111. Ksenija Trivanović, OIB 42272574945</item>
      <item>112. Ana Rakuša, OIB 19878662154</item>
      <item>113. Sanja Šajatović, OIB 27799505889</item>
      <item>114. Ivana Kovačev, OIB 92907046538</item>
      <item>115. Željka Špadina, OIB 49768074464</item>
      <item>Agencija za osiguranje radničkih potraživanja u slučaju stečaja poslodavca, OIB 04323472109</item>
      <item>MINISTARSTVO UNUTARNJIH POSLOVA, OIB 36162371878</item>
      <item>Financijska agencija, Služba upisa, Upisničko mjesto Zagreb, OIB 85821130368</item>
      <item>Odvjetničko društvo BRLEČIĆ &amp; partneri, javno trgovačko društvo za obavljanje odvjetničkih poslova, OIB 75277763692</item>
      <item>Dijana Kelerajter, OIB 55209280932</item>
      <item>VUKIĆ, JELUŠIĆ, ŠULINA, STANKOVIĆ, JURCAN &amp; JABUKA odvjetničko društvo s ograničenom odgovornošću, OIB 01394705384</item>
      <item>MRNJAVAC društvo s ograničenom odgovornošću za trgovinu i transport, OIB 39503432286</item>
      <item>DALMARE društvo s ograničenom odgovornošću za trgovinu i usluge, OIB 35920050985</item>
    </izvorni_sadrzaj>
    <derivirana_varijabla naziv="DomainObject.Predmet.OstaliListNazivFormatedOIB_1"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odgovornošću, OIB 35913314365</item>
      <item>Tomislav Orehovec, OIB 02009648274</item>
      <item>Krešo Šulj, OIB 07512281925</item>
      <item>OD Vidović &amp; Vidović</item>
      <item>PEWA d.o.o. u stečaju, OIB 39117975699</item>
      <item>Jasmina Lichtenberg, steč. uprav.</item>
      <item>MEĐIMURSKE VODE, OIB 81394716246</item>
      <item>Lidija Sitar - Novak, OIB 60937713942</item>
      <item>Rajka Grcić, OIB 87451189688</item>
      <item>GRAD RIJEKA, OIB 54382731928</item>
      <item>ZOU Knežević i drugi</item>
      <item>Dubravka Kraljić</item>
      <item>Danijela Zoroja</item>
      <item>MERKUR TRGOVINA d.d.</item>
      <item>MAMIĆ PERIĆ REBERSKI RIMAC Odvjetničko društvo, društvo s ograničenom odgovornošću, OIB 32802230502</item>
      <item>VIDOVIĆ &amp; VIDOVIĆ, odvjetničko društvo, OIB 46414052982</item>
      <item>Kruno Turković</item>
      <item>IVAN KUBANOVIĆ</item>
      <item>1. Sanja Topolovac, OIB 17828081305</item>
      <item>2. Katarina Stopić, OIB 94703442362</item>
      <item>3. Sanja Kučko, OIB 15425862399</item>
      <item>4. Ivana Brzuhalski Horvat, OIB 50477233891</item>
      <item>5. Ignac Pasanec, OIB 79941318248</item>
      <item>6. Dalibor Cetina, OIB 73880626571</item>
      <item>7. Tatjana Fanuko, OIB 54926042404</item>
      <item>8. Destri Ferčec, OIB 39938997806</item>
      <item>9. Kristian Frančula, OIB 45761795345</item>
      <item>10. Alja Kolenc Gotal, OIB 39976783875</item>
      <item>11.Tihana Pavlićević, OIB 41561020384</item>
      <item>12. Darko Kocijan, OIB 97814362165</item>
      <item>13. Dario Bajzek, OIB 25524436666</item>
      <item>14. Ivana Babić, OIB 67972693640</item>
      <item>15. Stjepan Babić, OIB 74653121129</item>
      <item>16. Blanka Baković, OIB 11411617851</item>
      <item>17. Krunoslav Baković, OIB 38645116874</item>
      <item>18. Željko Baković, OIB 81336576091</item>
      <item>19. Kristina Čižmešija, OIB 17047869769</item>
      <item>20. Blaženko Dujmenović, OIB 46532858248</item>
      <item>21. Damir Jembrih, OIB 61657373337</item>
      <item>22. Krunoslav Karagić, OIB 58289148235</item>
      <item>23. Vlasta Kezić, OIB 30386304648</item>
      <item>24. Marko Mažar, OIB 56986372324</item>
      <item>25. Željka Novak, OIB 52655461765</item>
      <item>26. Zdenkica Šarac, OIB 41089133299</item>
      <item>27. Damir Zmiša, OIB 78601511691</item>
      <item>28. Karlo Žmauc, OIB 75397611238</item>
      <item>29. Dario Papež, OIB 87554271709</item>
      <item>30. Jere Buva, OIB 19426496399</item>
      <item>31. Robert Furčić, OIB 92325681628</item>
      <item>32. Milan Grubišić, OIB 66038764118</item>
      <item>33. Ivica Gruja, OIB 54304438796</item>
      <item>34. Krešimir Kardum, OIB 26551982890</item>
      <item>35. Branka Krnić, OIB 83032193276</item>
      <item>36. Natalija Malenica, OIB </item>
      <item>37. Krešimir Matić, OIB 30408348779</item>
      <item>38. Mirjana Peran, OIB 56388151112</item>
      <item>39. Mili Reljanović, OIB 43832522963</item>
      <item>40. Diana Slavica, OIB 99631166350</item>
      <item>41. Ana Stančić, OIB 48317679304</item>
      <item>42. Damir Šarić, OIB 81308793429</item>
      <item>43. Igor Šumečki, OIB 11025003521</item>
      <item>44. Bojana Berović, OIB 53764597143</item>
      <item>45. Marijana Dubravica, OIB 60534598981</item>
      <item>46. Ivana Dujić, OIB 84954170536</item>
      <item>47. Ana Livaić, OIB </item>
      <item>48. Boris Nadoveza, OIB 81693393209</item>
      <item>49. Jagoda Radovčić, OIB 26077765854</item>
      <item>50. Jadranka Svirčić, OIB 71616377641</item>
      <item>51. Perica Šarić, OIB 29293868352</item>
      <item>52. Mario Šuperba, OIB 29638747290</item>
      <item>53. Krešimir Loffler, OIB 93986888774</item>
      <item>54. Kristina Behtan, OIB </item>
      <item>55. Snježana Bakran, OIB 35374129674</item>
      <item>56. Danijela Frančić, OIB 44973410322</item>
      <item>57. Nives Gerenčer, OIB 60185202321</item>
      <item>58. Natalija Herman, OIB 99700303319</item>
      <item>59. Branka Kolac, OIB 33596323687</item>
      <item>60. Josip Labazan, OIB 21192864979</item>
      <item>61. Slađana Lesjak, OIB 70104536720</item>
      <item>62. Sandra Mislović, OIB 43944122813</item>
      <item>63. Draženka Sobočan, OIB </item>
      <item>64. Marina Šimek, OIB 20435397641</item>
      <item>65. Marko Trojok, OIB 98023919165</item>
      <item>66. Tomislav Volf, OIB 16251663522</item>
      <item>67. Vanja Žižek, OIB 00122728377</item>
      <item>68. Alenka Bilić, OIB 12386032769</item>
      <item>69. Moris Bolković, OIB 99497381506</item>
      <item>70. Franka Bucić, OIB 59533335171</item>
      <item>71. Zlatko German, OIB 40185730303</item>
      <item>72. Sandra Kolić, OIB 55395915057</item>
      <item>73. Sabina Komparić, OIB 90708921779</item>
      <item>74. Meri Marasović, OIB 02684557197</item>
      <item>75. Davorin Matić, OIB </item>
      <item>76. Sonja Miškulin, OIB 67205638105</item>
      <item>77. Tibor Radin, OIB 87457312290</item>
      <item>78. Jasminka Radoš, OIB 54165570304</item>
      <item>79. Sanja Teković, OIB 95907822649</item>
      <item>80. Drago Vrkljan, OIB 66705962769</item>
      <item>81. Saša Kirin, OIB 76375401635</item>
      <item>82. Ninoslav Dravinac, OIB 79670805305</item>
      <item>83. Josip Fruk, OIB 70612460740</item>
      <item>84. Ivica Kirin, OIB 46629735336</item>
      <item>85. Manda Badenić, OIB 93913616332</item>
      <item>86. Marina Jurić, OIB 39455599855</item>
      <item>87. Biserka Bilić, OIB 29033816560</item>
      <item>88. Marina Lisjak, OIB </item>
      <item>89. Mario Marić, OIB 33816500219</item>
      <item>90. Ivana Parać, OIB 37065726946</item>
      <item>91. Jurica Špoljarec, OIB 29888459151</item>
      <item>92. Rajka Grcić, OIB 87451189688</item>
      <item>93. Zdenko Črnelić, OIB 54309214908</item>
      <item>94. Antica Klarin, OIB 96169408712</item>
      <item>95. Marija Jadrić, OIB 29049205449</item>
      <item>96. Andreja Sabol, OIB 90193203132</item>
      <item>97. Marina Rendulić Kozina, OIB 57857931007</item>
      <item>98. Mijo Ost, OIB 10727964426</item>
      <item>99. Drago Burazer, OIB 11912928051</item>
      <item>100. Miloš Pendl, OIB 93913542628</item>
      <item>101. Mario Cicak, OIB 18484723011</item>
      <item>102. Sanja Jalšovec, OIB 30255395085</item>
      <item>103. Josipa Matoša, OIB 86120213742</item>
      <item>104. Vladimira Lučić, OIB 55491110480</item>
      <item>105. Ankica Bastalić, OIB 85849205026</item>
      <item>106. Dubravka Družić Azenić, OIB 70983449222</item>
      <item>107. Renata Kovačić, OIB </item>
      <item>108. Ana-Marija Nahod, OIB 96833836239</item>
      <item>109. Valentina Ravlić, OIB 74794500883</item>
      <item>110. Ivana Zubatović, OIB 35027905346</item>
      <item>111. Ksenija Trivanović, OIB 42272574945</item>
      <item>112. Ana Rakuša, OIB 19878662154</item>
      <item>113. Sanja Šajatović, OIB 27799505889</item>
      <item>114. Ivana Kovačev, OIB 92907046538</item>
      <item>115. Željka Špadina, OIB 49768074464</item>
      <item>Agencija za osiguranje radničkih potraživanja u slučaju stečaja poslodavca, OIB 04323472109</item>
      <item>MINISTARSTVO UNUTARNJIH POSLOVA, OIB 36162371878</item>
      <item>Financijska agencija, Služba upisa, Upisničko mjesto Zagreb, OIB 85821130368</item>
      <item>Odvjetničko društvo BRLEČIĆ &amp; partneri, javno trgovačko društvo za obavljanje odvjetničkih poslova, OIB 75277763692</item>
      <item>Dijana Kelerajter, OIB 55209280932</item>
      <item>VUKIĆ, JELUŠIĆ, ŠULINA, STANKOVIĆ, JURCAN &amp; JABUKA odvjetničko društvo s ograničenom odgovornošću, OIB 01394705384</item>
      <item>MRNJAVAC društvo s ograničenom odgovornošću za trgovinu i transport, OIB 39503432286</item>
      <item>DALMARE društvo s ograničenom odgovornošću za trgovinu i usluge, OIB 35920050985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MERKUR-HRVATSKA d.o.o. za trgovinu i usluge</izvorni_sadrzaj>
    <derivirana_varijabla naziv="DomainObject.Predmet.ProtustrankaIDrugi_1">MERKUR-HRVATSKA d.o.o. za trgovinu i usluge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MERKUR-HRVATSKA d.o.o. za trgovinu i usluge, OIB 22660999705, Ivana Keleka 18/A, 10360 Sesvete</izvorni_sadrzaj>
    <derivirana_varijabla naziv="DomainObject.Predmet.ProtustrankaIDrugiAdressOIB_1">MERKUR-HRVATSKA d.o.o. za trgovinu i usluge, OIB 22660999705, Ivana Keleka 18/A,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MERKUR-HRVATSKA d.o.o. za trgovinu i usluge</item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  <item>MINISTARSTVO UNUTARNJIH POSLOVA</item>
      <item>Financijska agencija, Služba upisa, Upisničko mjesto Zagreb</item>
      <item>Odvjetničko društvo BRLEČIĆ &amp; partneri, javno trgovačko društvo za obavljanje odvjetničkih poslova</item>
      <item>Dijana Kelerajter</item>
      <item>VUKIĆ, JELUŠIĆ, ŠULINA, STANKOVIĆ, JURCAN &amp; JABUKA odvjetničko društvo s ograničenom odgovornošću</item>
      <item>MRNJAVAC društvo s ograničenom odgovornošću za trgovinu i transport</item>
      <item>DALMARE društvo s ograničenom odgovornošću za trgovinu i usluge</item>
    </izvorni_sadrzaj>
    <derivirana_varijabla naziv="DomainObject.Predmet.SudioniciListNaziv_1">
      <item>FINA Regionalni centar Zagreb</item>
      <item>MERKUR-HRVATSKA d.o.o. za trgovinu i usluge</item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  <item>MINISTARSTVO UNUTARNJIH POSLOVA</item>
      <item>Financijska agencija, Služba upisa, Upisničko mjesto Zagreb</item>
      <item>Odvjetničko društvo BRLEČIĆ &amp; partneri, javno trgovačko društvo za obavljanje odvjetničkih poslova</item>
      <item>Dijana Kelerajter</item>
      <item>VUKIĆ, JELUŠIĆ, ŠULINA, STANKOVIĆ, JURCAN &amp; JABUKA odvjetničko društvo s ograničenom odgovornošću</item>
      <item>MRNJAVAC društvo s ograničenom odgovornošću za trgovinu i transport</item>
      <item>DALMARE društvo s ograničenom odgovornošću za trgovinu i usluge</item>
    </derivirana_varijabla>
  </DomainObject.Predmet.SudioniciListNaziv>
  <DomainObject.Predmet.SudioniciListAdressOIB>
    <izvorni_sadrzaj>
      <item>FINA Regionalni centar Zagreb, OIB 85821130368, Koturaška 43,10000 Zagreb</item>
      <item>MERKUR-HRVATSKA d.o.o. za trgovinu i usluge, OIB 22660999705, Ivana Keleka 18/A,10360 Sesvete</item>
      <item>RH, MF, Porezna uprava, Av. Dubrovnik 32,10000 Zagreb</item>
      <item>RH, Ministarstvo pravosuđa, Ul. grada Vukovara 49,10000 Zagreb</item>
      <item>Županijsko državno odvjetništvo u Zagrebu</item>
      <item>Općinski sud u Zadru, zemljišno-knjižni odjel, x,23000 Zadar</item>
      <item>Općinski građanski sud u Zagrebu, Stalna služba u Sesvetama</item>
      <item>Općinski građanski sud u Zagrebu, Stalna služba u Sesvetama, Zagrebačka 22,10360 Sesvete</item>
      <item>Odvjetničko društvo Leko i partneri društvo s ograničenom odgovornošću, OIB 35913314365, Domagojeva 18,Zagreb</item>
      <item>Tomislav Orehovec, OIB 02009648274, Ulica Tadije Smičiklasa 18,10000 Zagreb</item>
      <item>Krešo Šulj, OIB 07512281925, Ulica Ivana Žbulja 15,40320 Sveta Marija</item>
      <item>OD Vidović &amp; Vidović, Kratka 2/I,42000 Varaždin</item>
      <item>PEWA d.o.o. u stečaju, OIB 39117975699, Ravenska 8,52100 Pula</item>
      <item>Jasmina Lichtenberg, steč. uprav., Ravenska 8,52100 Pula</item>
      <item>MEĐIMURSKE VODE, OIB 81394716246, Matice hrvatske 10,40000 Čakovec</item>
      <item>Lidija Sitar - Novak, OIB 60937713942, Frankopanska 49,40315 Mursko Središće</item>
      <item>Rajka Grcić, OIB 87451189688, Ul. Ladislava Šabana 30,10360 Sesvete</item>
      <item>GRAD RIJEKA, OIB 54382731928, Korzo 16,51000 Rijeka</item>
      <item>ZOU Knežević i drugi, Ribarska 4,51000 Rijeka</item>
      <item>Dubravka Kraljić, Sajmišna 2,40000 Mala Subotica</item>
      <item>Danijela Zoroja, Ludbreška 4,42202 Štefanec</item>
      <item>MERKUR TRGOVINA d.d., Cesta na Okroglo 7,4202 Naklo</item>
      <item>MAMIĆ PERIĆ REBERSKI RIMAC Odvjetničko društvo, društvo s ograničenom odgovornošću, OIB 32802230502, Radnička cesta 80,10000 Zagreb</item>
      <item>VIDOVIĆ &amp; VIDOVIĆ, odvjetničko društvo, OIB 46414052982, Kratka ulica 2/I,42000 Varaždin</item>
      <item>Kruno Turković, Mostečka 16,42204 Turčin</item>
      <item>IVAN KUBANOVIĆ, Gandhijeva 7,10000 Zagreb</item>
      <item>1. Sanja Topolovac, OIB 17828081305, Jasenovačka Ulica 16,10000 Zagreb</item>
      <item>2. Katarina Stopić, OIB 94703442362, Ulica Roberta Močiljanina 5,10000 Zagreb</item>
      <item>3. Sanja Kučko, OIB 15425862399, Podjezerska Ulica 10,10362 Planina Gornja</item>
      <item>4. Ivana Brzuhalski Horvat, OIB 50477233891, Kolodvorska Ulica 3,40000 Čakovec</item>
      <item>5. Ignac Pasanec, OIB 79941318248, Ulica Hrvatskog Proljeća 43,10000 Zagreb</item>
      <item>6. Dalibor Cetina, OIB 73880626571, Ulica Monte Paradiso 30,52100 Pula</item>
      <item>7. Tatjana Fanuko, OIB 54926042404, Bunarska Cesta 13,52100 Pula</item>
      <item>8. Destri Ferčec, OIB 39938997806, Vintijan 59,52100 Vintijan</item>
      <item>9. Kristian Frančula, OIB 45761795345, Ul. Bože Gumpca 32,52100 Pula</item>
      <item>10. Alja Kolenc Gotal, OIB 39976783875, Paduljski Put 19,52100 Pula</item>
      <item>11.Tihana Pavlićević, OIB 41561020384, Carlijeva Ulica 39,52100 Pula</item>
      <item>12. Darko Kocijan, OIB 97814362165, Savska Ulica 25,10361 Sop</item>
      <item>13. Dario Bajzek, OIB 25524436666, Ulica Ivana Pl. Zajca 15,40000 Čakovec</item>
      <item>14. Ivana Babić, OIB 67972693640, Ulica Jakova Gotovca 5,10360 Sesvete</item>
      <item>15. Stjepan Babić, OIB 74653121129, Sesvetska Ulica 37,10362 Planina Gornja</item>
      <item>16. Blanka Baković, OIB 11411617851, Stjepana Horvatića 1,10360 Ivanja Reka</item>
      <item>17. Krunoslav Baković, OIB 38645116874, Cvjetna Ulica 8,10362 Paruževina</item>
      <item>18. Željko Baković, OIB 81336576091, Ulica Josipa Kozarca 100,44322 Lipovljani</item>
      <item>19. Kristina Čižmešija, OIB 17047869769, Ćirilometodska Ulica 22,10430 Samobor</item>
      <item>20. Blaženko Dujmenović, OIB 46532858248, Vinogradska Ulica 13,44000 Sisak</item>
      <item>21. Damir Jembrih, OIB 61657373337, Mrnjaki 3,10000 Zagreb</item>
      <item>22. Krunoslav Karagić, OIB 58289148235, Omladinska Ulica 10,10431 Brezje</item>
      <item>23. Vlasta Kezić, OIB 30386304648, Ulica Naste Rojc 8,10360 Sesvete</item>
      <item>24. Marko Mažar, OIB 56986372324, Ulica Svetog Martina 12,10361 Cerje</item>
      <item>25. Željka Novak, OIB 52655461765, Selnica Psarjevačka 4,10380 Selnica Psarjevačka</item>
      <item>26. Zdenkica Šarac, OIB 41089133299, Gornjopoljska Ulica 18,10360 Sesvete</item>
      <item>27. Damir Zmiša, OIB 78601511691, Donja Drenova 8,10382 Donja Drenova</item>
      <item>28. Karlo Žmauc, OIB 75397611238, Ulica Slavoljuba Bulvana 20,10000 Zagreb</item>
      <item>29. Dario Papež, OIB 87554271709, Ulica Varoš 8,44317 Stružec</item>
      <item>30. Jere Buva, OIB 19426496399, Grubišići 70,22000 Bilice</item>
      <item>31. Robert Furčić, OIB 92325681628, Put Tanaje 3,22000 Šibenik</item>
      <item>32. Milan Grubišić, OIB 66038764118, Trg Andrije Hebranga 8,22000 Šibenik</item>
      <item>33. Ivica Gruja, OIB 54304438796, Ivana Meštrovića 26,22000 Šibenik</item>
      <item>34. Krešimir Kardum, OIB 26551982890, Istarska Ulica 56,22000 Šibenik</item>
      <item>35. Branka Krnić, OIB 83032193276, Gornji Krnići 25,22221 Konjevrate</item>
      <item>36. Natalija Malenica, OIB , Cesta Šibenik-Perković 20,22000 Danilo Biranj</item>
      <item>37. Krešimir Matić, OIB 30408348779, Kornatska 58,22000 Šibenik</item>
      <item>38. Mirjana Peran, OIB 56388151112, Donja Grebaštica 30,22000 Grebaštica</item>
      <item>39. Mili Reljanović, OIB 43832522963, Put 1. Šibenskog Partiz.odreda 28,22000 Šibenik</item>
      <item>40. Diana Slavica, OIB 99631166350, Slavice 19,22000 Bilice</item>
      <item>41. Ana Stančić, OIB 48317679304, Ul.8.udarne Dalmat.brigade 24,22000 Šibenik</item>
      <item>42. Damir Šarić, OIB 81308793429, Trtarska 15 A,22000 Šibenik</item>
      <item>43. Igor Šumečki, OIB 11025003521, Bana Josipa Jelačića 13 F,22000 Šibenik</item>
      <item>44. Bojana Berović, OIB 53764597143, Jasenovo 23,22000 Žaborić</item>
      <item>45. Marijana Dubravica, OIB 60534598981, Stankovci 32,23422 Stankovci</item>
      <item>46. Ivana Dujić, OIB 84954170536, Prokljanska 55,22000 Šibenik</item>
      <item>47. Ana Livaić, OIB , Ante Španje 36A,22211 Vodice</item>
      <item>48. Boris Nadoveza, OIB 81693393209, Ivana Meštrovića 62,22000 Šibenik</item>
      <item>49. Jagoda Radovčić, OIB 26077765854, Zadarska 32,22000 Šibenik</item>
      <item>50. Jadranka Svirčić, OIB 71616377641, Rešačka 8,22000 Brodarica</item>
      <item>51. Perica Šarić, OIB 29293868352, Grubišići 75,22000 Bilice</item>
      <item>52. Mario Šuperba, OIB 29638747290, Cesta Šibenik-split 82,22000 Donje Polje</item>
      <item>53. Krešimir Loffler, OIB 93986888774, Selčinska Ulica 28 A,10360 Sesvete</item>
      <item>54. Kristina Behtan, OIB , Suhodol Zelinski 18A,10382 Donja Zelina</item>
      <item>55. Snježana Bakran, OIB 35374129674, Ulica Stjepana Radića 11,10382 Donja Zelina</item>
      <item>56. Danijela Frančić, OIB 44973410322, Ulica Nikole Tesle 12,40000 Štefanec</item>
      <item>57. Nives Gerenčer, OIB 60185202321, Ulica Ivana Pl. Zajca 33,40000 Čakovec</item>
      <item>58. Natalija Herman, OIB 99700303319, Vučetinec 173,40000 Vučetinec</item>
      <item>59. Branka Kolac, OIB 33596323687, Valenta Morandinija 3,40000 Čakovec</item>
      <item>60. Josip Labazan, OIB 21192864979, Ulica Antuna Mihanovića 2 A,40000 Pribislavec</item>
      <item>61. Slađana Lesjak, OIB 70104536720, Ulica Otona Župančića 5,40000 Čakovec</item>
      <item>62. Sandra Mislović, OIB 43944122813, Ulica Domovinskih Žrtava 28,40000 Čakovec</item>
      <item>63. Draženka Sobočan, OIB , Ivana Plemenitog Zajca 45,40000 Čakovec</item>
      <item>64. Marina Šimek, OIB 20435397641, Varaždinska Ulica 69,42242 Tužno</item>
      <item>65. Marko Trojok, OIB 98023919165, Slakovec 84,40000 Slakovec</item>
      <item>66. Tomislav Volf, OIB 16251663522, Kalnička 29,40000 Čakovec</item>
      <item>67. Vanja Žižek, OIB 00122728377, Ulica Dr. Vlatka Mačeka 33,40000 Čakovec</item>
      <item>68. Alenka Bilić, OIB 12386032769, Ulica Borik 27,52100 Pula</item>
      <item>69. Moris Bolković, OIB 99497381506, Dalmatinska 57,52207 Rakalj</item>
      <item>70. Franka Bucić, OIB 59533335171, Osječka Ulica 22,52100 Pula</item>
      <item>71. Zlatko German, OIB 40185730303, Studenčeva Ulica 26,52100 Pula</item>
      <item>72. Sandra Kolić, OIB 55395915057, Glavani 29,52207 Glavani</item>
      <item>73. Sabina Komparić, OIB 90708921779, Palisina Ulica 13,52100 Pula</item>
      <item>74. Meri Marasović, OIB 02684557197, Osječka 11,52100 Pula</item>
      <item>75. Davorin Matić, OIB , Pineta 23A,52100 Valbandon</item>
      <item>76. Sonja Miškulin, OIB 67205638105, Ulica Velog Jože 6,52100 Pula</item>
      <item>77. Tibor Radin, OIB 87457312290, Kvart Mimoza 3,52100 Valbandon</item>
      <item>78. Jasminka Radoš, OIB 54165570304, Ulica Velog Jože 10,52100 Pula</item>
      <item>79. Sanja Teković, OIB 95907822649, Mate Balote 47,52207 Rakalj</item>
      <item>80. Drago Vrkljan, OIB 66705962769, Kučine 23,52100 Vinkuran</item>
      <item>81. Saša Kirin, OIB 76375401635, POLJANICA 88 D (ranije: PEŠĆENICA, KOLODVORSKA, 88 D),44272 Pešćenica</item>
      <item>82. Ninoslav Dravinac, OIB 79670805305, Ivanjorečka Cesta 112,10360 Ivanja Reka</item>
      <item>83. Josip Fruk, OIB 70612460740, Bosna 8,10380 Bosna</item>
      <item>84. Ivica Kirin, OIB 46629735336, Poljanica 88 D,44272 Pešćenica</item>
      <item>85. Manda Badenić, OIB 93913616332, Kanarinska Ulica 74,10000 Zagreb</item>
      <item>86. Marina Jurić, OIB 39455599855, Podotočje Gornje 53/2,10410 Gornje Podotočje</item>
      <item>87. Biserka Bilić, OIB 29033816560, Ulica Hrvatskog Proljeća 26,10000 Zagreb</item>
      <item>88. Marina Lisjak, OIB , Mije Silobod Bolšića 4,10000 Zagreb</item>
      <item>89. Mario Marić, OIB 33816500219, Ulica Hrvatskog Proljeća 40,10000 Zagreb</item>
      <item>90. Ivana Parać, OIB 37065726946, Sobolski Put 5,10000 Zagreb</item>
      <item>91. Jurica Špoljarec, OIB 29888459151, Špoljarci 3,10000 Zagreb</item>
      <item>92. Rajka Grcić, OIB 87451189688, Ulica Ladislava Šabana 30,10360 Sesvete</item>
      <item>93. Zdenko Črnelić, OIB 54309214908, Kraljevec Na Sutli 2,49294 Kraljevec Na Sutli</item>
      <item>94. Antica Klarin, OIB 96169408712, Ulica Stjepana Radića 42 A,23000 Zadar</item>
      <item>95. Marija Jadrić, OIB 29049205449, Riječka 1 A,22213 Pirovac</item>
      <item>96. Andreja Sabol, OIB 90193203132, Ulica Milke Trnine 17,40000 Čakovec</item>
      <item>97. Marina Rendulić Kozina, OIB 57857931007, Maksimirsko Naselje Ii. 4,10000 Zagreb</item>
      <item>98. Mijo Ost, OIB 10727964426, Sesvetska c. 16,10360 Sesvete</item>
      <item>99. Drago Burazer, OIB 11912928051, Ulica Vida Došena 24,10000 Zagreb</item>
      <item>100. Miloš Pendl, OIB 93913542628, Ulica Ljerke Šram 2,10000 Zagreb</item>
      <item>101. Mario Cicak, OIB 18484723011, Franje Puđaka 28/1,10360 Sesvete</item>
      <item>102. Sanja Jalšovec, OIB 30255395085, Radnička 74,40000 Savska Ves</item>
      <item>103. Josipa Matoša, OIB 86120213742, Zasadbreg 188 A,40000 Zasadbreg</item>
      <item>104. Vladimira Lučić, OIB 55491110480, Ulica Matije Gupca 50,10290 Zaprešić</item>
      <item>105. Ankica Bastalić, OIB 85849205026, Bastalićeva Ulica Ii. 2,10363 Moravče</item>
      <item>106. Dubravka Družić Azenić, OIB 70983449222, Rebro 36/18,10360 Sesvete</item>
      <item>107. Renata Kovačić, OIB , Matije Gupca 36,10380 Sveti Ivan Zelina</item>
      <item>108. Ana-Marija Nahod, OIB 96833836239, Lička Ulica 4,10360 Soblinec</item>
      <item>109. Valentina Ravlić, OIB 74794500883, I. Odvojak Josipa Barberića 4,10361 Čista Mlaka</item>
      <item>110. Ivana Zubatović, OIB 35027905346, Ulica Slavka Tomerlina 12 A,10360 Sesvete</item>
      <item>111. Ksenija Trivanović, OIB 42272574945, Ulica Hrvatskog Preporoda 67 B,10370 Dugo Selo</item>
      <item>112. Ana Rakuša, OIB 19878662154, Vučetićev Prilaz 3,10000 Zagreb</item>
      <item>113. Sanja Šajatović, OIB 27799505889, Ližnjan 25,52204 Ližnjan</item>
      <item>114. Ivana Kovačev, OIB 92907046538, Požeška 6,21000 Split</item>
      <item>115. Željka Špadina, OIB 49768074464, Vlašić 51,22240 Dubrava Kod Tisna</item>
      <item>Agencija za osiguranje radničkih potraživanja u slučaju stečaja poslodavca, OIB 04323472109, Frankopanska 11,10000 Zagreb</item>
      <item>MINISTARSTVO UNUTARNJIH POSLOVA, OIB 36162371878, Heinzelova 98,10000 Zagreb</item>
      <item>Financijska agencija, Služba upisa, Upisničko mjesto Zagreb, OIB 85821130368, Šoštarićeva 2,10000 Zagreb</item>
      <item>Odvjetničko društvo BRLEČIĆ &amp; partneri, javno trgovačko društvo za obavljanje odvjetničkih poslova, OIB 75277763692, Optujska ulica 25/1,42000 Varaždin</item>
      <item>Dijana Kelerajter, OIB 55209280932, Ulica Franje Punčeca 8a,40000 Čakovec</item>
      <item>VUKIĆ, JELUŠIĆ, ŠULINA, STANKOVIĆ, JURCAN &amp; JABUKA odvjetničko društvo s ograničenom odgovornošću, OIB 01394705384, Nikole Tesle 9,51000 Rijeka</item>
      <item>MRNJAVAC društvo s ograničenom odgovornošću za trgovinu i transport, OIB 39503432286, Frlanska cesta 3/A,51211 Matulji</item>
      <item>DALMARE društvo s ograničenom odgovornošću za trgovinu i usluge, OIB 35920050985, Velimira Škorpika 23,22000 Šibenik</item>
    </izvorni_sadrzaj>
    <derivirana_varijabla naziv="DomainObject.Predmet.SudioniciListAdressOIB_1">
      <item>FINA Regionalni centar Zagreb, OIB 85821130368, Koturaška 43,10000 Zagreb</item>
      <item>MERKUR-HRVATSKA d.o.o. za trgovinu i usluge, OIB 22660999705, Ivana Keleka 18/A,10360 Sesvete</item>
      <item>RH, MF, Porezna uprava, Av. Dubrovnik 32,10000 Zagreb</item>
      <item>RH, Ministarstvo pravosuđa, Ul. grada Vukovara 49,10000 Zagreb</item>
      <item>Županijsko državno odvjetništvo u Zagrebu</item>
      <item>Općinski sud u Zadru, zemljišno-knjižni odjel, x,23000 Zadar</item>
      <item>Općinski građanski sud u Zagrebu, Stalna služba u Sesvetama</item>
      <item>Općinski građanski sud u Zagrebu, Stalna služba u Sesvetama, Zagrebačka 22,10360 Sesvete</item>
      <item>Odvjetničko društvo Leko i partneri društvo s ograničenom odgovornošću, OIB 35913314365, Domagojeva 18,Zagreb</item>
      <item>Tomislav Orehovec, OIB 02009648274, Ulica Tadije Smičiklasa 18,10000 Zagreb</item>
      <item>Krešo Šulj, OIB 07512281925, Ulica Ivana Žbulja 15,40320 Sveta Marija</item>
      <item>OD Vidović &amp; Vidović, Kratka 2/I,42000 Varaždin</item>
      <item>PEWA d.o.o. u stečaju, OIB 39117975699, Ravenska 8,52100 Pula</item>
      <item>Jasmina Lichtenberg, steč. uprav., Ravenska 8,52100 Pula</item>
      <item>MEĐIMURSKE VODE, OIB 81394716246, Matice hrvatske 10,40000 Čakovec</item>
      <item>Lidija Sitar - Novak, OIB 60937713942, Frankopanska 49,40315 Mursko Središće</item>
      <item>Rajka Grcić, OIB 87451189688, Ul. Ladislava Šabana 30,10360 Sesvete</item>
      <item>GRAD RIJEKA, OIB 54382731928, Korzo 16,51000 Rijeka</item>
      <item>ZOU Knežević i drugi, Ribarska 4,51000 Rijeka</item>
      <item>Dubravka Kraljić, Sajmišna 2,40000 Mala Subotica</item>
      <item>Danijela Zoroja, Ludbreška 4,42202 Štefanec</item>
      <item>MERKUR TRGOVINA d.d., Cesta na Okroglo 7,4202 Naklo</item>
      <item>MAMIĆ PERIĆ REBERSKI RIMAC Odvjetničko društvo, društvo s ograničenom odgovornošću, OIB 32802230502, Radnička cesta 80,10000 Zagreb</item>
      <item>VIDOVIĆ &amp; VIDOVIĆ, odvjetničko društvo, OIB 46414052982, Kratka ulica 2/I,42000 Varaždin</item>
      <item>Kruno Turković, Mostečka 16,42204 Turčin</item>
      <item>IVAN KUBANOVIĆ, Gandhijeva 7,10000 Zagreb</item>
      <item>1. Sanja Topolovac, OIB 17828081305, Jasenovačka Ulica 16,10000 Zagreb</item>
      <item>2. Katarina Stopić, OIB 94703442362, Ulica Roberta Močiljanina 5,10000 Zagreb</item>
      <item>3. Sanja Kučko, OIB 15425862399, Podjezerska Ulica 10,10362 Planina Gornja</item>
      <item>4. Ivana Brzuhalski Horvat, OIB 50477233891, Kolodvorska Ulica 3,40000 Čakovec</item>
      <item>5. Ignac Pasanec, OIB 79941318248, Ulica Hrvatskog Proljeća 43,10000 Zagreb</item>
      <item>6. Dalibor Cetina, OIB 73880626571, Ulica Monte Paradiso 30,52100 Pula</item>
      <item>7. Tatjana Fanuko, OIB 54926042404, Bunarska Cesta 13,52100 Pula</item>
      <item>8. Destri Ferčec, OIB 39938997806, Vintijan 59,52100 Vintijan</item>
      <item>9. Kristian Frančula, OIB 45761795345, Ul. Bože Gumpca 32,52100 Pula</item>
      <item>10. Alja Kolenc Gotal, OIB 39976783875, Paduljski Put 19,52100 Pula</item>
      <item>11.Tihana Pavlićević, OIB 41561020384, Carlijeva Ulica 39,52100 Pula</item>
      <item>12. Darko Kocijan, OIB 97814362165, Savska Ulica 25,10361 Sop</item>
      <item>13. Dario Bajzek, OIB 25524436666, Ulica Ivana Pl. Zajca 15,40000 Čakovec</item>
      <item>14. Ivana Babić, OIB 67972693640, Ulica Jakova Gotovca 5,10360 Sesvete</item>
      <item>15. Stjepan Babić, OIB 74653121129, Sesvetska Ulica 37,10362 Planina Gornja</item>
      <item>16. Blanka Baković, OIB 11411617851, Stjepana Horvatića 1,10360 Ivanja Reka</item>
      <item>17. Krunoslav Baković, OIB 38645116874, Cvjetna Ulica 8,10362 Paruževina</item>
      <item>18. Željko Baković, OIB 81336576091, Ulica Josipa Kozarca 100,44322 Lipovljani</item>
      <item>19. Kristina Čižmešija, OIB 17047869769, Ćirilometodska Ulica 22,10430 Samobor</item>
      <item>20. Blaženko Dujmenović, OIB 46532858248, Vinogradska Ulica 13,44000 Sisak</item>
      <item>21. Damir Jembrih, OIB 61657373337, Mrnjaki 3,10000 Zagreb</item>
      <item>22. Krunoslav Karagić, OIB 58289148235, Omladinska Ulica 10,10431 Brezje</item>
      <item>23. Vlasta Kezić, OIB 30386304648, Ulica Naste Rojc 8,10360 Sesvete</item>
      <item>24. Marko Mažar, OIB 56986372324, Ulica Svetog Martina 12,10361 Cerje</item>
      <item>25. Željka Novak, OIB 52655461765, Selnica Psarjevačka 4,10380 Selnica Psarjevačka</item>
      <item>26. Zdenkica Šarac, OIB 41089133299, Gornjopoljska Ulica 18,10360 Sesvete</item>
      <item>27. Damir Zmiša, OIB 78601511691, Donja Drenova 8,10382 Donja Drenova</item>
      <item>28. Karlo Žmauc, OIB 75397611238, Ulica Slavoljuba Bulvana 20,10000 Zagreb</item>
      <item>29. Dario Papež, OIB 87554271709, Ulica Varoš 8,44317 Stružec</item>
      <item>30. Jere Buva, OIB 19426496399, Grubišići 70,22000 Bilice</item>
      <item>31. Robert Furčić, OIB 92325681628, Put Tanaje 3,22000 Šibenik</item>
      <item>32. Milan Grubišić, OIB 66038764118, Trg Andrije Hebranga 8,22000 Šibenik</item>
      <item>33. Ivica Gruja, OIB 54304438796, Ivana Meštrovića 26,22000 Šibenik</item>
      <item>34. Krešimir Kardum, OIB 26551982890, Istarska Ulica 56,22000 Šibenik</item>
      <item>35. Branka Krnić, OIB 83032193276, Gornji Krnići 25,22221 Konjevrate</item>
      <item>36. Natalija Malenica, OIB , Cesta Šibenik-Perković 20,22000 Danilo Biranj</item>
      <item>37. Krešimir Matić, OIB 30408348779, Kornatska 58,22000 Šibenik</item>
      <item>38. Mirjana Peran, OIB 56388151112, Donja Grebaštica 30,22000 Grebaštica</item>
      <item>39. Mili Reljanović, OIB 43832522963, Put 1. Šibenskog Partiz.odreda 28,22000 Šibenik</item>
      <item>40. Diana Slavica, OIB 99631166350, Slavice 19,22000 Bilice</item>
      <item>41. Ana Stančić, OIB 48317679304, Ul.8.udarne Dalmat.brigade 24,22000 Šibenik</item>
      <item>42. Damir Šarić, OIB 81308793429, Trtarska 15 A,22000 Šibenik</item>
      <item>43. Igor Šumečki, OIB 11025003521, Bana Josipa Jelačića 13 F,22000 Šibenik</item>
      <item>44. Bojana Berović, OIB 53764597143, Jasenovo 23,22000 Žaborić</item>
      <item>45. Marijana Dubravica, OIB 60534598981, Stankovci 32,23422 Stankovci</item>
      <item>46. Ivana Dujić, OIB 84954170536, Prokljanska 55,22000 Šibenik</item>
      <item>47. Ana Livaić, OIB , Ante Španje 36A,22211 Vodice</item>
      <item>48. Boris Nadoveza, OIB 81693393209, Ivana Meštrovića 62,22000 Šibenik</item>
      <item>49. Jagoda Radovčić, OIB 26077765854, Zadarska 32,22000 Šibenik</item>
      <item>50. Jadranka Svirčić, OIB 71616377641, Rešačka 8,22000 Brodarica</item>
      <item>51. Perica Šarić, OIB 29293868352, Grubišići 75,22000 Bilice</item>
      <item>52. Mario Šuperba, OIB 29638747290, Cesta Šibenik-split 82,22000 Donje Polje</item>
      <item>53. Krešimir Loffler, OIB 93986888774, Selčinska Ulica 28 A,10360 Sesvete</item>
      <item>54. Kristina Behtan, OIB , Suhodol Zelinski 18A,10382 Donja Zelina</item>
      <item>55. Snježana Bakran, OIB 35374129674, Ulica Stjepana Radića 11,10382 Donja Zelina</item>
      <item>56. Danijela Frančić, OIB 44973410322, Ulica Nikole Tesle 12,40000 Štefanec</item>
      <item>57. Nives Gerenčer, OIB 60185202321, Ulica Ivana Pl. Zajca 33,40000 Čakovec</item>
      <item>58. Natalija Herman, OIB 99700303319, Vučetinec 173,40000 Vučetinec</item>
      <item>59. Branka Kolac, OIB 33596323687, Valenta Morandinija 3,40000 Čakovec</item>
      <item>60. Josip Labazan, OIB 21192864979, Ulica Antuna Mihanovića 2 A,40000 Pribislavec</item>
      <item>61. Slađana Lesjak, OIB 70104536720, Ulica Otona Župančića 5,40000 Čakovec</item>
      <item>62. Sandra Mislović, OIB 43944122813, Ulica Domovinskih Žrtava 28,40000 Čakovec</item>
      <item>63. Draženka Sobočan, OIB , Ivana Plemenitog Zajca 45,40000 Čakovec</item>
      <item>64. Marina Šimek, OIB 20435397641, Varaždinska Ulica 69,42242 Tužno</item>
      <item>65. Marko Trojok, OIB 98023919165, Slakovec 84,40000 Slakovec</item>
      <item>66. Tomislav Volf, OIB 16251663522, Kalnička 29,40000 Čakovec</item>
      <item>67. Vanja Žižek, OIB 00122728377, Ulica Dr. Vlatka Mačeka 33,40000 Čakovec</item>
      <item>68. Alenka Bilić, OIB 12386032769, Ulica Borik 27,52100 Pula</item>
      <item>69. Moris Bolković, OIB 99497381506, Dalmatinska 57,52207 Rakalj</item>
      <item>70. Franka Bucić, OIB 59533335171, Osječka Ulica 22,52100 Pula</item>
      <item>71. Zlatko German, OIB 40185730303, Studenčeva Ulica 26,52100 Pula</item>
      <item>72. Sandra Kolić, OIB 55395915057, Glavani 29,52207 Glavani</item>
      <item>73. Sabina Komparić, OIB 90708921779, Palisina Ulica 13,52100 Pula</item>
      <item>74. Meri Marasović, OIB 02684557197, Osječka 11,52100 Pula</item>
      <item>75. Davorin Matić, OIB , Pineta 23A,52100 Valbandon</item>
      <item>76. Sonja Miškulin, OIB 67205638105, Ulica Velog Jože 6,52100 Pula</item>
      <item>77. Tibor Radin, OIB 87457312290, Kvart Mimoza 3,52100 Valbandon</item>
      <item>78. Jasminka Radoš, OIB 54165570304, Ulica Velog Jože 10,52100 Pula</item>
      <item>79. Sanja Teković, OIB 95907822649, Mate Balote 47,52207 Rakalj</item>
      <item>80. Drago Vrkljan, OIB 66705962769, Kučine 23,52100 Vinkuran</item>
      <item>81. Saša Kirin, OIB 76375401635, POLJANICA 88 D (ranije: PEŠĆENICA, KOLODVORSKA, 88 D),44272 Pešćenica</item>
      <item>82. Ninoslav Dravinac, OIB 79670805305, Ivanjorečka Cesta 112,10360 Ivanja Reka</item>
      <item>83. Josip Fruk, OIB 70612460740, Bosna 8,10380 Bosna</item>
      <item>84. Ivica Kirin, OIB 46629735336, Poljanica 88 D,44272 Pešćenica</item>
      <item>85. Manda Badenić, OIB 93913616332, Kanarinska Ulica 74,10000 Zagreb</item>
      <item>86. Marina Jurić, OIB 39455599855, Podotočje Gornje 53/2,10410 Gornje Podotočje</item>
      <item>87. Biserka Bilić, OIB 29033816560, Ulica Hrvatskog Proljeća 26,10000 Zagreb</item>
      <item>88. Marina Lisjak, OIB , Mije Silobod Bolšića 4,10000 Zagreb</item>
      <item>89. Mario Marić, OIB 33816500219, Ulica Hrvatskog Proljeća 40,10000 Zagreb</item>
      <item>90. Ivana Parać, OIB 37065726946, Sobolski Put 5,10000 Zagreb</item>
      <item>91. Jurica Špoljarec, OIB 29888459151, Špoljarci 3,10000 Zagreb</item>
      <item>92. Rajka Grcić, OIB 87451189688, Ulica Ladislava Šabana 30,10360 Sesvete</item>
      <item>93. Zdenko Črnelić, OIB 54309214908, Kraljevec Na Sutli 2,49294 Kraljevec Na Sutli</item>
      <item>94. Antica Klarin, OIB 96169408712, Ulica Stjepana Radića 42 A,23000 Zadar</item>
      <item>95. Marija Jadrić, OIB 29049205449, Riječka 1 A,22213 Pirovac</item>
      <item>96. Andreja Sabol, OIB 90193203132, Ulica Milke Trnine 17,40000 Čakovec</item>
      <item>97. Marina Rendulić Kozina, OIB 57857931007, Maksimirsko Naselje Ii. 4,10000 Zagreb</item>
      <item>98. Mijo Ost, OIB 10727964426, Sesvetska c. 16,10360 Sesvete</item>
      <item>99. Drago Burazer, OIB 11912928051, Ulica Vida Došena 24,10000 Zagreb</item>
      <item>100. Miloš Pendl, OIB 93913542628, Ulica Ljerke Šram 2,10000 Zagreb</item>
      <item>101. Mario Cicak, OIB 18484723011, Franje Puđaka 28/1,10360 Sesvete</item>
      <item>102. Sanja Jalšovec, OIB 30255395085, Radnička 74,40000 Savska Ves</item>
      <item>103. Josipa Matoša, OIB 86120213742, Zasadbreg 188 A,40000 Zasadbreg</item>
      <item>104. Vladimira Lučić, OIB 55491110480, Ulica Matije Gupca 50,10290 Zaprešić</item>
      <item>105. Ankica Bastalić, OIB 85849205026, Bastalićeva Ulica Ii. 2,10363 Moravče</item>
      <item>106. Dubravka Družić Azenić, OIB 70983449222, Rebro 36/18,10360 Sesvete</item>
      <item>107. Renata Kovačić, OIB , Matije Gupca 36,10380 Sveti Ivan Zelina</item>
      <item>108. Ana-Marija Nahod, OIB 96833836239, Lička Ulica 4,10360 Soblinec</item>
      <item>109. Valentina Ravlić, OIB 74794500883, I. Odvojak Josipa Barberića 4,10361 Čista Mlaka</item>
      <item>110. Ivana Zubatović, OIB 35027905346, Ulica Slavka Tomerlina 12 A,10360 Sesvete</item>
      <item>111. Ksenija Trivanović, OIB 42272574945, Ulica Hrvatskog Preporoda 67 B,10370 Dugo Selo</item>
      <item>112. Ana Rakuša, OIB 19878662154, Vučetićev Prilaz 3,10000 Zagreb</item>
      <item>113. Sanja Šajatović, OIB 27799505889, Ližnjan 25,52204 Ližnjan</item>
      <item>114. Ivana Kovačev, OIB 92907046538, Požeška 6,21000 Split</item>
      <item>115. Željka Špadina, OIB 49768074464, Vlašić 51,22240 Dubrava Kod Tisna</item>
      <item>Agencija za osiguranje radničkih potraživanja u slučaju stečaja poslodavca, OIB 04323472109, Frankopanska 11,10000 Zagreb</item>
      <item>MINISTARSTVO UNUTARNJIH POSLOVA, OIB 36162371878, Heinzelova 98,10000 Zagreb</item>
      <item>Financijska agencija, Služba upisa, Upisničko mjesto Zagreb, OIB 85821130368, Šoštarićeva 2,10000 Zagreb</item>
      <item>Odvjetničko društvo BRLEČIĆ &amp; partneri, javno trgovačko društvo za obavljanje odvjetničkih poslova, OIB 75277763692, Optujska ulica 25/1,42000 Varaždin</item>
      <item>Dijana Kelerajter, OIB 55209280932, Ulica Franje Punčeca 8a,40000 Čakovec</item>
      <item>VUKIĆ, JELUŠIĆ, ŠULINA, STANKOVIĆ, JURCAN &amp; JABUKA odvjetničko društvo s ograničenom odgovornošću, OIB 01394705384, Nikole Tesle 9,51000 Rijeka</item>
      <item>MRNJAVAC društvo s ograničenom odgovornošću za trgovinu i transport, OIB 39503432286, Frlanska cesta 3/A,51211 Matulji</item>
      <item>DALMARE društvo s ograničenom odgovornošću za trgovinu i usluge, OIB 35920050985, Velimira Škorpika 23,22000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22660999705</item>
      <item>, OIB null</item>
      <item>, OIB null</item>
      <item>, OIB null</item>
      <item>, OIB null</item>
      <item>, OIB null</item>
      <item>, OIB null</item>
      <item>, OIB 35913314365</item>
      <item>, OIB 02009648274</item>
      <item>, OIB 07512281925</item>
      <item>, OIB null</item>
      <item>, OIB 39117975699</item>
      <item>, OIB null</item>
      <item>, OIB 81394716246</item>
      <item>, OIB 60937713942</item>
      <item>, OIB 87451189688</item>
      <item>, OIB 54382731928</item>
      <item>, OIB null</item>
      <item>, OIB null</item>
      <item>, OIB null</item>
      <item>, OIB null</item>
      <item>, OIB 32802230502</item>
      <item>, OIB 46414052982</item>
      <item>, OIB null</item>
      <item>, OIB null</item>
      <item>, OIB 17828081305</item>
      <item>, OIB 94703442362</item>
      <item>, OIB 15425862399</item>
      <item>, OIB 50477233891</item>
      <item>, OIB 79941318248</item>
      <item>, OIB 73880626571</item>
      <item>, OIB 54926042404</item>
      <item>, OIB 39938997806</item>
      <item>, OIB 45761795345</item>
      <item>, OIB 39976783875</item>
      <item>, OIB 41561020384</item>
      <item>, OIB 97814362165</item>
      <item>, OIB 25524436666</item>
      <item>, OIB 67972693640</item>
      <item>, OIB 74653121129</item>
      <item>, OIB 11411617851</item>
      <item>, OIB 38645116874</item>
      <item>, OIB 81336576091</item>
      <item>, OIB 17047869769</item>
      <item>, OIB 46532858248</item>
      <item>, OIB 61657373337</item>
      <item>, OIB 58289148235</item>
      <item>, OIB 30386304648</item>
      <item>, OIB 56986372324</item>
      <item>, OIB 52655461765</item>
      <item>, OIB 41089133299</item>
      <item>, OIB 78601511691</item>
      <item>, OIB 75397611238</item>
      <item>, OIB 87554271709</item>
      <item>, OIB 19426496399</item>
      <item>, OIB 92325681628</item>
      <item>, OIB 66038764118</item>
      <item>, OIB 54304438796</item>
      <item>, OIB 26551982890</item>
      <item>, OIB 83032193276</item>
      <item>, OIB </item>
      <item>, OIB 30408348779</item>
      <item>, OIB 56388151112</item>
      <item>, OIB 43832522963</item>
      <item>, OIB 99631166350</item>
      <item>, OIB 48317679304</item>
      <item>, OIB 81308793429</item>
      <item>, OIB 11025003521</item>
      <item>, OIB 53764597143</item>
      <item>, OIB 60534598981</item>
      <item>, OIB 84954170536</item>
      <item>, OIB </item>
      <item>, OIB 81693393209</item>
      <item>, OIB 26077765854</item>
      <item>, OIB 71616377641</item>
      <item>, OIB 29293868352</item>
      <item>, OIB 29638747290</item>
      <item>, OIB 93986888774</item>
      <item>, OIB </item>
      <item>, OIB 35374129674</item>
      <item>, OIB 44973410322</item>
      <item>, OIB 60185202321</item>
      <item>, OIB 99700303319</item>
      <item>, OIB 33596323687</item>
      <item>, OIB 21192864979</item>
      <item>, OIB 70104536720</item>
      <item>, OIB 43944122813</item>
      <item>, OIB </item>
      <item>, OIB 20435397641</item>
      <item>, OIB 98023919165</item>
      <item>, OIB 16251663522</item>
      <item>, OIB 00122728377</item>
      <item>, OIB 12386032769</item>
      <item>, OIB 99497381506</item>
      <item>, OIB 59533335171</item>
      <item>, OIB 40185730303</item>
      <item>, OIB 55395915057</item>
      <item>, OIB 90708921779</item>
      <item>, OIB 02684557197</item>
      <item>, OIB </item>
      <item>, OIB 67205638105</item>
      <item>, OIB 87457312290</item>
      <item>, OIB 54165570304</item>
      <item>, OIB 95907822649</item>
      <item>, OIB 66705962769</item>
      <item>, OIB 76375401635</item>
      <item>, OIB 79670805305</item>
      <item>, OIB 70612460740</item>
      <item>, OIB 46629735336</item>
      <item>, OIB 93913616332</item>
      <item>, OIB 39455599855</item>
      <item>, OIB 29033816560</item>
      <item>, OIB </item>
      <item>, OIB 33816500219</item>
      <item>, OIB 37065726946</item>
      <item>, OIB 29888459151</item>
      <item>, OIB 87451189688</item>
      <item>, OIB 54309214908</item>
      <item>, OIB 96169408712</item>
      <item>, OIB 29049205449</item>
      <item>, OIB 90193203132</item>
      <item>, OIB 57857931007</item>
      <item>, OIB 10727964426</item>
      <item>, OIB 11912928051</item>
      <item>, OIB 93913542628</item>
      <item>, OIB 18484723011</item>
      <item>, OIB 30255395085</item>
      <item>, OIB 86120213742</item>
      <item>, OIB 55491110480</item>
      <item>, OIB 85849205026</item>
      <item>, OIB 70983449222</item>
      <item>, OIB </item>
      <item>, OIB 96833836239</item>
      <item>, OIB 74794500883</item>
      <item>, OIB 35027905346</item>
      <item>, OIB 42272574945</item>
      <item>, OIB 19878662154</item>
      <item>, OIB 27799505889</item>
      <item>, OIB 92907046538</item>
      <item>, OIB 49768074464</item>
      <item>, OIB 04323472109</item>
      <item>, OIB 36162371878</item>
      <item>, OIB 85821130368</item>
      <item>, OIB 75277763692</item>
      <item>, OIB 55209280932</item>
      <item>, OIB 01394705384</item>
      <item>, OIB 39503432286</item>
      <item>, OIB 35920050985</item>
    </izvorni_sadrzaj>
    <derivirana_varijabla naziv="DomainObject.Predmet.SudioniciListNazivOIB_1">
      <item>, OIB 85821130368</item>
      <item>, OIB 22660999705</item>
      <item>, OIB null</item>
      <item>, OIB null</item>
      <item>, OIB null</item>
      <item>, OIB null</item>
      <item>, OIB null</item>
      <item>, OIB null</item>
      <item>, OIB 35913314365</item>
      <item>, OIB 02009648274</item>
      <item>, OIB 07512281925</item>
      <item>, OIB null</item>
      <item>, OIB 39117975699</item>
      <item>, OIB null</item>
      <item>, OIB 81394716246</item>
      <item>, OIB 60937713942</item>
      <item>, OIB 87451189688</item>
      <item>, OIB 54382731928</item>
      <item>, OIB null</item>
      <item>, OIB null</item>
      <item>, OIB null</item>
      <item>, OIB null</item>
      <item>, OIB 32802230502</item>
      <item>, OIB 46414052982</item>
      <item>, OIB null</item>
      <item>, OIB null</item>
      <item>, OIB 17828081305</item>
      <item>, OIB 94703442362</item>
      <item>, OIB 15425862399</item>
      <item>, OIB 50477233891</item>
      <item>, OIB 79941318248</item>
      <item>, OIB 73880626571</item>
      <item>, OIB 54926042404</item>
      <item>, OIB 39938997806</item>
      <item>, OIB 45761795345</item>
      <item>, OIB 39976783875</item>
      <item>, OIB 41561020384</item>
      <item>, OIB 97814362165</item>
      <item>, OIB 25524436666</item>
      <item>, OIB 67972693640</item>
      <item>, OIB 74653121129</item>
      <item>, OIB 11411617851</item>
      <item>, OIB 38645116874</item>
      <item>, OIB 81336576091</item>
      <item>, OIB 17047869769</item>
      <item>, OIB 46532858248</item>
      <item>, OIB 61657373337</item>
      <item>, OIB 58289148235</item>
      <item>, OIB 30386304648</item>
      <item>, OIB 56986372324</item>
      <item>, OIB 52655461765</item>
      <item>, OIB 41089133299</item>
      <item>, OIB 78601511691</item>
      <item>, OIB 75397611238</item>
      <item>, OIB 87554271709</item>
      <item>, OIB 19426496399</item>
      <item>, OIB 92325681628</item>
      <item>, OIB 66038764118</item>
      <item>, OIB 54304438796</item>
      <item>, OIB 26551982890</item>
      <item>, OIB 83032193276</item>
      <item>, OIB </item>
      <item>, OIB 30408348779</item>
      <item>, OIB 56388151112</item>
      <item>, OIB 43832522963</item>
      <item>, OIB 99631166350</item>
      <item>, OIB 48317679304</item>
      <item>, OIB 81308793429</item>
      <item>, OIB 11025003521</item>
      <item>, OIB 53764597143</item>
      <item>, OIB 60534598981</item>
      <item>, OIB 84954170536</item>
      <item>, OIB </item>
      <item>, OIB 81693393209</item>
      <item>, OIB 26077765854</item>
      <item>, OIB 71616377641</item>
      <item>, OIB 29293868352</item>
      <item>, OIB 29638747290</item>
      <item>, OIB 93986888774</item>
      <item>, OIB </item>
      <item>, OIB 35374129674</item>
      <item>, OIB 44973410322</item>
      <item>, OIB 60185202321</item>
      <item>, OIB 99700303319</item>
      <item>, OIB 33596323687</item>
      <item>, OIB 21192864979</item>
      <item>, OIB 70104536720</item>
      <item>, OIB 43944122813</item>
      <item>, OIB </item>
      <item>, OIB 20435397641</item>
      <item>, OIB 98023919165</item>
      <item>, OIB 16251663522</item>
      <item>, OIB 00122728377</item>
      <item>, OIB 12386032769</item>
      <item>, OIB 99497381506</item>
      <item>, OIB 59533335171</item>
      <item>, OIB 40185730303</item>
      <item>, OIB 55395915057</item>
      <item>, OIB 90708921779</item>
      <item>, OIB 02684557197</item>
      <item>, OIB </item>
      <item>, OIB 67205638105</item>
      <item>, OIB 87457312290</item>
      <item>, OIB 54165570304</item>
      <item>, OIB 95907822649</item>
      <item>, OIB 66705962769</item>
      <item>, OIB 76375401635</item>
      <item>, OIB 79670805305</item>
      <item>, OIB 70612460740</item>
      <item>, OIB 46629735336</item>
      <item>, OIB 93913616332</item>
      <item>, OIB 39455599855</item>
      <item>, OIB 29033816560</item>
      <item>, OIB </item>
      <item>, OIB 33816500219</item>
      <item>, OIB 37065726946</item>
      <item>, OIB 29888459151</item>
      <item>, OIB 87451189688</item>
      <item>, OIB 54309214908</item>
      <item>, OIB 96169408712</item>
      <item>, OIB 29049205449</item>
      <item>, OIB 90193203132</item>
      <item>, OIB 57857931007</item>
      <item>, OIB 10727964426</item>
      <item>, OIB 11912928051</item>
      <item>, OIB 93913542628</item>
      <item>, OIB 18484723011</item>
      <item>, OIB 30255395085</item>
      <item>, OIB 86120213742</item>
      <item>, OIB 55491110480</item>
      <item>, OIB 85849205026</item>
      <item>, OIB 70983449222</item>
      <item>, OIB </item>
      <item>, OIB 96833836239</item>
      <item>, OIB 74794500883</item>
      <item>, OIB 35027905346</item>
      <item>, OIB 42272574945</item>
      <item>, OIB 19878662154</item>
      <item>, OIB 27799505889</item>
      <item>, OIB 92907046538</item>
      <item>, OIB 49768074464</item>
      <item>, OIB 04323472109</item>
      <item>, OIB 36162371878</item>
      <item>, OIB 85821130368</item>
      <item>, OIB 75277763692</item>
      <item>, OIB 55209280932</item>
      <item>, OIB 01394705384</item>
      <item>, OIB 39503432286</item>
      <item>, OIB 35920050985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229</properties:Words>
  <properties:Characters>1225</properties:Characters>
  <properties:Lines>47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2016-06-14T07:06:00Z</dcterms:created>
  <dc:creator>nribaric</dc:creator>
  <cp:lastModifiedBy>Jadranka Zelić</cp:lastModifiedBy>
  <cp:lastPrinted>2016-06-14T07:06:00Z</cp:lastPrinted>
  <dcterms:modified xmlns:xsi="http://www.w3.org/2001/XMLSchema-instance" xsi:type="dcterms:W3CDTF">2016-06-14T07:11:00Z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