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5f55" w14:paraId="7b95f55" w:rsidRDefault="00E359EA" w:rsidP="00E359E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359EA" w:rsidR="00AE649C" w:rsidRPr="00B76F3C">
      <w:pPr>
        <w:pStyle w:val="NormaleSPIS"/>
        <w:spacing w:after="0"/>
      </w:pPr>
    </w:p>
    <w:p w:rsidRDefault="00E359EA" w:rsidP="00E359EA" w:rsidR="00E359EA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E359EA" w:rsidP="00E359EA" w:rsidR="00E359EA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E359EA" w:rsidP="00E359EA" w:rsidR="00E359EA" w:rsidRPr="00E359EA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E359EA" w:rsidP="00E359EA" w:rsidR="00E359EA">
      <w:pPr>
        <w:spacing w:after="0"/>
        <w:jc w:val="right"/>
      </w:pPr>
      <w:r>
        <w:t>Poslovni broj: 2 St-776/2018-4</w:t>
      </w:r>
    </w:p>
    <w:p w:rsidRDefault="00E359EA" w:rsidP="00E359EA" w:rsidR="00E359EA">
      <w:pPr>
        <w:spacing w:after="0"/>
        <w:jc w:val="both"/>
      </w:pPr>
    </w:p>
    <w:p w:rsidRDefault="00E359EA" w:rsidP="00E359EA" w:rsidR="00E359EA">
      <w:pPr>
        <w:spacing w:after="0"/>
        <w:jc w:val="both"/>
      </w:pPr>
    </w:p>
    <w:p w:rsidRDefault="00E359EA" w:rsidP="00E359EA" w:rsidR="00E359EA">
      <w:pPr>
        <w:spacing w:after="0"/>
        <w:jc w:val="center"/>
      </w:pPr>
      <w:r>
        <w:t>U  I M E   R E P U B L I K E   H R V A T S K E</w:t>
      </w:r>
    </w:p>
    <w:p w:rsidRDefault="00E359EA" w:rsidP="00E359EA" w:rsidR="00E359EA">
      <w:pPr>
        <w:spacing w:after="0"/>
        <w:jc w:val="center"/>
      </w:pPr>
    </w:p>
    <w:p w:rsidRDefault="00E359EA" w:rsidP="00E359EA" w:rsidR="00E359EA">
      <w:pPr>
        <w:spacing w:after="0"/>
        <w:jc w:val="center"/>
      </w:pPr>
      <w:r>
        <w:t xml:space="preserve"> R J E Š E N J E</w:t>
      </w:r>
    </w:p>
    <w:p w:rsidRDefault="00E359EA" w:rsidP="00E359EA" w:rsidR="00E359EA">
      <w:pPr>
        <w:spacing w:after="0"/>
        <w:jc w:val="both"/>
      </w:pPr>
    </w:p>
    <w:p w:rsidRDefault="00E359EA" w:rsidP="00E359EA" w:rsidR="00E359EA">
      <w:pPr>
        <w:spacing w:after="0"/>
        <w:jc w:val="both"/>
      </w:pPr>
    </w:p>
    <w:p w:rsidRDefault="00E359EA" w:rsidP="00E359EA" w:rsidR="00E359EA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e.e. minuta j.d.o.o. za trgovinu, Virovitica, Ivana Zajca 88, MBS: 010100725, OIB: 22595041416, 23. siječnja 2019.</w:t>
      </w:r>
    </w:p>
    <w:p w:rsidRDefault="00E359EA" w:rsidP="00E359EA" w:rsidR="00E359EA">
      <w:pPr>
        <w:spacing w:after="0"/>
        <w:jc w:val="both"/>
      </w:pPr>
    </w:p>
    <w:p w:rsidRDefault="00E359EA" w:rsidP="00E359EA" w:rsidR="00E359EA">
      <w:pPr>
        <w:spacing w:after="0"/>
        <w:jc w:val="both"/>
      </w:pPr>
    </w:p>
    <w:p w:rsidRDefault="00E359EA" w:rsidP="00E359EA" w:rsidR="00E359EA">
      <w:pPr>
        <w:spacing w:after="0"/>
        <w:jc w:val="center"/>
      </w:pPr>
      <w:r>
        <w:t>r i j e š i o   j e</w:t>
      </w:r>
    </w:p>
    <w:p w:rsidRDefault="00E359EA" w:rsidP="00E359EA" w:rsidR="00E359EA">
      <w:pPr>
        <w:spacing w:after="0"/>
        <w:jc w:val="both"/>
      </w:pPr>
    </w:p>
    <w:p w:rsidRDefault="00E359EA" w:rsidP="00E359EA" w:rsidR="00E359EA">
      <w:pPr>
        <w:spacing w:after="0"/>
        <w:jc w:val="both"/>
        <w:rPr>
          <w:szCs w:val="20"/>
        </w:rPr>
      </w:pPr>
      <w:r>
        <w:tab/>
        <w:t>1. Otvara se skraćeni stečajni postupak nad dužnikom e.e. minuta j.d.o.o. za trgovinu, Virovitica, Ivana Zajca 88, MBS: 010100725, OIB: 22595041416.</w:t>
      </w:r>
    </w:p>
    <w:p w:rsidRDefault="00E359EA" w:rsidP="00E359EA" w:rsidR="00E359EA">
      <w:pPr>
        <w:spacing w:after="0"/>
        <w:jc w:val="both"/>
      </w:pPr>
    </w:p>
    <w:p w:rsidRDefault="00E359EA" w:rsidP="00E359EA" w:rsidR="00E359EA">
      <w:pPr>
        <w:spacing w:after="0"/>
        <w:jc w:val="both"/>
      </w:pPr>
      <w:r>
        <w:tab/>
        <w:t>2. Za stečajnog upravitelja imenuje se DOMAGOJ POLJAK, iz Zagreba, Miramarska 24/6, OIB: 77663651000.</w:t>
      </w:r>
    </w:p>
    <w:p w:rsidRDefault="00E359EA" w:rsidP="00E359EA" w:rsidR="00E359EA">
      <w:pPr>
        <w:spacing w:after="0"/>
        <w:jc w:val="both"/>
      </w:pPr>
    </w:p>
    <w:p w:rsidRDefault="00E359EA" w:rsidP="00E359EA" w:rsidR="00E359EA">
      <w:pPr>
        <w:spacing w:after="0"/>
        <w:jc w:val="both"/>
        <w:rPr>
          <w:szCs w:val="20"/>
        </w:rPr>
      </w:pPr>
      <w:r>
        <w:tab/>
        <w:t>3. Zaključuje se skraćeni stečajni postupak nad dužnikom e.e. minuta j.d.o.o. za trgovinu, Virovitica, Ivana Zajca 88, MBS: 010100725, OIB: 22595041416.</w:t>
      </w:r>
    </w:p>
    <w:p w:rsidRDefault="00E359EA" w:rsidP="00E359EA" w:rsidR="00E359EA">
      <w:pPr>
        <w:spacing w:after="0"/>
        <w:jc w:val="both"/>
      </w:pPr>
    </w:p>
    <w:p w:rsidRDefault="00E359EA" w:rsidP="00E359EA" w:rsidR="00E359EA">
      <w:pPr>
        <w:spacing w:after="0"/>
        <w:jc w:val="both"/>
      </w:pPr>
      <w:r>
        <w:tab/>
        <w:t>4. Stečajni postupak je otvoren i zaključen s danom 23. siječnja 2019. godine u 8,45 sati, kada je ovo rješenje objavljeno na e-oglasnoj ploči ovoga suda.</w:t>
      </w:r>
    </w:p>
    <w:p w:rsidRDefault="00E359EA" w:rsidP="00E359EA" w:rsidR="00E359EA">
      <w:pPr>
        <w:pStyle w:val="Bezproreda"/>
        <w:spacing w:after="0"/>
        <w:jc w:val="both"/>
      </w:pPr>
    </w:p>
    <w:p w:rsidRDefault="00E359EA" w:rsidP="00E359EA" w:rsidR="00E359EA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359EA" w:rsidP="00E359EA" w:rsidR="00E359EA">
      <w:pPr>
        <w:spacing w:after="0"/>
        <w:jc w:val="both"/>
        <w:rPr>
          <w:rFonts w:cs="Times New Roman"/>
        </w:rPr>
      </w:pPr>
    </w:p>
    <w:p w:rsidRDefault="00E359EA" w:rsidP="00E359EA" w:rsidR="00E359EA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E359EA" w:rsidP="00E359EA" w:rsidR="00E359EA">
      <w:pPr>
        <w:spacing w:after="0"/>
        <w:jc w:val="both"/>
      </w:pPr>
    </w:p>
    <w:p w:rsidRDefault="00E359EA" w:rsidP="00E359EA" w:rsidR="00E359EA">
      <w:pPr>
        <w:spacing w:after="0"/>
        <w:jc w:val="both"/>
      </w:pPr>
    </w:p>
    <w:p w:rsidRDefault="00E359EA" w:rsidP="00E359EA" w:rsidR="00E359EA">
      <w:pPr>
        <w:spacing w:after="0"/>
        <w:jc w:val="center"/>
      </w:pPr>
      <w:r>
        <w:t>Obrazloženje</w:t>
      </w:r>
    </w:p>
    <w:p w:rsidRDefault="00E359EA" w:rsidP="00E359EA" w:rsidR="00E359EA">
      <w:pPr>
        <w:spacing w:after="0"/>
        <w:jc w:val="center"/>
      </w:pPr>
    </w:p>
    <w:p w:rsidRDefault="00E359EA" w:rsidP="00E359EA" w:rsidR="00E359EA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St-776/2018-2, koji je objavljen na mrežnoj stranici e-oglasna ploča Trgovačkog suda u Bjelovaru 27. studenoga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E359EA" w:rsidP="00E359EA" w:rsidR="00E359EA">
      <w:pPr>
        <w:spacing w:after="0"/>
        <w:jc w:val="both"/>
      </w:pPr>
    </w:p>
    <w:p w:rsidRDefault="00E359EA" w:rsidP="00E359EA" w:rsidR="00E359EA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359EA" w:rsidP="00E359EA" w:rsidR="00E359EA">
      <w:pPr>
        <w:spacing w:after="0"/>
        <w:jc w:val="both"/>
      </w:pPr>
    </w:p>
    <w:p w:rsidRDefault="00E359EA" w:rsidP="00E359EA" w:rsidR="00E359EA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E359EA" w:rsidP="00E359EA" w:rsidR="00E359EA">
      <w:pPr>
        <w:spacing w:after="0"/>
        <w:jc w:val="both"/>
      </w:pPr>
    </w:p>
    <w:p w:rsidRDefault="00E359EA" w:rsidP="00E359EA" w:rsidR="00E359EA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E359EA" w:rsidP="00E359EA" w:rsidR="00E359EA">
      <w:pPr>
        <w:spacing w:after="0"/>
        <w:jc w:val="both"/>
      </w:pPr>
    </w:p>
    <w:p w:rsidRDefault="00E359EA" w:rsidP="00E359EA" w:rsidR="00E359EA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359EA" w:rsidP="00E359EA" w:rsidR="00E359EA">
      <w:pPr>
        <w:pStyle w:val="Bezproreda"/>
        <w:spacing w:after="0"/>
        <w:jc w:val="both"/>
      </w:pPr>
    </w:p>
    <w:p w:rsidRDefault="00E359EA" w:rsidP="00E359EA" w:rsidR="00E359EA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E359EA" w:rsidP="00E359EA" w:rsidR="00E359EA">
      <w:pPr>
        <w:spacing w:after="0"/>
        <w:ind w:firstLine="851"/>
        <w:jc w:val="both"/>
      </w:pPr>
    </w:p>
    <w:p w:rsidRDefault="00E359EA" w:rsidP="00E359EA" w:rsidR="00E359EA">
      <w:pPr>
        <w:spacing w:after="0"/>
        <w:jc w:val="center"/>
      </w:pPr>
      <w:r>
        <w:t>U Bjelovaru 23. siječnja 2019.</w:t>
      </w:r>
    </w:p>
    <w:p w:rsidRDefault="00E359EA" w:rsidP="00E359EA" w:rsidR="00E359EA">
      <w:pPr>
        <w:spacing w:after="0"/>
        <w:jc w:val="both"/>
      </w:pPr>
    </w:p>
    <w:p w:rsidRDefault="00E359EA" w:rsidP="00E359EA" w:rsidR="00E359EA">
      <w:pPr>
        <w:spacing w:after="0"/>
        <w:jc w:val="both"/>
      </w:pPr>
    </w:p>
    <w:p w:rsidRDefault="00E359EA" w:rsidP="00E359EA" w:rsidR="00E359EA">
      <w:pPr>
        <w:spacing w:after="0"/>
        <w:ind w:firstLine="720" w:left="4320"/>
      </w:pPr>
      <w:r>
        <w:t>SUDSKI SAVJETNIK</w:t>
      </w:r>
    </w:p>
    <w:p w:rsidRDefault="00E359EA" w:rsidP="00E359EA" w:rsidR="00E359EA">
      <w:pPr>
        <w:spacing w:after="0"/>
        <w:ind w:firstLine="4111"/>
      </w:pPr>
      <w:r>
        <w:tab/>
        <w:t xml:space="preserve">     MIROSLAV LOVREKOVIĆ, v.r.</w:t>
      </w:r>
    </w:p>
    <w:p w:rsidRDefault="00E359EA" w:rsidP="00E359EA" w:rsidR="00E359E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E359EA" w:rsidP="00E359EA" w:rsidR="00E359E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E359EA" w:rsidP="00E359EA" w:rsidR="00E359EA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E359EA" w:rsidP="00E359EA" w:rsidR="00E359EA">
      <w:pPr>
        <w:spacing w:after="0"/>
        <w:jc w:val="both"/>
      </w:pPr>
    </w:p>
    <w:p w:rsidRDefault="00E359EA" w:rsidP="00E359EA" w:rsidR="00E359EA">
      <w:pPr>
        <w:spacing w:after="0"/>
        <w:jc w:val="both"/>
      </w:pPr>
    </w:p>
    <w:p w:rsidRDefault="00E359EA" w:rsidP="00E359EA" w:rsidR="00E359EA">
      <w:pPr>
        <w:spacing w:after="0"/>
        <w:jc w:val="both"/>
      </w:pPr>
    </w:p>
    <w:p w:rsidRDefault="00E359EA" w:rsidP="00E359EA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E359E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43116074"/>
      <w:docPartObj>
        <w:docPartGallery w:val="Page Numbers (Top of Page)"/>
        <w:docPartUnique/>
      </w:docPartObj>
    </w:sdtPr>
    <w:sdtContent>
      <w:p w:rsidRDefault="00E359EA" w:rsidP="00E359EA" w:rsidR="00E359E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41B">
          <w:t>2</w:t>
        </w:r>
        <w:r>
          <w:fldChar w:fldCharType="end"/>
        </w:r>
      </w:p>
    </w:sdtContent>
  </w:sdt>
  <w:p w:rsidRDefault="00E359EA" w:rsidP="00E359EA" w:rsidR="008333A9">
    <w:pPr>
      <w:spacing w:after="0"/>
      <w:jc w:val="right"/>
    </w:pPr>
    <w:r>
      <w:t>Poslovni broj: 2 St-776/2018-4</w:t>
    </w:r>
  </w:p>
  <w:p w:rsidRDefault="00E359EA" w:rsidP="00E359EA" w:rsidR="00E359EA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59EA"/>
    <w:rsid w:val="00E3741B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120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81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St-776/2018-4</izvorni_sadrzaj>
    <derivirana_varijabla naziv="DomainObject.Oznaka_1">St-776/2018-4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St-776/2018</izvorni_sadrzaj>
    <derivirana_varijabla naziv="DomainObject.Predmet.OznakaBroj_1">St-776/2018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e.e. minuta j.d.o.o. za trgovinu zastupanog po punomoćniku Dalibor Štiković</izvorni_sadrzaj>
    <derivirana_varijabla naziv="DomainObject.Predmet.ProtustrankaFormated_1">  e.e. minuta j.d.o.o. za trgovinu zastupanog po punomoćniku Dalibor Štiković</derivirana_varijabla>
  </DomainObject.Predmet.ProtustrankaFormated>
  <DomainObject.Predmet.ProtustrankaFormatedOIB>
    <izvorni_sadrzaj>  e.e. minuta j.d.o.o. za trgovinu, OIB 22595041416 zastupanog po punomoćniku Dalibor Štiković</izvorni_sadrzaj>
    <derivirana_varijabla naziv="DomainObject.Predmet.ProtustrankaFormatedOIB_1">  e.e. minuta j.d.o.o. za trgovinu, OIB 22595041416 zastupanog po punomoćniku Dalibor Štiković</derivirana_varijabla>
  </DomainObject.Predmet.ProtustrankaFormatedOIB>
  <DomainObject.Predmet.ProtustrankaFormatedWithAdress>
    <izvorni_sadrzaj> e.e. minuta j.d.o.o. za trgovinu, Ivana Zajca 88, 33000 Virovitica zastupanog po punomoćniku Dalibor Štiković</izvorni_sadrzaj>
    <derivirana_varijabla naziv="DomainObject.Predmet.ProtustrankaFormatedWithAdress_1"> e.e. minuta j.d.o.o. za trgovinu, Ivana Zajca 88, 33000 Virovitica zastupanog po punomoćniku Dalibor Štiković</derivirana_varijabla>
  </DomainObject.Predmet.ProtustrankaFormatedWithAdress>
  <DomainObject.Predmet.ProtustrankaFormatedWithAdressOIB>
    <izvorni_sadrzaj> e.e. minuta j.d.o.o. za trgovinu, OIB 22595041416, Ivana Zajca 88, 33000 Virovitica zastupanog po punomoćniku Dalibor Štiković</izvorni_sadrzaj>
    <derivirana_varijabla naziv="DomainObject.Predmet.ProtustrankaFormatedWithAdressOIB_1"> e.e. minuta j.d.o.o. za trgovinu, OIB 22595041416, Ivana Zajca 88, 33000 Virovitica zastupanog po punomoćniku Dalibor Štiković</derivirana_varijabla>
  </DomainObject.Predmet.ProtustrankaFormatedWithAdressOIB>
  <DomainObject.Predmet.ProtustrankaWithAdress>
    <izvorni_sadrzaj>e.e. minuta j.d.o.o. za trgovinu Ivana Zajca 88, 33000 Virovitica</izvorni_sadrzaj>
    <derivirana_varijabla naziv="DomainObject.Predmet.ProtustrankaWithAdress_1">e.e. minuta j.d.o.o. za trgovinu Ivana Zajca 88, 33000 Virovitica</derivirana_varijabla>
  </DomainObject.Predmet.ProtustrankaWithAdress>
  <DomainObject.Predmet.ProtustrankaWithAdressOIB>
    <izvorni_sadrzaj>e.e. minuta j.d.o.o. za trgovinu, OIB 22595041416, Ivana Zajca 88, 33000 Virovitica</izvorni_sadrzaj>
    <derivirana_varijabla naziv="DomainObject.Predmet.ProtustrankaWithAdressOIB_1">e.e. minuta j.d.o.o. za trgovinu, OIB 22595041416, Ivana Zajca 88, 33000 Virovitica</derivirana_varijabla>
  </DomainObject.Predmet.ProtustrankaWithAdressOIB>
  <DomainObject.Predmet.ProtustrankaNazivFormated>
    <izvorni_sadrzaj>e.e. minuta j.d.o.o. za trgovinu</izvorni_sadrzaj>
    <derivirana_varijabla naziv="DomainObject.Predmet.ProtustrankaNazivFormated_1">e.e. minuta j.d.o.o. za trgovinu</derivirana_varijabla>
  </DomainObject.Predmet.ProtustrankaNazivFormated>
  <DomainObject.Predmet.ProtustrankaNazivFormatedOIB>
    <izvorni_sadrzaj>e.e. minuta j.d.o.o. za trgovinu, OIB 22595041416</izvorni_sadrzaj>
    <derivirana_varijabla naziv="DomainObject.Predmet.ProtustrankaNazivFormatedOIB_1">e.e. minuta j.d.o.o. za trgovinu, OIB 22595041416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e.e. minuta j.d.o.o. za trgovinu zastupanog po punomoćniku Dalibor Štiković</item>
    </izvorni_sadrzaj>
    <derivirana_varijabla naziv="DomainObject.Predmet.ProtuStrankaListFormated_1">
      <item>e.e. minuta j.d.o.o. za trgovinu zastupanog po punomoćniku Dalibor Štiković</item>
    </derivirana_varijabla>
  </DomainObject.Predmet.ProtuStrankaListFormated>
  <DomainObject.Predmet.ProtuStrankaListFormatedOIB>
    <izvorni_sadrzaj>
      <item>e.e. minuta j.d.o.o. za trgovinu, OIB 22595041416 zastupanog po punomoćniku Dalibor Štiković</item>
    </izvorni_sadrzaj>
    <derivirana_varijabla naziv="DomainObject.Predmet.ProtuStrankaListFormatedOIB_1">
      <item>e.e. minuta j.d.o.o. za trgovinu, OIB 22595041416 zastupanog po punomoćniku Dalibor Štiković</item>
    </derivirana_varijabla>
  </DomainObject.Predmet.ProtuStrankaListFormatedOIB>
  <DomainObject.Predmet.ProtuStrankaListFormatedWithAdress>
    <izvorni_sadrzaj>
      <item>e.e. minuta j.d.o.o. za trgovinu, Ivana Zajca 88, 33000 Virovitica zastupanog po punomoćniku Dalibor Štiković</item>
    </izvorni_sadrzaj>
    <derivirana_varijabla naziv="DomainObject.Predmet.ProtuStrankaListFormatedWithAdress_1">
      <item>e.e. minuta j.d.o.o. za trgovinu, Ivana Zajca 88, 33000 Virovitica zastupanog po punomoćniku Dalibor Štiković</item>
    </derivirana_varijabla>
  </DomainObject.Predmet.ProtuStrankaListFormatedWithAdress>
  <DomainObject.Predmet.ProtuStrankaListFormatedWithAdressOIB>
    <izvorni_sadrzaj>
      <item>e.e. minuta j.d.o.o. za trgovinu, OIB 22595041416, Ivana Zajca 88, 33000 Virovitica zastupanog po punomoćniku Dalibor Štiković</item>
    </izvorni_sadrzaj>
    <derivirana_varijabla naziv="DomainObject.Predmet.ProtuStrankaListFormatedWithAdressOIB_1">
      <item>e.e. minuta j.d.o.o. za trgovinu, OIB 22595041416, Ivana Zajca 88, 33000 Virovitica zastupanog po punomoćniku Dalibor Štiković</item>
    </derivirana_varijabla>
  </DomainObject.Predmet.ProtuStrankaListFormatedWithAdressOIB>
  <DomainObject.Predmet.ProtuStrankaListNazivFormated>
    <izvorni_sadrzaj>
      <item>e.e. minuta j.d.o.o. za trgovinu</item>
    </izvorni_sadrzaj>
    <derivirana_varijabla naziv="DomainObject.Predmet.ProtuStrankaListNazivFormated_1">
      <item>e.e. minuta j.d.o.o. za trgovinu</item>
    </derivirana_varijabla>
  </DomainObject.Predmet.ProtuStrankaListNazivFormated>
  <DomainObject.Predmet.ProtuStrankaListNazivFormatedOIB>
    <izvorni_sadrzaj>
      <item>e.e. minuta j.d.o.o. za trgovinu, OIB 22595041416</item>
    </izvorni_sadrzaj>
    <derivirana_varijabla naziv="DomainObject.Predmet.ProtuStrankaListNazivFormatedOIB_1">
      <item>e.e. minuta j.d.o.o. za trgovinu, OIB 22595041416</item>
    </derivirana_varijabla>
  </DomainObject.Predmet.ProtuStrankaListNazivFormatedOIB>
  <DomainObject.Predmet.OstaliListFormated>
    <izvorni_sadrzaj>
      <item>Dalibor Štiković punomoćnik sudionika u postupku e.e. minuta j.d.o.o. za trgovinu</item>
    </izvorni_sadrzaj>
    <derivirana_varijabla naziv="DomainObject.Predmet.OstaliListFormated_1">
      <item>Dalibor Štiković punomoćnik sudionika u postupku e.e. minuta j.d.o.o. za trgovinu</item>
    </derivirana_varijabla>
  </DomainObject.Predmet.OstaliListFormated>
  <DomainObject.Predmet.OstaliListFormatedOIB>
    <izvorni_sadrzaj>
      <item>Dalibor Štiković, OIB 08168777853 punomoćnik sudionika u postupku e.e. minuta j.d.o.o. za trgovinu</item>
    </izvorni_sadrzaj>
    <derivirana_varijabla naziv="DomainObject.Predmet.OstaliListFormatedOIB_1">
      <item>Dalibor Štiković, OIB 08168777853 punomoćnik sudionika u postupku e.e. minuta j.d.o.o. za trgovinu</item>
    </derivirana_varijabla>
  </DomainObject.Predmet.OstaliListFormatedOIB>
  <DomainObject.Predmet.OstaliListFormatedWithAdress>
    <izvorni_sadrzaj>
      <item>Dalibor Štiković, Bernarda Parentina 9, 52440 Poreč punomoćnik sudionika u postupku e.e. minuta j.d.o.o. za trgovinu</item>
    </izvorni_sadrzaj>
    <derivirana_varijabla naziv="DomainObject.Predmet.OstaliListFormatedWithAdress_1">
      <item>Dalibor Štiković, Bernarda Parentina 9, 52440 Poreč punomoćnik sudionika u postupku e.e. minuta j.d.o.o. za trgovinu</item>
    </derivirana_varijabla>
  </DomainObject.Predmet.OstaliListFormatedWithAdress>
  <DomainObject.Predmet.OstaliListFormatedWithAdressOIB>
    <izvorni_sadrzaj>
      <item>Dalibor Štiković, OIB 08168777853, Bernarda Parentina 9, 52440 Poreč punomoćnik sudionika u postupku e.e. minuta j.d.o.o. za trgovinu</item>
    </izvorni_sadrzaj>
    <derivirana_varijabla naziv="DomainObject.Predmet.OstaliListFormatedWithAdressOIB_1">
      <item>Dalibor Štiković, OIB 08168777853, Bernarda Parentina 9, 52440 Poreč punomoćnik sudionika u postupku e.e. minuta j.d.o.o. za trgovinu</item>
    </derivirana_varijabla>
  </DomainObject.Predmet.OstaliListFormatedWithAdressOIB>
  <DomainObject.Predmet.OstaliListNazivFormated>
    <izvorni_sadrzaj>
      <item>Dalibor Štiković</item>
    </izvorni_sadrzaj>
    <derivirana_varijabla naziv="DomainObject.Predmet.OstaliListNazivFormated_1">
      <item>Dalibor Štiković</item>
    </derivirana_varijabla>
  </DomainObject.Predmet.OstaliListNazivFormated>
  <DomainObject.Predmet.OstaliListNazivFormatedOIB>
    <izvorni_sadrzaj>
      <item>Dalibor Štiković, OIB 08168777853</item>
    </izvorni_sadrzaj>
    <derivirana_varijabla naziv="DomainObject.Predmet.OstaliListNazivFormatedOIB_1">
      <item>Dalibor Štiković, OIB 08168777853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>St-776/2018-4</izvorni_sadrzaj>
    <derivirana_varijabla naziv="DomainObject.PoslovniBrojDokumenta_1">St-776/2018-4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e.e. minuta j.d.o.o. za trgovinu</izvorni_sadrzaj>
    <derivirana_varijabla naziv="DomainObject.Predmet.ProtustrankaIDrugi_1">e.e. minuta j.d.o.o. za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e.e. minuta j.d.o.o. za trgovinu, OIB 22595041416, Ivana Zajca 88, 33000 Virovitica</izvorni_sadrzaj>
    <derivirana_varijabla naziv="DomainObject.Predmet.ProtustrankaIDrugiAdressOIB_1">e.e. minuta j.d.o.o. za trgovinu, OIB 22595041416, Ivana Zajca 88,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e.e. minuta j.d.o.o. za trgovinu</item>
      <item>Dalibor Štiković</item>
    </izvorni_sadrzaj>
    <derivirana_varijabla naziv="DomainObject.Predmet.SudioniciListNaziv_1">
      <item>FINA, RC ZAGREB, Podružnica BJELOVAR</item>
      <item>e.e. minuta j.d.o.o. za trgovinu</item>
      <item>Dalibor Štiković</item>
    </derivirana_varijabla>
  </DomainObject.Predmet.SudioniciListNaziv>
  <DomainObject.Predmet.SudioniciListAdressOIB>
    <izvorni_sadrzaj>
      <item>FINA, RC ZAGREB, Podružnica BJELOVAR, OIB 85821130368, F. Supila 4,43000 Bjelovar</item>
      <item>e.e. minuta j.d.o.o. za trgovinu, OIB 22595041416, Ivana Zajca 88,33000 Virovitica</item>
      <item>Dalibor Štiković, OIB 08168777853, Bernarda Parentina 9,52440 Poreč</item>
    </izvorni_sadrzaj>
    <derivirana_varijabla naziv="DomainObject.Predmet.SudioniciListAdressOIB_1">
      <item>FINA, RC ZAGREB, Podružnica BJELOVAR, OIB 85821130368, F. Supila 4,43000 Bjelovar</item>
      <item>e.e. minuta j.d.o.o. za trgovinu, OIB 22595041416, Ivana Zajca 88,33000 Virovitica</item>
      <item>Dalibor Štiković, OIB 08168777853, Bernarda Parentina 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22E579-CBB8-4450-9638-171331E8D9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3499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2019-01-23T07:27:00Z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St-776/2018-4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