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de7d2" w14:paraId="0bde7d2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240B2">
        <w:t>2016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240B2">
        <w:t xml:space="preserve">09. prosinca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5D3230">
        <w:t xml:space="preserve">Stambena zadruga NOVI ZAGREB, Zagreb, Remetinečka 75 </w:t>
      </w:r>
      <w:r w:rsidR="00AC4528">
        <w:t>(OIB</w:t>
      </w:r>
      <w:r w:rsidR="00CB0338">
        <w:t>:</w:t>
      </w:r>
      <w:r w:rsidR="005D3230">
        <w:t xml:space="preserve"> 93734777229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5D3230">
        <w:t xml:space="preserve">770.457,66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D3230">
        <w:t xml:space="preserve">09. prosinca </w:t>
      </w:r>
      <w:r w:rsidR="00590AEF">
        <w:t>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B16D5"/>
    <w:rsid w:val="003C4498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3230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240B2"/>
    <w:rsid w:val="00D66226"/>
    <w:rsid w:val="00E26BFC"/>
    <w:rsid w:val="00E3040A"/>
    <w:rsid w:val="00E5092D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16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16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16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16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16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16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16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16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16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16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2016</izvorni_sadrzaj>
    <derivirana_varijabla naziv="DomainObject.Predmet.Broj_1">2016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St-2016/2015</izvorni_sadrzaj>
    <derivirana_varijabla naziv="DomainObject.Predmet.OznakaBroj_1">St-2016/2015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Stambena zadruga NOVI ZAGREB zastupanog po punomoćniku Tomislav Klisović</izvorni_sadrzaj>
    <derivirana_varijabla naziv="DomainObject.Predmet.ProtustrankaFormated_1">  Stambena zadruga NOVI ZAGREB zastupanog po punomoćniku Tomislav Klisović</derivirana_varijabla>
  </DomainObject.Predmet.ProtustrankaFormated>
  <DomainObject.Predmet.ProtustrankaFormatedOIB>
    <izvorni_sadrzaj>  Stambena zadruga NOVI ZAGREB, OIB 93734777229 zastupanog po punomoćniku Tomislav Klisović</izvorni_sadrzaj>
    <derivirana_varijabla naziv="DomainObject.Predmet.ProtustrankaFormatedOIB_1">  Stambena zadruga NOVI ZAGREB, OIB 93734777229 zastupanog po punomoćniku Tomislav Klisović</derivirana_varijabla>
  </DomainObject.Predmet.ProtustrankaFormatedOIB>
  <DomainObject.Predmet.ProtustrankaFormatedWithAdress>
    <izvorni_sadrzaj> Stambena zadruga NOVI ZAGREB, Remetinečka 75, 10000 Zagreb zastupanog po punomoćniku Tomislav Klisović</izvorni_sadrzaj>
    <derivirana_varijabla naziv="DomainObject.Predmet.ProtustrankaFormatedWithAdress_1"> Stambena zadruga NOVI ZAGREB, Remetinečka 75, 10000 Zagreb zastupanog po punomoćniku Tomislav Klisović</derivirana_varijabla>
  </DomainObject.Predmet.ProtustrankaFormatedWithAdress>
  <DomainObject.Predmet.ProtustrankaFormatedWithAdressOIB>
    <izvorni_sadrzaj> Stambena zadruga NOVI ZAGREB, OIB 93734777229, Remetinečka 75, 10000 Zagreb zastupanog po punomoćniku Tomislav Klisović</izvorni_sadrzaj>
    <derivirana_varijabla naziv="DomainObject.Predmet.ProtustrankaFormatedWithAdressOIB_1"> Stambena zadruga NOVI ZAGREB, OIB 93734777229, Remetinečka 75, 10000 Zagreb zastupanog po punomoćniku Tomislav Klisović</derivirana_varijabla>
  </DomainObject.Predmet.ProtustrankaFormatedWithAdressOIB>
  <DomainObject.Predmet.ProtustrankaWithAdress>
    <izvorni_sadrzaj>Stambena zadruga NOVI ZAGREB Remetinečka 75, 10000 Zagreb</izvorni_sadrzaj>
    <derivirana_varijabla naziv="DomainObject.Predmet.ProtustrankaWithAdress_1">Stambena zadruga NOVI ZAGREB Remetinečka 75, 10000 Zagreb</derivirana_varijabla>
  </DomainObject.Predmet.ProtustrankaWithAdress>
  <DomainObject.Predmet.ProtustrankaWithAdressOIB>
    <izvorni_sadrzaj>Stambena zadruga NOVI ZAGREB, OIB 93734777229, Remetinečka 75, 10000 Zagreb</izvorni_sadrzaj>
    <derivirana_varijabla naziv="DomainObject.Predmet.ProtustrankaWithAdressOIB_1">Stambena zadruga NOVI ZAGREB, OIB 93734777229, Remetinečka 75, 10000 Zagreb</derivirana_varijabla>
  </DomainObject.Predmet.ProtustrankaWithAdressOIB>
  <DomainObject.Predmet.ProtustrankaNazivFormated>
    <izvorni_sadrzaj>Stambena zadruga NOVI ZAGREB</izvorni_sadrzaj>
    <derivirana_varijabla naziv="DomainObject.Predmet.ProtustrankaNazivFormated_1">Stambena zadruga NOVI ZAGREB</derivirana_varijabla>
  </DomainObject.Predmet.ProtustrankaNazivFormated>
  <DomainObject.Predmet.ProtustrankaNazivFormatedOIB>
    <izvorni_sadrzaj>Stambena zadruga NOVI ZAGREB, OIB 93734777229</izvorni_sadrzaj>
    <derivirana_varijabla naziv="DomainObject.Predmet.ProtustrankaNazivFormatedOIB_1">Stambena zadruga NOVI ZAGREB, OIB 93734777229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Stambena zadruga NOVI ZAGREB zastupanog po punomoćniku Tomislav Klisović</item>
    </izvorni_sadrzaj>
    <derivirana_varijabla naziv="DomainObject.Predmet.ProtuStrankaListFormated_1">
      <item>Stambena zadruga NOVI ZAGREB zastupanog po punomoćniku Tomislav Klisović</item>
    </derivirana_varijabla>
  </DomainObject.Predmet.ProtuStrankaListFormated>
  <DomainObject.Predmet.ProtuStrankaListFormatedOIB>
    <izvorni_sadrzaj>
      <item>Stambena zadruga NOVI ZAGREB, OIB 93734777229 zastupanog po punomoćniku Tomislav Klisović</item>
    </izvorni_sadrzaj>
    <derivirana_varijabla naziv="DomainObject.Predmet.ProtuStrankaListFormatedOIB_1">
      <item>Stambena zadruga NOVI ZAGREB, OIB 93734777229 zastupanog po punomoćniku Tomislav Klisović</item>
    </derivirana_varijabla>
  </DomainObject.Predmet.ProtuStrankaListFormatedOIB>
  <DomainObject.Predmet.ProtuStrankaListFormatedWithAdress>
    <izvorni_sadrzaj>
      <item>Stambena zadruga NOVI ZAGREB, Remetinečka 75, 10000 Zagreb zastupanog po punomoćniku Tomislav Klisović</item>
    </izvorni_sadrzaj>
    <derivirana_varijabla naziv="DomainObject.Predmet.ProtuStrankaListFormatedWithAdress_1">
      <item>Stambena zadruga NOVI ZAGREB, Remetinečka 75, 10000 Zagreb zastupanog po punomoćniku Tomislav Klisović</item>
    </derivirana_varijabla>
  </DomainObject.Predmet.ProtuStrankaListFormatedWithAdress>
  <DomainObject.Predmet.ProtuStrankaListFormatedWithAdressOIB>
    <izvorni_sadrzaj>
      <item>Stambena zadruga NOVI ZAGREB, OIB 93734777229, Remetinečka 75, 10000 Zagreb zastupanog po punomoćniku Tomislav Klisović</item>
    </izvorni_sadrzaj>
    <derivirana_varijabla naziv="DomainObject.Predmet.ProtuStrankaListFormatedWithAdressOIB_1">
      <item>Stambena zadruga NOVI ZAGREB, OIB 93734777229, Remetinečka 75, 10000 Zagreb zastupanog po punomoćniku Tomislav Klisović</item>
    </derivirana_varijabla>
  </DomainObject.Predmet.ProtuStrankaListFormatedWithAdressOIB>
  <DomainObject.Predmet.ProtuStrankaListNazivFormated>
    <izvorni_sadrzaj>
      <item>Stambena zadruga NOVI ZAGREB</item>
    </izvorni_sadrzaj>
    <derivirana_varijabla naziv="DomainObject.Predmet.ProtuStrankaListNazivFormated_1">
      <item>Stambena zadruga NOVI ZAGREB</item>
    </derivirana_varijabla>
  </DomainObject.Predmet.ProtuStrankaListNazivFormated>
  <DomainObject.Predmet.ProtuStrankaListNazivFormatedOIB>
    <izvorni_sadrzaj>
      <item>Stambena zadruga NOVI ZAGREB, OIB 93734777229</item>
    </izvorni_sadrzaj>
    <derivirana_varijabla naziv="DomainObject.Predmet.ProtuStrankaListNazivFormatedOIB_1">
      <item>Stambena zadruga NOVI ZAGREB, OIB 93734777229</item>
    </derivirana_varijabla>
  </DomainObject.Predmet.ProtuStrankaListNazivFormatedOIB>
  <DomainObject.Predmet.OstaliListFormated>
    <izvorni_sadrzaj>
      <item>Tomislav Klisović punomoćnik sudionika u postupku Stambena zadruga NOVI ZAGREB</item>
    </izvorni_sadrzaj>
    <derivirana_varijabla naziv="DomainObject.Predmet.OstaliListFormated_1">
      <item>Tomislav Klisović punomoćnik sudionika u postupku Stambena zadruga NOVI ZAGREB</item>
    </derivirana_varijabla>
  </DomainObject.Predmet.OstaliListFormated>
  <DomainObject.Predmet.OstaliListFormatedOIB>
    <izvorni_sadrzaj>
      <item>Tomislav Klisović, OIB 62432665820 punomoćnik sudionika u postupku Stambena zadruga NOVI ZAGREB</item>
    </izvorni_sadrzaj>
    <derivirana_varijabla naziv="DomainObject.Predmet.OstaliListFormatedOIB_1">
      <item>Tomislav Klisović, OIB 62432665820 punomoćnik sudionika u postupku Stambena zadruga NOVI ZAGREB</item>
    </derivirana_varijabla>
  </DomainObject.Predmet.OstaliListFormatedOIB>
  <DomainObject.Predmet.OstaliListFormatedWithAdress>
    <izvorni_sadrzaj>
      <item>Tomislav Klisović, Čanićeva 10, 10000 Zagreb punomoćnik sudionika u postupku Stambena zadruga NOVI ZAGREB</item>
    </izvorni_sadrzaj>
    <derivirana_varijabla naziv="DomainObject.Predmet.OstaliListFormatedWithAdress_1">
      <item>Tomislav Klisović, Čanićeva 10, 10000 Zagreb punomoćnik sudionika u postupku Stambena zadruga NOVI ZAGREB</item>
    </derivirana_varijabla>
  </DomainObject.Predmet.OstaliListFormatedWithAdress>
  <DomainObject.Predmet.OstaliListFormatedWithAdressOIB>
    <izvorni_sadrzaj>
      <item>Tomislav Klisović, OIB 62432665820, Čanićeva 10, 10000 Zagreb punomoćnik sudionika u postupku Stambena zadruga NOVI ZAGREB</item>
    </izvorni_sadrzaj>
    <derivirana_varijabla naziv="DomainObject.Predmet.OstaliListFormatedWithAdressOIB_1">
      <item>Tomislav Klisović, OIB 62432665820, Čanićeva 10, 10000 Zagreb punomoćnik sudionika u postupku Stambena zadruga NOVI ZAGREB</item>
    </derivirana_varijabla>
  </DomainObject.Predmet.OstaliListFormatedWithAdressOIB>
  <DomainObject.Predmet.OstaliListNazivFormated>
    <izvorni_sadrzaj>
      <item>Tomislav Klisović</item>
    </izvorni_sadrzaj>
    <derivirana_varijabla naziv="DomainObject.Predmet.OstaliListNazivFormated_1">
      <item>Tomislav Klisović</item>
    </derivirana_varijabla>
  </DomainObject.Predmet.OstaliListNazivFormated>
  <DomainObject.Predmet.OstaliListNazivFormatedOIB>
    <izvorni_sadrzaj>
      <item>Tomislav Klisović, OIB 62432665820</item>
    </izvorni_sadrzaj>
    <derivirana_varijabla naziv="DomainObject.Predmet.OstaliListNazivFormatedOIB_1">
      <item>Tomislav Klisović, OIB 62432665820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Stambena zadruga NOVI ZAGREB</izvorni_sadrzaj>
    <derivirana_varijabla naziv="DomainObject.Predmet.ProtustrankaIDrugi_1">Stambena zadruga NOVI ZAGREB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Stambena zadruga NOVI ZAGREB, OIB 93734777229, Remetinečka 75, 10000 Zagreb</izvorni_sadrzaj>
    <derivirana_varijabla naziv="DomainObject.Predmet.ProtustrankaIDrugiAdressOIB_1">Stambena zadruga NOVI ZAGREB, OIB 93734777229, Remetinečka 75,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Stambena zadruga NOVI ZAGREB</item>
      <item>FINA Regionalni centar Zagreb</item>
      <item>Tomislav Klisović</item>
    </izvorni_sadrzaj>
    <derivirana_varijabla naziv="DomainObject.Predmet.SudioniciListNaziv_1">
      <item>Stambena zadruga NOVI ZAGREB</item>
      <item>FINA Regionalni centar Zagreb</item>
      <item>Tomislav Klisović</item>
    </derivirana_varijabla>
  </DomainObject.Predmet.SudioniciListNaziv>
  <DomainObject.Predmet.SudioniciListAdressOIB>
    <izvorni_sadrzaj>
      <item>Stambena zadruga NOVI ZAGREB, OIB 93734777229, Remetinečka 75,10000 Zagreb</item>
      <item>FINA Regionalni centar Zagreb, OIB 85821130368, Trg Svibanjskih žrtava 1995. br. 1,10000 Zagreb</item>
      <item>Tomislav Klisović, OIB 62432665820, Čanićeva 10,10000 Zagreb</item>
    </izvorni_sadrzaj>
    <derivirana_varijabla naziv="DomainObject.Predmet.SudioniciListAdressOIB_1">
      <item>Stambena zadruga NOVI ZAGREB, OIB 93734777229, Remetinečka 75,10000 Zagreb</item>
      <item>FINA Regionalni centar Zagreb, OIB 85821130368, Trg Svibanjskih žrtava 1995. br. 1,10000 Zagreb</item>
      <item>Tomislav Klisović, OIB 62432665820, Čanićeva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93734777229</item>
      <item>, OIB 85821130368</item>
      <item>, OIB 62432665820</item>
    </izvorni_sadrzaj>
    <derivirana_varijabla naziv="DomainObject.Predmet.SudioniciListNazivOIB_1">
      <item>, OIB 93734777229</item>
      <item>, OIB 85821130368</item>
      <item>, OIB 62432665820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1316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2015-12-09T10:41:00Z</dcterms:created>
  <dc:creator>ilukac</dc:creator>
  <cp:lastModifiedBy>Anita Ban</cp:lastModifiedBy>
  <cp:lastPrinted>2015-11-18T13:13:00Z</cp:lastPrinted>
  <dcterms:modified xmlns:xsi="http://www.w3.org/2001/XMLSchema-instance" xsi:type="dcterms:W3CDTF">2015-12-09T10:46:00Z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