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4183" w14:paraId="19f4183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317AEE">
        <w:rPr>
          <w:rFonts w:hAnsi="Times New Roman" w:ascii="Times New Roman"/>
        </w:rPr>
        <w:t>4</w:t>
      </w:r>
      <w:r w:rsidR="007569F3">
        <w:rPr>
          <w:rFonts w:hAnsi="Times New Roman" w:ascii="Times New Roman"/>
        </w:rPr>
        <w:t>70</w:t>
      </w:r>
      <w:r w:rsidR="00317AEE">
        <w:rPr>
          <w:rFonts w:hAnsi="Times New Roman" w:ascii="Times New Roman"/>
        </w:rPr>
        <w:t>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4567AA">
        <w:rPr>
          <w:rFonts w:hAnsi="Times New Roman" w:ascii="Times New Roman"/>
        </w:rPr>
        <w:t>Podružnica Karlovac</w:t>
      </w:r>
      <w:r w:rsidRPr="005D718C">
        <w:rPr>
          <w:rFonts w:hAnsi="Times New Roman" w:ascii="Times New Roman"/>
        </w:rPr>
        <w:t xml:space="preserve">, za otvaranje stečajnog postupka nad dužnikom </w:t>
      </w:r>
      <w:r w:rsidR="007569F3" w:rsidRPr="00BE07C1">
        <w:rPr>
          <w:rFonts w:hAnsi="Times New Roman" w:ascii="Times New Roman"/>
        </w:rPr>
        <w:t>ROLLS RELOCATORS j.d.o.o., Zagreb, Petra Grgeca 4, OIB 25726407356</w:t>
      </w:r>
      <w:r w:rsidR="00D90FFD" w:rsidRPr="00D90FFD">
        <w:rPr>
          <w:rFonts w:hAnsi="Times New Roman" w:ascii="Times New Roman"/>
        </w:rPr>
        <w:t xml:space="preserve">, dana </w:t>
      </w:r>
      <w:r w:rsidR="007569F3">
        <w:rPr>
          <w:rFonts w:hAnsi="Times New Roman" w:ascii="Times New Roman"/>
        </w:rPr>
        <w:t>3. listopada</w:t>
      </w:r>
      <w:r w:rsidR="00125D18">
        <w:rPr>
          <w:rFonts w:hAnsi="Times New Roman" w:ascii="Times New Roman"/>
        </w:rPr>
        <w:t xml:space="preserve">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7569F3">
        <w:rPr>
          <w:rFonts w:hAnsi="Times New Roman" w:ascii="Times New Roman"/>
          <w:b/>
        </w:rPr>
        <w:t>20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7569F3">
        <w:rPr>
          <w:rFonts w:hAnsi="Times New Roman" w:ascii="Times New Roman"/>
          <w:b/>
        </w:rPr>
        <w:t>10,00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proofErr w:type="spellStart"/>
      <w:r w:rsidR="007569F3">
        <w:rPr>
          <w:rFonts w:hAnsi="Times New Roman" w:ascii="Times New Roman"/>
        </w:rPr>
        <w:t>Piero</w:t>
      </w:r>
      <w:proofErr w:type="spellEnd"/>
      <w:r w:rsidR="007569F3">
        <w:rPr>
          <w:rFonts w:hAnsi="Times New Roman" w:ascii="Times New Roman"/>
        </w:rPr>
        <w:t xml:space="preserve"> </w:t>
      </w:r>
      <w:proofErr w:type="spellStart"/>
      <w:r w:rsidR="007569F3">
        <w:rPr>
          <w:rFonts w:hAnsi="Times New Roman" w:ascii="Times New Roman"/>
        </w:rPr>
        <w:t>Peić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7569F3">
        <w:rPr>
          <w:rFonts w:hAnsi="Times New Roman" w:ascii="Times New Roman"/>
        </w:rPr>
        <w:t>3. listopada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0B2E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17AE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9F3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0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B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0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B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ROLLS RELOCATORS jednostavno društvo s ograničenom odgovornošću za usluge zastupanog po punomoćniku Piero Peić</izvorni_sadrzaj>
    <derivirana_varijabla naziv="DomainObject.Predmet.ProtustrankaFormated_1">  ROLLS RELOCATORS jednostavno društvo s ograničenom odgovornošću za usluge zastupanog po punomoćniku Piero Peić</derivirana_varijabla>
  </DomainObject.Predmet.ProtustrankaFormated>
  <DomainObject.Predmet.ProtustrankaFormatedOIB>
    <izvorni_sadrzaj>  ROLLS RELOCATORS jednostavno društvo s ograničenom odgovornošću za usluge, OIB 25726407356 zastupanog po punomoćniku Piero Peić</izvorni_sadrzaj>
    <derivirana_varijabla naziv="DomainObject.Predmet.ProtustrankaFormatedOIB_1">  ROLLS RELOCATORS jednostavno društvo s ograničenom odgovornošću za usluge, OIB 25726407356 zastupanog po punomoćniku Piero Peić</derivirana_varijabla>
  </DomainObject.Predmet.ProtustrankaFormatedOIB>
  <DomainObject.Predmet.ProtustrankaFormatedWithAdress>
    <izvorni_sadrzaj> ROLLS RELOCATORS jednostavno društvo s ograničenom odgovornošću za usluge, Petra Grgeca 4, 10000 Zagreb zastupanog po punomoćniku Piero Peić</izvorni_sadrzaj>
    <derivirana_varijabla naziv="DomainObject.Predmet.ProtustrankaFormatedWithAdress_1"> ROLLS RELOCATORS jednostavno društvo s ograničenom odgovornošću za usluge, Petra Grgeca 4, 10000 Zagreb zastupanog po punomoćniku Piero Peić</derivirana_varijabla>
  </DomainObject.Predmet.ProtustrankaFormatedWithAdress>
  <DomainObject.Predmet.ProtustrankaFormatedWithAdressOIB>
    <izvorni_sadrzaj> ROLLS RELOCATORS jednostavno društvo s ograničenom odgovornošću za usluge, OIB 25726407356, Petra Grgeca 4, 10000 Zagreb zastupanog po punomoćniku Piero Peić</izvorni_sadrzaj>
    <derivirana_varijabla naziv="DomainObject.Predmet.ProtustrankaFormatedWithAdressOIB_1"> ROLLS RELOCATORS jednostavno društvo s ograničenom odgovornošću za usluge, OIB 25726407356, Petra Grgeca 4, 10000 Zagreb zastupanog po punomoćniku Piero Peić</derivirana_varijabla>
  </DomainObject.Predmet.ProtustrankaFormatedWithAdressOIB>
  <DomainObject.Predmet.ProtustrankaWithAdress>
    <izvorni_sadrzaj>ROLLS RELOCATORS jednostavno društvo s ograničenom odgovornošću za usluge Petra Grgeca 4, 10000 Zagreb</izvorni_sadrzaj>
    <derivirana_varijabla naziv="DomainObject.Predmet.ProtustrankaWithAdress_1">ROLLS RELOCATORS jednostavno društvo s ograničenom odgovornošću za usluge Petra Grgeca 4, 10000 Zagreb</derivirana_varijabla>
  </DomainObject.Predmet.ProtustrankaWithAdress>
  <DomainObject.Predmet.ProtustrankaWithAdressOIB>
    <izvorni_sadrzaj>ROLLS RELOCATORS jednostavno društvo s ograničenom odgovornošću za usluge, OIB 25726407356, Petra Grgeca 4, 10000 Zagreb</izvorni_sadrzaj>
    <derivirana_varijabla naziv="DomainObject.Predmet.ProtustrankaWithAdressOIB_1">ROLLS RELOCATORS jednostavno društvo s ograničenom odgovornošću za usluge, OIB 25726407356, Petra Grgeca 4, 10000 Zagreb</derivirana_varijabla>
  </DomainObject.Predmet.ProtustrankaWithAdressOIB>
  <DomainObject.Predmet.ProtustrankaNazivFormated>
    <izvorni_sadrzaj>ROLLS RELOCATORS jednostavno društvo s ograničenom odgovornošću za usluge</izvorni_sadrzaj>
    <derivirana_varijabla naziv="DomainObject.Predmet.ProtustrankaNazivFormated_1">ROLLS RELOCATORS jednostavno društvo s ograničenom odgovornošću za usluge</derivirana_varijabla>
  </DomainObject.Predmet.ProtustrankaNazivFormated>
  <DomainObject.Predmet.ProtustrankaNazivFormatedOIB>
    <izvorni_sadrzaj>ROLLS RELOCATORS jednostavno društvo s ograničenom odgovornošću za usluge, OIB 25726407356</izvorni_sadrzaj>
    <derivirana_varijabla naziv="DomainObject.Predmet.ProtustrankaNazivFormatedOIB_1">ROLLS RELOCATORS jednostavno društvo s ograničenom odgovornošću za usluge, OIB 25726407356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ROLLS RELOCATORS jednostavno društvo s ograničenom odgovornošću za usluge zastupanog po punomoćniku Piero Peić</item>
    </izvorni_sadrzaj>
    <derivirana_varijabla naziv="DomainObject.Predmet.ProtuStrankaListFormated_1">
      <item>ROLLS RELOCATORS jednostavno društvo s ograničenom odgovornošću za usluge zastupanog po punomoćniku Piero Peić</item>
    </derivirana_varijabla>
  </DomainObject.Predmet.ProtuStrankaListFormated>
  <DomainObject.Predmet.ProtuStrankaListFormatedOIB>
    <izvorni_sadrzaj>
      <item>ROLLS RELOCATORS jednostavno društvo s ograničenom odgovornošću za usluge, OIB 25726407356 zastupanog po punomoćniku Piero Peić</item>
    </izvorni_sadrzaj>
    <derivirana_varijabla naziv="DomainObject.Predmet.ProtuStrankaListFormatedOIB_1">
      <item>ROLLS RELOCATORS jednostavno društvo s ograničenom odgovornošću za usluge, OIB 25726407356 zastupanog po punomoćniku Piero Peić</item>
    </derivirana_varijabla>
  </DomainObject.Predmet.ProtuStrankaListFormatedOIB>
  <DomainObject.Predmet.ProtuStrankaListFormatedWithAdress>
    <izvorni_sadrzaj>
      <item>ROLLS RELOCATORS jednostavno društvo s ograničenom odgovornošću za usluge, Petra Grgeca 4, 10000 Zagreb zastupanog po punomoćniku Piero Peić</item>
    </izvorni_sadrzaj>
    <derivirana_varijabla naziv="DomainObject.Predmet.ProtuStrankaListFormatedWithAdress_1">
      <item>ROLLS RELOCATORS jednostavno društvo s ograničenom odgovornošću za usluge, Petra Grgeca 4, 10000 Zagreb zastupanog po punomoćniku Piero Peić</item>
    </derivirana_varijabla>
  </DomainObject.Predmet.ProtuStrankaListFormatedWithAdress>
  <DomainObject.Predmet.ProtuStrankaListFormatedWithAdressOIB>
    <izvorni_sadrzaj>
      <item>ROLLS RELOCATORS jednostavno društvo s ograničenom odgovornošću za usluge, OIB 25726407356, Petra Grgeca 4, 10000 Zagreb zastupanog po punomoćniku Piero Peić</item>
    </izvorni_sadrzaj>
    <derivirana_varijabla naziv="DomainObject.Predmet.ProtuStrankaListFormatedWithAdressOIB_1">
      <item>ROLLS RELOCATORS jednostavno društvo s ograničenom odgovornošću za usluge, OIB 25726407356, Petra Grgeca 4, 10000 Zagreb zastupanog po punomoćniku Piero Peić</item>
    </derivirana_varijabla>
  </DomainObject.Predmet.ProtuStrankaListFormatedWithAdressOIB>
  <DomainObject.Predmet.ProtuStrankaListNazivFormated>
    <izvorni_sadrzaj>
      <item>ROLLS RELOCATORS jednostavno društvo s ograničenom odgovornošću za usluge</item>
    </izvorni_sadrzaj>
    <derivirana_varijabla naziv="DomainObject.Predmet.ProtuStrankaListNazivFormated_1">
      <item>ROLLS RELOCATORS jednostavno društvo s ograničenom odgovornošću za usluge</item>
    </derivirana_varijabla>
  </DomainObject.Predmet.ProtuStrankaListNazivFormated>
  <DomainObject.Predmet.ProtuStrankaListNazivFormatedOIB>
    <izvorni_sadrzaj>
      <item>ROLLS RELOCATORS jednostavno društvo s ograničenom odgovornošću za usluge, OIB 25726407356</item>
    </izvorni_sadrzaj>
    <derivirana_varijabla naziv="DomainObject.Predmet.ProtuStrankaListNazivFormatedOIB_1">
      <item>ROLLS RELOCATORS jednostavno društvo s ograničenom odgovornošću za usluge, OIB 25726407356</item>
    </derivirana_varijabla>
  </DomainObject.Predmet.ProtuStrankaListNazivFormatedOIB>
  <DomainObject.Predmet.OstaliListFormated>
    <izvorni_sadrzaj>
      <item>Piero Peić punomoćnik sudionika u postupku ROLLS RELOCATORS jednostavno društvo s ograničenom odgovornošću za usluge</item>
    </izvorni_sadrzaj>
    <derivirana_varijabla naziv="DomainObject.Predmet.OstaliListFormated_1">
      <item>Piero Peić punomoćnik sudionika u postupku ROLLS RELOCATORS jednostavno društvo s ograničenom odgovornošću za usluge</item>
    </derivirana_varijabla>
  </DomainObject.Predmet.OstaliListFormated>
  <DomainObject.Predmet.OstaliListFormatedOIB>
    <izvorni_sadrzaj>
      <item>Piero Peić, OIB 00629824848 punomoćnik sudionika u postupku ROLLS RELOCATORS jednostavno društvo s ograničenom odgovornošću za usluge</item>
    </izvorni_sadrzaj>
    <derivirana_varijabla naziv="DomainObject.Predmet.OstaliListFormatedOIB_1">
      <item>Piero Peić, OIB 00629824848 punomoćnik sudionika u postupku ROLLS RELOCATORS jednostavno društvo s ograničenom odgovornošću za usluge</item>
    </derivirana_varijabla>
  </DomainObject.Predmet.OstaliListFormatedOIB>
  <DomainObject.Predmet.OstaliListFormatedWithAdress>
    <izvorni_sadrzaj>
      <item>Piero Peić, Petra Grgeca 4, 10000 Zagreb punomoćnik sudionika u postupku ROLLS RELOCATORS jednostavno društvo s ograničenom odgovornošću za usluge</item>
    </izvorni_sadrzaj>
    <derivirana_varijabla naziv="DomainObject.Predmet.OstaliListFormatedWithAdress_1">
      <item>Piero Peić, Petra Grgeca 4, 10000 Zagreb punomoćnik sudionika u postupku ROLLS RELOCATORS jednostavno društvo s ograničenom odgovornošću za usluge</item>
    </derivirana_varijabla>
  </DomainObject.Predmet.OstaliListFormatedWithAdress>
  <DomainObject.Predmet.OstaliListFormatedWithAdressOIB>
    <izvorni_sadrzaj>
      <item>Piero Peić, OIB 00629824848, Petra Grgeca 4, 10000 Zagreb punomoćnik sudionika u postupku ROLLS RELOCATORS jednostavno društvo s ograničenom odgovornošću za usluge</item>
    </izvorni_sadrzaj>
    <derivirana_varijabla naziv="DomainObject.Predmet.OstaliListFormatedWithAdressOIB_1">
      <item>Piero Peić, OIB 00629824848, Petra Grgeca 4, 10000 Zagreb punomoćnik sudionika u postupku ROLLS RELOCATORS jednostavno društvo s ograničenom odgovornošću za usluge</item>
    </derivirana_varijabla>
  </DomainObject.Predmet.OstaliListFormatedWithAdressOIB>
  <DomainObject.Predmet.OstaliListNazivFormated>
    <izvorni_sadrzaj>
      <item>Piero Peić</item>
    </izvorni_sadrzaj>
    <derivirana_varijabla naziv="DomainObject.Predmet.OstaliListNazivFormated_1">
      <item>Piero Peić</item>
    </derivirana_varijabla>
  </DomainObject.Predmet.OstaliListNazivFormated>
  <DomainObject.Predmet.OstaliListNazivFormatedOIB>
    <izvorni_sadrzaj>
      <item>Piero Peić, OIB 00629824848</item>
    </izvorni_sadrzaj>
    <derivirana_varijabla naziv="DomainObject.Predmet.OstaliListNazivFormatedOIB_1">
      <item>Piero Peić, OIB 00629824848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ROLLS RELOCATORS jednostavno društvo s ograničenom odgovornošću za usluge</izvorni_sadrzaj>
    <derivirana_varijabla naziv="DomainObject.Predmet.ProtustrankaIDrugi_1">ROLLS RELOCATORS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ROLLS RELOCATORS jednostavno društvo s ograničenom odgovornošću za usluge, OIB 25726407356, Petra Grgeca 4, 10000 Zagreb</izvorni_sadrzaj>
    <derivirana_varijabla naziv="DomainObject.Predmet.ProtustrankaIDrugiAdressOIB_1">ROLLS RELOCATORS jednostavno društvo s ograničenom odgovornošću za usluge, OIB 25726407356,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ROLLS RELOCATORS jednostavno društvo s ograničenom odgovornošću za usluge</item>
      <item>Piero Peić</item>
    </izvorni_sadrzaj>
    <derivirana_varijabla naziv="DomainObject.Predmet.SudioniciListNaziv_1">
      <item>FINA Regionalni centar Zagreb</item>
      <item>ROLLS RELOCATORS jednostavno društvo s ograničenom odgovornošću za usluge</item>
      <item>Piero Peić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ROLLS RELOCATORS jednostavno društvo s ograničenom odgovornošću za usluge, OIB 25726407356, Petra Grgeca 4,10000 Zagreb</item>
      <item>Piero Peić, OIB 00629824848, Petra Grgeca 4,10000 Zagreb</item>
    </izvorni_sadrzaj>
    <derivirana_varijabla naziv="DomainObject.Predmet.SudioniciListAdressOIB_1">
      <item>FINA Regionalni centar Zagreb, OIB 85821130368, Trg svibanjskih žrtava 1995. 1,10000 Zagreb</item>
      <item>ROLLS RELOCATORS jednostavno društvo s ograničenom odgovornošću za usluge, OIB 25726407356, Petra Grgeca 4,10000 Zagreb</item>
      <item>Piero Peić, OIB 00629824848, Petra Grgeca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25726407356</item>
      <item>, OIB 00629824848</item>
    </izvorni_sadrzaj>
    <derivirana_varijabla naziv="DomainObject.Predmet.SudioniciListNazivOIB_1">
      <item>, OIB 85821130368</item>
      <item>, OIB 25726407356</item>
      <item>, OIB 00629824848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60A7C-7229-4125-B150-E9CEA4ACF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175</properties:Words>
  <properties:Characters>863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2018-10-03T12:17:00Z</dcterms:created>
  <dc:creator>stecaj</dc:creator>
  <cp:lastModifiedBy>Gordana Grčić</cp:lastModifiedBy>
  <cp:lastPrinted>2018-10-03T12:17:00Z</cp:lastPrinted>
  <dcterms:modified xmlns:xsi="http://www.w3.org/2001/XMLSchema-instance" xsi:type="dcterms:W3CDTF">2018-10-03T12:18:00Z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(ZAKLJUČAK-ST-470-18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