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6ecb" w14:paraId="9b86ec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683647">
        <w:rPr>
          <w:szCs w:val="24"/>
          <w:lang w:val="hr-HR"/>
        </w:rPr>
        <w:t>196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683647">
        <w:rPr>
          <w:lang w:val="hr-HR"/>
        </w:rPr>
        <w:t>SREGANEET – udruga za potporu, poticanje i razvoj mladih, Bjelovar, Trg. E. Kvaternika 6,  registarski broj: 07001112, OIB: 90112471570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9A4A1B">
        <w:rPr>
          <w:lang w:val="hr-HR"/>
        </w:rPr>
        <w:t>6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683647">
        <w:rPr>
          <w:lang w:val="hr-HR"/>
        </w:rPr>
        <w:t>SREGANEET – udruga za potporu, poticanje i razvoj mladih, Bjelovar, Trg. E. Kvaternika 6,  registarski broj: 07001112, OIB: 90112471570</w:t>
      </w:r>
      <w:r w:rsidR="003810F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3810F7">
        <w:rPr>
          <w:szCs w:val="24"/>
          <w:lang w:val="hr-HR"/>
        </w:rPr>
        <w:t xml:space="preserve"> </w:t>
      </w:r>
      <w:r w:rsidR="00683647">
        <w:rPr>
          <w:szCs w:val="24"/>
          <w:lang w:val="hr-HR"/>
        </w:rPr>
        <w:t>IVAN PRPIĆ</w:t>
      </w:r>
      <w:r w:rsidR="00A214A4">
        <w:rPr>
          <w:szCs w:val="24"/>
          <w:lang w:val="hr-HR"/>
        </w:rPr>
        <w:t xml:space="preserve">, </w:t>
      </w:r>
      <w:r w:rsidR="00683647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683647">
        <w:rPr>
          <w:szCs w:val="24"/>
          <w:lang w:val="hr-HR"/>
        </w:rPr>
        <w:t>Hruševečka ulica 11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683647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683647">
        <w:rPr>
          <w:lang w:val="hr-HR"/>
        </w:rPr>
        <w:t>SREGANEET – udruga za potporu, poticanje i razvoj mladih, Bjelovar, Trg. E. Kvaternika 6,  registarski broj: 07001112, OIB: 90112471570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9A4A1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683647">
        <w:rPr>
          <w:szCs w:val="24"/>
          <w:lang w:val="hr-HR"/>
        </w:rPr>
        <w:t>196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4A1B">
        <w:rPr>
          <w:szCs w:val="24"/>
          <w:lang w:val="hr-HR"/>
        </w:rPr>
        <w:t>17</w:t>
      </w:r>
      <w:r w:rsidR="00230207">
        <w:rPr>
          <w:szCs w:val="24"/>
          <w:lang w:val="hr-HR"/>
        </w:rPr>
        <w:t xml:space="preserve">. </w:t>
      </w:r>
      <w:r w:rsidR="009A4A1B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9A4A1B">
        <w:rPr>
          <w:szCs w:val="24"/>
          <w:lang w:val="hr-HR"/>
        </w:rPr>
        <w:t>16.</w:t>
      </w:r>
      <w:r w:rsidR="00230207">
        <w:rPr>
          <w:szCs w:val="24"/>
          <w:lang w:val="hr-HR"/>
        </w:rPr>
        <w:t xml:space="preserve">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  <w:r w:rsidR="0077641D">
        <w:rPr>
          <w:szCs w:val="24"/>
          <w:lang w:val="hr-HR"/>
        </w:rPr>
        <w:t xml:space="preserve">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9A4A1B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A4B" w:rsidR="00C86A4B">
      <w:r>
        <w:separator/>
      </w:r>
    </w:p>
  </w:endnote>
  <w:endnote w:id="0" w:type="continuationSeparator">
    <w:p w:rsidRDefault="00C86A4B" w:rsidR="00C86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A4B" w:rsidR="00C86A4B">
      <w:r>
        <w:separator/>
      </w:r>
    </w:p>
  </w:footnote>
  <w:footnote w:id="0" w:type="continuationSeparator">
    <w:p w:rsidRDefault="00C86A4B" w:rsidR="00C86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3CB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683647">
      <w:t>196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10F7"/>
    <w:rsid w:val="003856E4"/>
    <w:rsid w:val="003A233F"/>
    <w:rsid w:val="003B6296"/>
    <w:rsid w:val="003B724D"/>
    <w:rsid w:val="003C3E17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0765E"/>
    <w:rsid w:val="00610074"/>
    <w:rsid w:val="00624FF2"/>
    <w:rsid w:val="006425FF"/>
    <w:rsid w:val="00643CBF"/>
    <w:rsid w:val="00644231"/>
    <w:rsid w:val="00652037"/>
    <w:rsid w:val="0066064B"/>
    <w:rsid w:val="006825E3"/>
    <w:rsid w:val="00683647"/>
    <w:rsid w:val="00684E61"/>
    <w:rsid w:val="00691221"/>
    <w:rsid w:val="006923BC"/>
    <w:rsid w:val="006B48ED"/>
    <w:rsid w:val="006C7327"/>
    <w:rsid w:val="006D69FC"/>
    <w:rsid w:val="006E2969"/>
    <w:rsid w:val="006E4F10"/>
    <w:rsid w:val="00701DB2"/>
    <w:rsid w:val="00725BCB"/>
    <w:rsid w:val="007441A3"/>
    <w:rsid w:val="0076259E"/>
    <w:rsid w:val="0077641D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2716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4A1B"/>
    <w:rsid w:val="009C431F"/>
    <w:rsid w:val="009C4E76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27"/>
    <w:rsid w:val="00C80CB2"/>
    <w:rsid w:val="00C84F59"/>
    <w:rsid w:val="00C868D7"/>
    <w:rsid w:val="00C86A4B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44F8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3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C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C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C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C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3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C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C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C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C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St-196/2015</izvorni_sadrzaj>
    <derivirana_varijabla naziv="DomainObject.Predmet.OznakaBroj_1">St-196/2015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SreganeeT - Udruga za potporu, poticanje i razvoj mladih, Bjelovar</izvorni_sadrzaj>
    <derivirana_varijabla naziv="DomainObject.Predmet.ProtustrankaFormated_1">  SreganeeT - Udruga za potporu, poticanje i razvoj mladih, Bjelovar</derivirana_varijabla>
  </DomainObject.Predmet.ProtustrankaFormated>
  <DomainObject.Predmet.ProtustrankaFormatedOIB>
    <izvorni_sadrzaj>  SreganeeT - Udruga za potporu, poticanje i razvoj mladih, Bjelovar, OIB 90112471570</izvorni_sadrzaj>
    <derivirana_varijabla naziv="DomainObject.Predmet.ProtustrankaFormatedOIB_1">  SreganeeT - Udruga za potporu, poticanje i razvoj mladih, Bjelovar, OIB 90112471570</derivirana_varijabla>
  </DomainObject.Predmet.ProtustrankaFormatedOIB>
  <DomainObject.Predmet.ProtustrankaFormatedWithAdress>
    <izvorni_sadrzaj> SreganeeT - Udruga za potporu, poticanje i razvoj mladih, Bjelovar, Trg E. Kvaternika 6, 43000 Bjelovar</izvorni_sadrzaj>
    <derivirana_varijabla naziv="DomainObject.Predmet.ProtustrankaFormatedWithAdress_1"> SreganeeT - Udruga za potporu, poticanje i razvoj mladih, Bjelovar, Trg E. Kvaternika 6, 43000 Bjelovar</derivirana_varijabla>
  </DomainObject.Predmet.ProtustrankaFormatedWithAdress>
  <DomainObject.Predmet.ProtustrankaFormatedWithAdressOIB>
    <izvorni_sadrzaj> SreganeeT - Udruga za potporu, poticanje i razvoj mladih, Bjelovar, OIB 90112471570, Trg E. Kvaternika 6, 43000 Bjelovar</izvorni_sadrzaj>
    <derivirana_varijabla naziv="DomainObject.Predmet.ProtustrankaFormatedWithAdressOIB_1"> SreganeeT - Udruga za potporu, poticanje i razvoj mladih, Bjelovar, OIB 90112471570, Trg E. Kvaternika 6, 43000 Bjelovar</derivirana_varijabla>
  </DomainObject.Predmet.ProtustrankaFormatedWithAdressOIB>
  <DomainObject.Predmet.ProtustrankaWithAdress>
    <izvorni_sadrzaj>SreganeeT - Udruga za potporu, poticanje i razvoj mladih, Bjelovar Trg E. Kvaternika 6, 43000 Bjelovar</izvorni_sadrzaj>
    <derivirana_varijabla naziv="DomainObject.Predmet.ProtustrankaWithAdress_1">SreganeeT - Udruga za potporu, poticanje i razvoj mladih, Bjelovar Trg E. Kvaternika 6, 43000 Bjelovar</derivirana_varijabla>
  </DomainObject.Predmet.ProtustrankaWithAdress>
  <DomainObject.Predmet.ProtustrankaWithAdressOIB>
    <izvorni_sadrzaj>SreganeeT - Udruga za potporu, poticanje i razvoj mladih, Bjelovar, OIB 90112471570, Trg E. Kvaternika 6, 43000 Bjelovar</izvorni_sadrzaj>
    <derivirana_varijabla naziv="DomainObject.Predmet.ProtustrankaWithAdressOIB_1">SreganeeT - Udruga za potporu, poticanje i razvoj mladih, Bjelovar, OIB 90112471570, Trg E. Kvaternika 6, 43000 Bjelovar</derivirana_varijabla>
  </DomainObject.Predmet.ProtustrankaWithAdressOIB>
  <DomainObject.Predmet.ProtustrankaNazivFormated>
    <izvorni_sadrzaj>SreganeeT - Udruga za potporu, poticanje i razvoj mladih, Bjelovar</izvorni_sadrzaj>
    <derivirana_varijabla naziv="DomainObject.Predmet.ProtustrankaNazivFormated_1">SreganeeT - Udruga za potporu, poticanje i razvoj mladih, Bjelovar</derivirana_varijabla>
  </DomainObject.Predmet.ProtustrankaNazivFormated>
  <DomainObject.Predmet.ProtustrankaNazivFormatedOIB>
    <izvorni_sadrzaj>SreganeeT - Udruga za potporu, poticanje i razvoj mladih, Bjelovar, OIB 90112471570</izvorni_sadrzaj>
    <derivirana_varijabla naziv="DomainObject.Predmet.ProtustrankaNazivFormatedOIB_1">SreganeeT - Udruga za potporu, poticanje i razvoj mladih, Bjelovar, OIB 90112471570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SreganeeT - Udruga za potporu, poticanje i razvoj mladih, Bjelovar</item>
    </izvorni_sadrzaj>
    <derivirana_varijabla naziv="DomainObject.Predmet.ProtuStrankaListFormated_1">
      <item>SreganeeT - Udruga za potporu, poticanje i razvoj mladih, Bjelovar</item>
    </derivirana_varijabla>
  </DomainObject.Predmet.ProtuStrankaListFormated>
  <DomainObject.Predmet.ProtuStrankaListFormatedOIB>
    <izvorni_sadrzaj>
      <item>SreganeeT - Udruga za potporu, poticanje i razvoj mladih, Bjelovar, OIB 90112471570</item>
    </izvorni_sadrzaj>
    <derivirana_varijabla naziv="DomainObject.Predmet.ProtuStrankaListFormatedOIB_1">
      <item>SreganeeT - Udruga za potporu, poticanje i razvoj mladih, Bjelovar, OIB 90112471570</item>
    </derivirana_varijabla>
  </DomainObject.Predmet.ProtuStrankaListFormatedOIB>
  <DomainObject.Predmet.ProtuStrankaListFormatedWithAdress>
    <izvorni_sadrzaj>
      <item>SreganeeT - Udruga za potporu, poticanje i razvoj mladih, Bjelovar, Trg E. Kvaternika 6, 43000 Bjelovar</item>
    </izvorni_sadrzaj>
    <derivirana_varijabla naziv="DomainObject.Predmet.ProtuStrankaListFormatedWithAdress_1">
      <item>SreganeeT - Udruga za potporu, poticanje i razvoj mladih, Bjelovar, Trg E. Kvaternika 6, 43000 Bjelovar</item>
    </derivirana_varijabla>
  </DomainObject.Predmet.ProtuStrankaListFormatedWithAdress>
  <DomainObject.Predmet.ProtuStrankaListFormatedWithAdressOIB>
    <izvorni_sadrzaj>
      <item>SreganeeT - Udruga za potporu, poticanje i razvoj mladih, Bjelovar, OIB 90112471570, Trg E. Kvaternika 6, 43000 Bjelovar</item>
    </izvorni_sadrzaj>
    <derivirana_varijabla naziv="DomainObject.Predmet.ProtuStrankaListFormatedWithAdressOIB_1">
      <item>SreganeeT - Udruga za potporu, poticanje i razvoj mladih, Bjelovar, OIB 90112471570, Trg E. Kvaternika 6, 43000 Bjelovar</item>
    </derivirana_varijabla>
  </DomainObject.Predmet.ProtuStrankaListFormatedWithAdressOIB>
  <DomainObject.Predmet.ProtuStrankaListNazivFormated>
    <izvorni_sadrzaj>
      <item>SreganeeT - Udruga za potporu, poticanje i razvoj mladih, Bjelovar</item>
    </izvorni_sadrzaj>
    <derivirana_varijabla naziv="DomainObject.Predmet.ProtuStrankaListNazivFormated_1">
      <item>SreganeeT - Udruga za potporu, poticanje i razvoj mladih, Bjelovar</item>
    </derivirana_varijabla>
  </DomainObject.Predmet.ProtuStrankaListNazivFormated>
  <DomainObject.Predmet.ProtuStrankaListNazivFormatedOIB>
    <izvorni_sadrzaj>
      <item>SreganeeT - Udruga za potporu, poticanje i razvoj mladih, Bjelovar, OIB 90112471570</item>
    </izvorni_sadrzaj>
    <derivirana_varijabla naziv="DomainObject.Predmet.ProtuStrankaListNazivFormatedOIB_1">
      <item>SreganeeT - Udruga za potporu, poticanje i razvoj mladih, Bjelovar, OIB 90112471570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SreganeeT - Udruga za potporu, poticanje i razvoj mladih, Bjelovar</izvorni_sadrzaj>
    <derivirana_varijabla naziv="DomainObject.Predmet.ProtustrankaIDrugi_1">SreganeeT - Udruga za potporu, poticanje i razvoj mladih,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SreganeeT - Udruga za potporu, poticanje i razvoj mladih, Bjelovar, OIB 90112471570, Trg E. Kvaternika 6, 43000 Bjelovar</izvorni_sadrzaj>
    <derivirana_varijabla naziv="DomainObject.Predmet.ProtustrankaIDrugiAdressOIB_1">SreganeeT - Udruga za potporu, poticanje i razvoj mladih, Bjelovar, OIB 90112471570, Trg E.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SreganeeT - Udruga za potporu, poticanje i razvoj mladih, Bjelovar</item>
    </izvorni_sadrzaj>
    <derivirana_varijabla naziv="DomainObject.Predmet.SudioniciListNaziv_1">
      <item>FINA, RC ZAGREB, Podružnica Bjelovar</item>
      <item>SreganeeT - Udruga za potporu, poticanje i razvoj mladih, Bjelovar</item>
    </derivirana_varijabla>
  </DomainObject.Predmet.SudioniciListNaziv>
  <DomainObject.Predmet.SudioniciListAdressOIB>
    <izvorni_sadrzaj>
      <item>FINA, RC ZAGREB, Podružnica Bjelovar, OIB 85821130368, F. Supila 4,43000 Bjelovar</item>
      <item>SreganeeT - Udruga za potporu, poticanje i razvoj mladih, Bjelovar, OIB 90112471570, Trg E. Kvaternika 6,43000 Bjelovar</item>
    </izvorni_sadrzaj>
    <derivirana_varijabla naziv="DomainObject.Predmet.SudioniciListAdressOIB_1">
      <item>FINA, RC ZAGREB, Podružnica Bjelovar, OIB 85821130368, F. Supila 4,43000 Bjelovar</item>
      <item>SreganeeT - Udruga za potporu, poticanje i razvoj mladih, Bjelovar, OIB 90112471570, Trg E. Kvaternika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90112471570</item>
    </izvorni_sadrzaj>
    <derivirana_varijabla naziv="DomainObject.Predmet.SudioniciListNazivOIB_1">
      <item>, OIB 85821130368</item>
      <item>, OIB 90112471570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81301-06D7-47BD-B61B-B6D6E723F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714</properties:Words>
  <properties:Characters>3842</properties:Characters>
  <properties:Lines>113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2016-02-16T07:13:00Z</dcterms:created>
  <dc:creator>553y7k3</dc:creator>
  <cp:lastModifiedBy>Miroslav Lovreković</cp:lastModifiedBy>
  <cp:lastPrinted>2016-02-16T06:51:00Z</cp:lastPrinted>
  <dcterms:modified xmlns:xsi="http://www.w3.org/2001/XMLSchema-instance" xsi:type="dcterms:W3CDTF">2016-02-16T07:17:00Z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