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cca40" w14:paraId="54cca40" w:rsidRDefault="00346F6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1293495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46F67" w:rsidP="00346F67" w:rsidR="00346F67">
      <w:pPr>
        <w:pStyle w:val="Bezproreda"/>
      </w:pPr>
      <w:r>
        <w:t xml:space="preserve">    </w:t>
      </w:r>
    </w:p>
    <w:p w:rsidRDefault="00346F67" w:rsidP="00346F67" w:rsidR="00346F67">
      <w:pPr>
        <w:pStyle w:val="Bezproreda"/>
      </w:pPr>
    </w:p>
    <w:p w:rsidRDefault="00346F67" w:rsidP="00346F67" w:rsidR="00AE649C">
      <w:pPr>
        <w:pStyle w:val="Bezproreda"/>
      </w:pPr>
      <w:r>
        <w:t xml:space="preserve">     Republika Hrvatska</w:t>
      </w:r>
    </w:p>
    <w:p w:rsidRDefault="00346F67" w:rsidP="00346F67" w:rsidR="00346F67">
      <w:pPr>
        <w:pStyle w:val="Bezproreda"/>
      </w:pPr>
      <w:r>
        <w:t>Trgovački sud u Bjelovaru</w:t>
      </w:r>
    </w:p>
    <w:p w:rsidRDefault="00346F67" w:rsidP="00346F67" w:rsidR="00346F67">
      <w:pPr>
        <w:pStyle w:val="Bezproreda"/>
      </w:pPr>
      <w:r>
        <w:t>Bjelovar, Dr. I. Lebovića 42.</w:t>
      </w:r>
    </w:p>
    <w:p w:rsidRDefault="00346F67" w:rsidP="00346F67" w:rsidR="00346F67">
      <w:pPr>
        <w:pStyle w:val="Bezproreda"/>
      </w:pPr>
    </w:p>
    <w:p w:rsidRDefault="00346F67" w:rsidP="00346F67" w:rsidR="00346F67">
      <w:pPr>
        <w:pStyle w:val="Bezproreda"/>
        <w:ind w:left="5664"/>
      </w:pPr>
      <w:r>
        <w:t>Poslovni broj: 1 St-698/2018-29</w:t>
      </w:r>
    </w:p>
    <w:p w:rsidRDefault="00346F67" w:rsidP="00346F67" w:rsidR="00346F67">
      <w:pPr>
        <w:pStyle w:val="Bezproreda"/>
      </w:pPr>
    </w:p>
    <w:p w:rsidRDefault="00346F67" w:rsidP="00346F67" w:rsidR="00346F67">
      <w:pPr>
        <w:pStyle w:val="Bezproreda"/>
      </w:pPr>
    </w:p>
    <w:p w:rsidRDefault="00346F67" w:rsidP="00346F67" w:rsidR="00346F67">
      <w:pPr>
        <w:pStyle w:val="Bezproreda"/>
      </w:pPr>
    </w:p>
    <w:p w:rsidRDefault="00346F67" w:rsidP="00346F67" w:rsidR="00346F67">
      <w:pPr>
        <w:pStyle w:val="Bezproreda"/>
        <w:jc w:val="center"/>
      </w:pPr>
      <w:r>
        <w:t>R E P U B L I K A       H R V A T S K A</w:t>
      </w:r>
    </w:p>
    <w:p w:rsidRDefault="00346F67" w:rsidP="00346F67" w:rsidR="00346F67">
      <w:pPr>
        <w:pStyle w:val="Bezproreda"/>
      </w:pPr>
    </w:p>
    <w:p w:rsidRDefault="00346F67" w:rsidP="00346F67" w:rsidR="00346F67">
      <w:pPr>
        <w:pStyle w:val="Bezproreda"/>
        <w:jc w:val="center"/>
      </w:pPr>
      <w:r>
        <w:t>R J E Š E N J E</w:t>
      </w:r>
    </w:p>
    <w:p w:rsidRDefault="00346F67" w:rsidP="00346F67" w:rsidR="00346F67">
      <w:pPr>
        <w:pStyle w:val="Bezproreda"/>
      </w:pPr>
    </w:p>
    <w:p w:rsidRDefault="00346F67" w:rsidP="00346F67" w:rsidR="00346F67">
      <w:pPr>
        <w:pStyle w:val="Bezproreda"/>
      </w:pPr>
    </w:p>
    <w:p w:rsidRDefault="00346F67" w:rsidP="00346F67" w:rsidR="00346F67">
      <w:pPr>
        <w:pStyle w:val="Bezproreda"/>
        <w:ind w:firstLine="708"/>
      </w:pPr>
      <w:r>
        <w:t xml:space="preserve">Trgovački sud u Bjelovaru, po sucu  Branki Pleskalt, u  stečajnom predmetu nad Stečajnom masom iza dužnika GeoKOM d.o.o. u stečaju, Našice, Trg dr. Franje Tuđmana 12, OIB: 21774528857, zastupan po stečajnoj upraviteljici Renati Horvatin iz Našica,   25. travnja  2019. </w:t>
      </w:r>
    </w:p>
    <w:p w:rsidRDefault="00346F67" w:rsidP="00346F67" w:rsidR="00346F67">
      <w:pPr>
        <w:pStyle w:val="Bezproreda"/>
      </w:pPr>
    </w:p>
    <w:p w:rsidRDefault="00346F67" w:rsidP="00346F67" w:rsidR="00346F67">
      <w:pPr>
        <w:pStyle w:val="Bezproreda"/>
        <w:jc w:val="center"/>
      </w:pPr>
      <w:r>
        <w:t>r i j e š i o      j e</w:t>
      </w:r>
    </w:p>
    <w:p w:rsidRDefault="00346F67" w:rsidP="00346F67" w:rsidR="00346F67">
      <w:pPr>
        <w:pStyle w:val="Bezproreda"/>
      </w:pPr>
    </w:p>
    <w:p w:rsidRDefault="00346F67" w:rsidP="00346F67" w:rsidR="00346F67">
      <w:pPr>
        <w:pStyle w:val="Bezproreda"/>
        <w:ind w:firstLine="708"/>
      </w:pPr>
      <w:r>
        <w:t>1.Nagrada stečajnoj upraviteljici Renati Horvatin iz Našica, Trg dr. F. Tuđmana 12, OIB: 45832446829, za obavljene poslove u stečajnom postupku nad  Stečajnom masom iza dužnika GeoKOM d.o.o. u stečaju, Našice, OIB: 21774528857,  obređuje se u bruto iznosu od 6.000,00 kuna.</w:t>
      </w:r>
    </w:p>
    <w:p w:rsidRDefault="00346F67" w:rsidP="00346F67" w:rsidR="00346F67">
      <w:pPr>
        <w:pStyle w:val="Bezproreda"/>
        <w:ind w:firstLine="708"/>
      </w:pPr>
    </w:p>
    <w:p w:rsidRDefault="00346F67" w:rsidP="00346F67" w:rsidR="00346F67">
      <w:pPr>
        <w:pStyle w:val="Bezproreda"/>
        <w:ind w:firstLine="708"/>
      </w:pPr>
      <w:r>
        <w:t xml:space="preserve">2.Nakon pravomoćnosti ovog rješenja odobrava se stečajnoj upraviteljici Renati Horvatin iz Našica, Trg dr. F. Tuđmana 12, OIB: 45832446829, da si  iznos iz točke 1. ovog rješenja isplati na svoj žiro-račun sa računa stečajnog dužnika. </w:t>
      </w:r>
    </w:p>
    <w:p w:rsidRDefault="00346F67" w:rsidP="00346F67" w:rsidR="00346F67">
      <w:pPr>
        <w:pStyle w:val="Bezproreda"/>
      </w:pPr>
    </w:p>
    <w:p w:rsidRDefault="00346F67" w:rsidP="00346F67" w:rsidR="00346F67">
      <w:pPr>
        <w:pStyle w:val="Bezproreda"/>
      </w:pPr>
    </w:p>
    <w:p w:rsidRDefault="00346F67" w:rsidP="00346F67" w:rsidR="00346F67">
      <w:pPr>
        <w:pStyle w:val="Bezproreda"/>
        <w:jc w:val="center"/>
      </w:pPr>
      <w:r>
        <w:t>Obrazloženje</w:t>
      </w:r>
    </w:p>
    <w:p w:rsidRDefault="00346F67" w:rsidP="00346F67" w:rsidR="00346F67">
      <w:pPr>
        <w:pStyle w:val="Bezproreda"/>
      </w:pPr>
    </w:p>
    <w:p w:rsidRDefault="00346F67" w:rsidP="00346F67" w:rsidR="00346F67">
      <w:pPr>
        <w:pStyle w:val="Bezproreda"/>
        <w:ind w:firstLine="708"/>
      </w:pPr>
      <w:r>
        <w:t>Podneskom od 4. ožujka 2019. godine stečajna upraviteljica Renata Horvatin iz Našica  zatražila je određivanje nagrade za rad stečajnog upravitelja. Iz spisa proizlazi kako je unovčena sva imovina dužnika Stečajnom masom iza dužnika GeoKOM d.o.o. u stečaju, Našice, Trg dr. Franje Tuđmana 12, OIB: 21774528857, u iznosu od 14.300,46 kuna.</w:t>
      </w:r>
    </w:p>
    <w:p w:rsidRDefault="00346F67" w:rsidP="00346F67" w:rsidR="00346F67">
      <w:pPr>
        <w:pStyle w:val="Bezproreda"/>
        <w:ind w:firstLine="708"/>
      </w:pPr>
    </w:p>
    <w:p w:rsidRDefault="00346F67" w:rsidP="00346F67" w:rsidR="00346F67">
      <w:pPr>
        <w:pStyle w:val="Bezproreda"/>
        <w:ind w:firstLine="708"/>
      </w:pPr>
      <w:r>
        <w:t xml:space="preserve">Temeljem članka 94. st. 1.  Stečajnog zakona (NN br. 71/15, 104/17, dalje: SZ) koja odredba se u konkretnom slučaju primjenjuje  temeljem čl. 437.  st. 4. tog zakona, stečajni upravitelj ima pravo na nagradu za svoj rad te naknadu materijalnih troškova.  Nagradu stečajnom upravitelju  rješenjem obređuje sud prema uredbi kojom Vlada Republike Hrvatske uređuje kriterije i način obračuna i plaćanja nagrade stečajnim upraviteljima ( stavak 2. NN br. 105/15), a naknadu troškova sud određuje na temelju pisanoga, obrazloženoga i dokumentiranog izvješća stečajnog upravitelja.  </w:t>
      </w:r>
    </w:p>
    <w:p w:rsidRDefault="00346F67" w:rsidP="00346F67" w:rsidR="00346F67">
      <w:pPr>
        <w:pStyle w:val="Bezproreda"/>
      </w:pPr>
    </w:p>
    <w:p w:rsidRDefault="00346F67" w:rsidP="00346F67" w:rsidR="00346F67">
      <w:pPr>
        <w:pStyle w:val="Bezproreda"/>
        <w:ind w:firstLine="708"/>
      </w:pPr>
      <w:r>
        <w:lastRenderedPageBreak/>
        <w:t xml:space="preserve">Nadalje prema čl. 7. Uredbe o kriterijima i načinu obračuna i plaćanja nagrada stečajnim upraviteljima, nagrada stečajnom upravitelju s osnove vrijednosti unovčene stečajne mase obračunava se primjenom tablice vrijednosti unovčene stečajne mase a primjenom iste sud je utvrdio da stečajnoj upraviteljici u ovom postupku pripada pravo na nagradu u  bruto iznosu od 6.000,00 kuna,  koji iznos joj je ovim rješenjem obređen, te je riješeno kao u izreci. </w:t>
      </w:r>
    </w:p>
    <w:p w:rsidRDefault="00346F67" w:rsidP="00346F67" w:rsidR="00346F67">
      <w:pPr>
        <w:pStyle w:val="Bezproreda"/>
        <w:ind w:firstLine="708"/>
      </w:pPr>
    </w:p>
    <w:p w:rsidRDefault="00346F67" w:rsidP="00346F67" w:rsidR="00346F67">
      <w:pPr>
        <w:pStyle w:val="Bezproreda"/>
        <w:ind w:firstLine="708"/>
      </w:pPr>
      <w:r>
        <w:t>U Bjelovaru  25. travnja  2019.</w:t>
      </w:r>
    </w:p>
    <w:p w:rsidRDefault="00346F67" w:rsidP="00346F67" w:rsidR="00346F67">
      <w:pPr>
        <w:pStyle w:val="Bezproreda"/>
        <w:ind w:firstLine="708" w:left="3540"/>
      </w:pPr>
      <w:r>
        <w:t xml:space="preserve">                  S u d a c</w:t>
      </w:r>
    </w:p>
    <w:p w:rsidRDefault="00346F67" w:rsidP="00346F67" w:rsidR="00346F67">
      <w:pPr>
        <w:pStyle w:val="Bezproreda"/>
      </w:pPr>
      <w:r>
        <w:t xml:space="preserve">                                                                                   Branka Pleskalt v.r.</w:t>
      </w:r>
    </w:p>
    <w:p w:rsidRDefault="00346F67" w:rsidP="00346F67" w:rsidR="00346F67">
      <w:pPr>
        <w:pStyle w:val="Bezproreda"/>
      </w:pPr>
    </w:p>
    <w:p w:rsidRDefault="00346F67" w:rsidP="00346F67" w:rsidR="00346F67">
      <w:pPr>
        <w:pStyle w:val="Bezproreda"/>
      </w:pPr>
      <w:r>
        <w:tab/>
      </w:r>
      <w:r>
        <w:tab/>
      </w:r>
      <w:r>
        <w:tab/>
      </w:r>
      <w:r>
        <w:tab/>
      </w:r>
      <w:r>
        <w:tab/>
        <w:t xml:space="preserve">           Za točnost otpravka – ovlašteni službenik</w:t>
      </w:r>
    </w:p>
    <w:p w:rsidRDefault="00346F67" w:rsidP="00346F67" w:rsidR="00346F67">
      <w:pPr>
        <w:pStyle w:val="Bezproreda"/>
      </w:pPr>
      <w:r>
        <w:tab/>
      </w:r>
      <w:r>
        <w:tab/>
      </w:r>
      <w:r>
        <w:tab/>
      </w:r>
      <w:r>
        <w:tab/>
      </w:r>
      <w:r>
        <w:tab/>
      </w:r>
      <w:r>
        <w:tab/>
      </w:r>
      <w:r>
        <w:tab/>
        <w:t xml:space="preserve">    Vesna Dragišić</w:t>
      </w:r>
    </w:p>
    <w:p w:rsidRDefault="00346F67" w:rsidP="00346F67" w:rsidR="00346F67">
      <w:pPr>
        <w:pStyle w:val="Bezproreda"/>
      </w:pPr>
    </w:p>
    <w:p w:rsidRDefault="00346F67" w:rsidP="00346F67" w:rsidR="00346F67">
      <w:pPr>
        <w:pStyle w:val="Bezproreda"/>
        <w:ind w:firstLine="708"/>
      </w:pPr>
      <w:r>
        <w:t>Pouka o pravnom lijeku: protiv ovog rješenja može se uložiti žalba Visokom trgovačkom sudu Republike Hrvatske u roku od 8 dana a dostava se  smatra istekom osmog dana od objave na e-oglasnoj ploči ovog suda, a ulaže se putem ovog suda u 2 primjerka.</w:t>
      </w:r>
    </w:p>
    <w:p w:rsidRDefault="00346F67" w:rsidP="00346F67" w:rsidR="00346F67">
      <w:pPr>
        <w:pStyle w:val="Bezproreda"/>
      </w:pPr>
    </w:p>
    <w:p w:rsidRDefault="00346F67" w:rsidP="00346F67" w:rsidR="00346F67" w:rsidRPr="00B76F3C">
      <w:pPr>
        <w:pStyle w:val="Bezproreda"/>
      </w:pPr>
    </w:p>
    <w:p w:rsidRDefault="00AE649C" w:rsidP="004F27AE" w:rsidR="00AE649C" w:rsidRPr="00B76F3C">
      <w:pPr>
        <w:pStyle w:val="NormaleSPIS"/>
      </w:pPr>
    </w:p>
    <w:sectPr w:rsidSect="00346F6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3621283"/>
      <w:docPartObj>
        <w:docPartGallery w:val="Page Numbers (Top of Page)"/>
        <w:docPartUnique/>
      </w:docPartObj>
    </w:sdtPr>
    <w:sdtEndPr/>
    <w:sdtContent>
      <w:p w:rsidRDefault="00346F67" w:rsidR="00346F67">
        <w:pPr>
          <w:pStyle w:val="Zaglavlje"/>
          <w:jc w:val="center"/>
        </w:pPr>
        <w:r>
          <w:fldChar w:fldCharType="begin"/>
        </w:r>
        <w:r>
          <w:instrText>PAGE   \* MERGEFORMAT</w:instrText>
        </w:r>
        <w:r>
          <w:fldChar w:fldCharType="separate"/>
        </w:r>
        <w:r w:rsidR="00533F02">
          <w:t>2</w:t>
        </w:r>
        <w:r>
          <w:fldChar w:fldCharType="end"/>
        </w:r>
      </w:p>
    </w:sdtContent>
  </w:sdt>
  <w:p w:rsidRDefault="00346F67" w:rsidR="008333A9">
    <w:pPr>
      <w:pStyle w:val="Zaglavlje"/>
    </w:pPr>
    <w:r>
      <w:t>Poslovni broj: 1 St-698/2018-15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46F67"/>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3F02"/>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43619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2019.</izvorni_sadrzaj>
    <derivirana_varijabla naziv="DomainObject.DatumDonosenjaOdluke_1">25.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St-698/2018-15</izvorni_sadrzaj>
    <derivirana_varijabla naziv="DomainObject.Oznaka_1">St-698/2018-15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2018.</izvorni_sadrzaj>
    <derivirana_varijabla naziv="DomainObject.Predmet.DatumOsnivanja_1">24.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ožujka 2019.</izvorni_sadrzaj>
    <derivirana_varijabla naziv="DomainObject.Predmet.DatumRjesavanja_1">18. ožujka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St-698/2018</izvorni_sadrzaj>
    <derivirana_varijabla naziv="DomainObject.Predmet.OznakaBroj_1">St-698/2018</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GeoKOM d.o.o. za geodetsko-katastarske usluge i inženjersku geodeziju u stečaju</izvorni_sadrzaj>
    <derivirana_varijabla naziv="DomainObject.Predmet.ProtustrankaFormated_1">  Stečajna masa iza GeoKOM d.o.o. za geodetsko-katastarske usluge i inženjersku geodeziju u stečaju</derivirana_varijabla>
  </DomainObject.Predmet.ProtustrankaFormated>
  <DomainObject.Predmet.ProtustrankaFormatedOIB>
    <izvorni_sadrzaj>  Stečajna masa iza GeoKOM d.o.o. za geodetsko-katastarske usluge i inženjersku geodeziju u stečaju, OIB 21774528857</izvorni_sadrzaj>
    <derivirana_varijabla naziv="DomainObject.Predmet.ProtustrankaFormatedOIB_1">  Stečajna masa iza GeoKOM d.o.o. za geodetsko-katastarske usluge i inženjersku geodeziju u stečaju, OIB 21774528857</derivirana_varijabla>
  </DomainObject.Predmet.ProtustrankaFormatedOIB>
  <DomainObject.Predmet.ProtustrankaFormatedWithAdress>
    <izvorni_sadrzaj> Stečajna masa iza GeoKOM d.o.o. za geodetsko-katastarske usluge i inženjersku geodeziju u stečaju, Trg dr. F. Tuđmana 12, 31500 Našice</izvorni_sadrzaj>
    <derivirana_varijabla naziv="DomainObject.Predmet.ProtustrankaFormatedWithAdress_1"> Stečajna masa iza GeoKOM d.o.o. za geodetsko-katastarske usluge i inženjersku geodeziju u stečaju, Trg dr. F. Tuđmana 12, 31500 Našice</derivirana_varijabla>
  </DomainObject.Predmet.ProtustrankaFormatedWithAdress>
  <DomainObject.Predmet.ProtustrankaFormatedWithAdressOIB>
    <izvorni_sadrzaj> Stečajna masa iza GeoKOM d.o.o. za geodetsko-katastarske usluge i inženjersku geodeziju u stečaju, OIB 21774528857, Trg dr. F. Tuđmana 12, 31500 Našice</izvorni_sadrzaj>
    <derivirana_varijabla naziv="DomainObject.Predmet.ProtustrankaFormatedWithAdressOIB_1"> Stečajna masa iza GeoKOM d.o.o. za geodetsko-katastarske usluge i inženjersku geodeziju u stečaju, OIB 21774528857, Trg dr. F. Tuđmana 12, 31500 Našice</derivirana_varijabla>
  </DomainObject.Predmet.ProtustrankaFormatedWithAdressOIB>
  <DomainObject.Predmet.ProtustrankaWithAdress>
    <izvorni_sadrzaj>Stečajna masa iza GeoKOM d.o.o. za geodetsko-katastarske usluge i inženjersku geodeziju u stečaju Trg dr. F. Tuđmana 12, 31500 Našice</izvorni_sadrzaj>
    <derivirana_varijabla naziv="DomainObject.Predmet.ProtustrankaWithAdress_1">Stečajna masa iza GeoKOM d.o.o. za geodetsko-katastarske usluge i inženjersku geodeziju u stečaju Trg dr. F. Tuđmana 12, 31500 Našice</derivirana_varijabla>
  </DomainObject.Predmet.ProtustrankaWithAdress>
  <DomainObject.Predmet.ProtustrankaWithAdressOIB>
    <izvorni_sadrzaj>Stečajna masa iza GeoKOM d.o.o. za geodetsko-katastarske usluge i inženjersku geodeziju u stečaju, OIB 21774528857, Trg dr. F. Tuđmana 12, 31500 Našice</izvorni_sadrzaj>
    <derivirana_varijabla naziv="DomainObject.Predmet.ProtustrankaWithAdressOIB_1">Stečajna masa iza GeoKOM d.o.o. za geodetsko-katastarske usluge i inženjersku geodeziju u stečaju, OIB 21774528857, Trg dr. F. Tuđmana 12, 31500 Našice</derivirana_varijabla>
  </DomainObject.Predmet.ProtustrankaWithAdressOIB>
  <DomainObject.Predmet.ProtustrankaNazivFormated>
    <izvorni_sadrzaj>Stečajna masa iza GeoKOM d.o.o. za geodetsko-katastarske usluge i inženjersku geodeziju u stečaju</izvorni_sadrzaj>
    <derivirana_varijabla naziv="DomainObject.Predmet.ProtustrankaNazivFormated_1">Stečajna masa iza GeoKOM d.o.o. za geodetsko-katastarske usluge i inženjersku geodeziju u stečaju</derivirana_varijabla>
  </DomainObject.Predmet.ProtustrankaNazivFormated>
  <DomainObject.Predmet.ProtustrankaNazivFormatedOIB>
    <izvorni_sadrzaj>Stečajna masa iza GeoKOM d.o.o. za geodetsko-katastarske usluge i inženjersku geodeziju u stečaju, OIB 21774528857</izvorni_sadrzaj>
    <derivirana_varijabla naziv="DomainObject.Predmet.ProtustrankaNazivFormatedOIB_1">Stečajna masa iza GeoKOM d.o.o. za geodetsko-katastarske usluge i inženjersku geodeziju u stečaju, OIB 21774528857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Gordana Brkanac; Renata Horvatin</izvorni_sadrzaj>
    <derivirana_varijabla naziv="DomainObject.Predmet.StrankaFormated_1">  Gordana Brkanac; Renata Horvatin</derivirana_varijabla>
  </DomainObject.Predmet.StrankaFormated>
  <DomainObject.Predmet.StrankaFormatedOIB>
    <izvorni_sadrzaj>  Gordana Brkanac, OIB 81091901627; Renata Horvatin, OIB 45832446829</izvorni_sadrzaj>
    <derivirana_varijabla naziv="DomainObject.Predmet.StrankaFormatedOIB_1">  Gordana Brkanac, OIB 81091901627; Renata Horvatin, OIB 45832446829</derivirana_varijabla>
  </DomainObject.Predmet.StrankaFormatedOIB>
  <DomainObject.Predmet.StrankaFormatedWithAdress>
    <izvorni_sadrzaj> Gordana Brkanac, Ulica Ljudevita Gaja 2, 10310 Ivanić-Grad; Renata Horvatin, Trg dr. F. Tuđmana 12., 31500 Našice</izvorni_sadrzaj>
    <derivirana_varijabla naziv="DomainObject.Predmet.StrankaFormatedWithAdress_1"> Gordana Brkanac, Ulica Ljudevita Gaja 2, 10310 Ivanić-Grad; Renata Horvatin, Trg dr. F. Tuđmana 12., 31500 Našice</derivirana_varijabla>
  </DomainObject.Predmet.StrankaFormatedWithAdress>
  <DomainObject.Predmet.StrankaFormatedWithAdressOIB>
    <izvorni_sadrzaj> Gordana Brkanac, OIB 81091901627, Ulica Ljudevita Gaja 2, 10310 Ivanić-Grad; Renata Horvatin, OIB 45832446829, Trg dr. F. Tuđmana 12., 31500 Našice</izvorni_sadrzaj>
    <derivirana_varijabla naziv="DomainObject.Predmet.StrankaFormatedWithAdressOIB_1"> Gordana Brkanac, OIB 81091901627, Ulica Ljudevita Gaja 2, 10310 Ivanić-Grad; Renata Horvatin, OIB 45832446829, Trg dr. F. Tuđmana 12., 31500 Našice</derivirana_varijabla>
  </DomainObject.Predmet.StrankaFormatedWithAdressOIB>
  <DomainObject.Predmet.StrankaWithAdress>
    <izvorni_sadrzaj>Gordana Brkanac Ulica Ljudevita Gaja 2,10310 Ivanić-Grad,Renata Horvatin Trg dr. F. Tuđmana 12.,31500 Našice</izvorni_sadrzaj>
    <derivirana_varijabla naziv="DomainObject.Predmet.StrankaWithAdress_1">Gordana Brkanac Ulica Ljudevita Gaja 2,10310 Ivanić-Grad,Renata Horvatin Trg dr. F. Tuđmana 12.,31500 Našice</derivirana_varijabla>
  </DomainObject.Predmet.StrankaWithAdress>
  <DomainObject.Predmet.StrankaWithAdressOIB>
    <izvorni_sadrzaj>Gordana Brkanac, OIB 81091901627, Ulica Ljudevita Gaja 2,10310 Ivanić-Grad,Renata Horvatin, OIB 45832446829, Trg dr. F. Tuđmana 12.,31500 Našice</izvorni_sadrzaj>
    <derivirana_varijabla naziv="DomainObject.Predmet.StrankaWithAdressOIB_1">Gordana Brkanac, OIB 81091901627, Ulica Ljudevita Gaja 2,10310 Ivanić-Grad,Renata Horvatin, OIB 45832446829, Trg dr. F. Tuđmana 12.,31500 Našice</derivirana_varijabla>
  </DomainObject.Predmet.StrankaWithAdressOIB>
  <DomainObject.Predmet.StrankaNazivFormated>
    <izvorni_sadrzaj>Gordana Brkanac,Renata Horvatin</izvorni_sadrzaj>
    <derivirana_varijabla naziv="DomainObject.Predmet.StrankaNazivFormated_1">Gordana Brkanac,Renata Horvatin</derivirana_varijabla>
  </DomainObject.Predmet.StrankaNazivFormated>
  <DomainObject.Predmet.StrankaNazivFormatedOIB>
    <izvorni_sadrzaj>Gordana Brkanac, OIB 81091901627,Renata Horvatin, OIB 45832446829</izvorni_sadrzaj>
    <derivirana_varijabla naziv="DomainObject.Predmet.StrankaNazivFormatedOIB_1">Gordana Brkanac, OIB 81091901627,Renata Horvatin, OIB 45832446829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Gordana Brkanac</item>
      <item>Renata Horvatin</item>
    </izvorni_sadrzaj>
    <derivirana_varijabla naziv="DomainObject.Predmet.StrankaListFormated_1">
      <item>Gordana Brkanac</item>
      <item>Renata Horvatin</item>
    </derivirana_varijabla>
  </DomainObject.Predmet.StrankaListFormated>
  <DomainObject.Predmet.StrankaListFormatedOIB>
    <izvorni_sadrzaj>
      <item>Gordana Brkanac, OIB 81091901627</item>
      <item>Renata Horvatin, OIB 45832446829</item>
    </izvorni_sadrzaj>
    <derivirana_varijabla naziv="DomainObject.Predmet.StrankaListFormatedOIB_1">
      <item>Gordana Brkanac, OIB 81091901627</item>
      <item>Renata Horvatin, OIB 45832446829</item>
    </derivirana_varijabla>
  </DomainObject.Predmet.StrankaListFormatedOIB>
  <DomainObject.Predmet.StrankaListFormatedWithAdress>
    <izvorni_sadrzaj>
      <item>Gordana Brkanac, Ulica Ljudevita Gaja 2, 10310 Ivanić-Grad</item>
      <item>Renata Horvatin, Trg dr. F. Tuđmana 12., 31500 Našice</item>
    </izvorni_sadrzaj>
    <derivirana_varijabla naziv="DomainObject.Predmet.StrankaListFormatedWithAdress_1">
      <item>Gordana Brkanac, Ulica Ljudevita Gaja 2, 10310 Ivanić-Grad</item>
      <item>Renata Horvatin, Trg dr. F. Tuđmana 12., 31500 Našice</item>
    </derivirana_varijabla>
  </DomainObject.Predmet.StrankaListFormatedWithAdress>
  <DomainObject.Predmet.StrankaListFormatedWithAdressOIB>
    <izvorni_sadrzaj>
      <item>Gordana Brkanac, OIB 81091901627, Ulica Ljudevita Gaja 2, 10310 Ivanić-Grad</item>
      <item>Renata Horvatin, OIB 45832446829, Trg dr. F. Tuđmana 12., 31500 Našice</item>
    </izvorni_sadrzaj>
    <derivirana_varijabla naziv="DomainObject.Predmet.StrankaListFormatedWithAdressOIB_1">
      <item>Gordana Brkanac, OIB 81091901627, Ulica Ljudevita Gaja 2, 10310 Ivanić-Grad</item>
      <item>Renata Horvatin, OIB 45832446829, Trg dr. F. Tuđmana 12., 31500 Našice</item>
    </derivirana_varijabla>
  </DomainObject.Predmet.StrankaListFormatedWithAdressOIB>
  <DomainObject.Predmet.StrankaListNazivFormated>
    <izvorni_sadrzaj>
      <item>Gordana Brkanac</item>
      <item>Renata Horvatin</item>
    </izvorni_sadrzaj>
    <derivirana_varijabla naziv="DomainObject.Predmet.StrankaListNazivFormated_1">
      <item>Gordana Brkanac</item>
      <item>Renata Horvatin</item>
    </derivirana_varijabla>
  </DomainObject.Predmet.StrankaListNazivFormated>
  <DomainObject.Predmet.StrankaListNazivFormatedOIB>
    <izvorni_sadrzaj>
      <item>Gordana Brkanac, OIB 81091901627</item>
      <item>Renata Horvatin, OIB 45832446829</item>
    </izvorni_sadrzaj>
    <derivirana_varijabla naziv="DomainObject.Predmet.StrankaListNazivFormatedOIB_1">
      <item>Gordana Brkanac, OIB 81091901627</item>
      <item>Renata Horvatin, OIB 45832446829</item>
    </derivirana_varijabla>
  </DomainObject.Predmet.StrankaListNazivFormatedOIB>
  <DomainObject.Predmet.ProtuStrankaListFormated>
    <izvorni_sadrzaj>
      <item>Stečajna masa iza GeoKOM d.o.o. za geodetsko-katastarske usluge i inženjersku geodeziju u stečaju</item>
    </izvorni_sadrzaj>
    <derivirana_varijabla naziv="DomainObject.Predmet.ProtuStrankaListFormated_1">
      <item>Stečajna masa iza GeoKOM d.o.o. za geodetsko-katastarske usluge i inženjersku geodeziju u stečaju</item>
    </derivirana_varijabla>
  </DomainObject.Predmet.ProtuStrankaListFormated>
  <DomainObject.Predmet.ProtuStrankaListFormatedOIB>
    <izvorni_sadrzaj>
      <item>Stečajna masa iza GeoKOM d.o.o. za geodetsko-katastarske usluge i inženjersku geodeziju u stečaju, OIB 21774528857</item>
    </izvorni_sadrzaj>
    <derivirana_varijabla naziv="DomainObject.Predmet.ProtuStrankaListFormatedOIB_1">
      <item>Stečajna masa iza GeoKOM d.o.o. za geodetsko-katastarske usluge i inženjersku geodeziju u stečaju, OIB 21774528857</item>
    </derivirana_varijabla>
  </DomainObject.Predmet.ProtuStrankaListFormatedOIB>
  <DomainObject.Predmet.ProtuStrankaListFormatedWithAdress>
    <izvorni_sadrzaj>
      <item>Stečajna masa iza GeoKOM d.o.o. za geodetsko-katastarske usluge i inženjersku geodeziju u stečaju, Trg dr. F. Tuđmana 12, 31500 Našice</item>
    </izvorni_sadrzaj>
    <derivirana_varijabla naziv="DomainObject.Predmet.ProtuStrankaListFormatedWithAdress_1">
      <item>Stečajna masa iza GeoKOM d.o.o. za geodetsko-katastarske usluge i inženjersku geodeziju u stečaju, Trg dr. F. Tuđmana 12, 31500 Našice</item>
    </derivirana_varijabla>
  </DomainObject.Predmet.ProtuStrankaListFormatedWithAdress>
  <DomainObject.Predmet.ProtuStrankaListFormatedWithAdressOIB>
    <izvorni_sadrzaj>
      <item>Stečajna masa iza GeoKOM d.o.o. za geodetsko-katastarske usluge i inženjersku geodeziju u stečaju, OIB 21774528857, Trg dr. F. Tuđmana 12, 31500 Našice</item>
    </izvorni_sadrzaj>
    <derivirana_varijabla naziv="DomainObject.Predmet.ProtuStrankaListFormatedWithAdressOIB_1">
      <item>Stečajna masa iza GeoKOM d.o.o. za geodetsko-katastarske usluge i inženjersku geodeziju u stečaju, OIB 21774528857, Trg dr. F. Tuđmana 12, 31500 Našice</item>
    </derivirana_varijabla>
  </DomainObject.Predmet.ProtuStrankaListFormatedWithAdressOIB>
  <DomainObject.Predmet.ProtuStrankaListNazivFormated>
    <izvorni_sadrzaj>
      <item>Stečajna masa iza GeoKOM d.o.o. za geodetsko-katastarske usluge i inženjersku geodeziju u stečaju</item>
    </izvorni_sadrzaj>
    <derivirana_varijabla naziv="DomainObject.Predmet.ProtuStrankaListNazivFormated_1">
      <item>Stečajna masa iza GeoKOM d.o.o. za geodetsko-katastarske usluge i inženjersku geodeziju u stečaju</item>
    </derivirana_varijabla>
  </DomainObject.Predmet.ProtuStrankaListNazivFormated>
  <DomainObject.Predmet.ProtuStrankaListNazivFormatedOIB>
    <izvorni_sadrzaj>
      <item>Stečajna masa iza GeoKOM d.o.o. za geodetsko-katastarske usluge i inženjersku geodeziju u stečaju, OIB 21774528857</item>
    </izvorni_sadrzaj>
    <derivirana_varijabla naziv="DomainObject.Predmet.ProtuStrankaListNazivFormatedOIB_1">
      <item>Stečajna masa iza GeoKOM d.o.o. za geodetsko-katastarske usluge i inženjersku geodeziju u stečaju, OIB 21774528857</item>
    </derivirana_varijabla>
  </DomainObject.Predmet.ProtuStrankaListNazivFormatedOIB>
  <DomainObject.Predmet.OstaliListFormated>
    <izvorni_sadrzaj>
      <item>David Jakovljević, stečajni upravitelj</item>
      <item>Trgovački sud u Zagrebu, sudski registar</item>
    </izvorni_sadrzaj>
    <derivirana_varijabla naziv="DomainObject.Predmet.OstaliListFormated_1">
      <item>David Jakovljević, stečajni upravitelj</item>
      <item>Trgovački sud u Zagrebu, sudski registar</item>
    </derivirana_varijabla>
  </DomainObject.Predmet.OstaliListFormated>
  <DomainObject.Predmet.OstaliListFormatedOIB>
    <izvorni_sadrzaj>
      <item>David Jakovljević, stečajni upravitelj, OIB 63014812654</item>
      <item>Trgovački sud u Zagrebu, sudski registar</item>
    </izvorni_sadrzaj>
    <derivirana_varijabla naziv="DomainObject.Predmet.OstaliListFormatedOIB_1">
      <item>David Jakovljević, stečajni upravitelj, OIB 63014812654</item>
      <item>Trgovački sud u Zagrebu, sudski registar</item>
    </derivirana_varijabla>
  </DomainObject.Predmet.OstaliListFormatedOIB>
  <DomainObject.Predmet.OstaliListFormatedWithAdress>
    <izvorni_sadrzaj>
      <item>David Jakovljević, stečajni upravitelj, Kašinska 7., 10360 Sesvete</item>
      <item>Trgovački sud u Zagrebu, sudski registar, ., 10000 Zagreb</item>
    </izvorni_sadrzaj>
    <derivirana_varijabla naziv="DomainObject.Predmet.OstaliListFormatedWithAdress_1">
      <item>David Jakovljević, stečajni upravitelj, Kašinska 7., 10360 Sesvete</item>
      <item>Trgovački sud u Zagrebu, sudski registar, ., 10000 Zagreb</item>
    </derivirana_varijabla>
  </DomainObject.Predmet.OstaliListFormatedWithAdress>
  <DomainObject.Predmet.OstaliListFormatedWithAdressOIB>
    <izvorni_sadrzaj>
      <item>David Jakovljević, stečajni upravitelj, OIB 63014812654, Kašinska 7., 10360 Sesvete</item>
      <item>Trgovački sud u Zagrebu, sudski registar, ., 10000 Zagreb</item>
    </izvorni_sadrzaj>
    <derivirana_varijabla naziv="DomainObject.Predmet.OstaliListFormatedWithAdressOIB_1">
      <item>David Jakovljević, stečajni upravitelj, OIB 63014812654, Kašinska 7., 10360 Sesvete</item>
      <item>Trgovački sud u Zagrebu, sudski registar, ., 10000 Zagreb</item>
    </derivirana_varijabla>
  </DomainObject.Predmet.OstaliListFormatedWithAdressOIB>
  <DomainObject.Predmet.OstaliListNazivFormated>
    <izvorni_sadrzaj>
      <item>David Jakovljević, stečajni upravitelj</item>
      <item>Trgovački sud u Zagrebu, sudski registar</item>
    </izvorni_sadrzaj>
    <derivirana_varijabla naziv="DomainObject.Predmet.OstaliListNazivFormated_1">
      <item>David Jakovljević, stečajni upravitelj</item>
      <item>Trgovački sud u Zagrebu, sudski registar</item>
    </derivirana_varijabla>
  </DomainObject.Predmet.OstaliListNazivFormated>
  <DomainObject.Predmet.OstaliListNazivFormatedOIB>
    <izvorni_sadrzaj>
      <item>David Jakovljević, stečajni upravitelj, OIB 63014812654</item>
      <item>Trgovački sud u Zagrebu, sudski registar</item>
    </izvorni_sadrzaj>
    <derivirana_varijabla naziv="DomainObject.Predmet.OstaliListNazivFormatedOIB_1">
      <item>David Jakovljević, stečajni upravitelj, OIB 63014812654</item>
      <item>Trgovački sud u Zagrebu, 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2019.</izvorni_sadrzaj>
    <derivirana_varijabla naziv="DomainObject.Datum_1">25. travnja 2019.</derivirana_varijabla>
  </DomainObject.Datum>
  <DomainObject.PoslovniBrojDokumenta>
    <izvorni_sadrzaj>St-698/2018-15</izvorni_sadrzaj>
    <derivirana_varijabla naziv="DomainObject.PoslovniBrojDokumenta_1">St-698/2018-15</derivirana_varijabla>
  </DomainObject.PoslovniBrojDokumenta>
  <DomainObject.Predmet.StrankaIDrugi>
    <izvorni_sadrzaj>Gordana Brkanac i dr.</izvorni_sadrzaj>
    <derivirana_varijabla naziv="DomainObject.Predmet.StrankaIDrugi_1">Gordana Brkanac i dr.</derivirana_varijabla>
  </DomainObject.Predmet.StrankaIDrugi>
  <DomainObject.Predmet.ProtustrankaIDrugi>
    <izvorni_sadrzaj>Stečajna masa iza GeoKOM d.o.o. za geodetsko-katastarske usluge i inženjersku geodeziju u stečaju</izvorni_sadrzaj>
    <derivirana_varijabla naziv="DomainObject.Predmet.ProtustrankaIDrugi_1">Stečajna masa iza GeoKOM d.o.o. za geodetsko-katastarske usluge i inženjersku geodeziju u stečaju</derivirana_varijabla>
  </DomainObject.Predmet.ProtustrankaIDrugi>
  <DomainObject.Predmet.StrankaIDrugiAdressOIB>
    <izvorni_sadrzaj>Gordana Brkanac, OIB 81091901627, Ulica Ljudevita Gaja 2, 10310 Ivanić-Grad i dr.</izvorni_sadrzaj>
    <derivirana_varijabla naziv="DomainObject.Predmet.StrankaIDrugiAdressOIB_1">Gordana Brkanac, OIB 81091901627, Ulica Ljudevita Gaja 2, 10310 Ivanić-Grad i dr.</derivirana_varijabla>
  </DomainObject.Predmet.StrankaIDrugiAdressOIB>
  <DomainObject.Predmet.ProtustrankaIDrugiAdressOIB>
    <izvorni_sadrzaj>Stečajna masa iza GeoKOM d.o.o. za geodetsko-katastarske usluge i inženjersku geodeziju u stečaju, OIB 21774528857, Trg dr. F. Tuđmana 12, 31500 Našice</izvorni_sadrzaj>
    <derivirana_varijabla naziv="DomainObject.Predmet.ProtustrankaIDrugiAdressOIB_1">Stečajna masa iza GeoKOM d.o.o. za geodetsko-katastarske usluge i inženjersku geodeziju u stečaju, OIB 21774528857, Trg dr. F. Tuđmana 12,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ožujka 2019.</izvorni_sadrzaj>
    <derivirana_varijabla naziv="DomainObject.Predmet.OdlukaRjesenje.DatumDonosenjaOdluke_1">13. ožujka 2019.</derivirana_varijabla>
  </DomainObject.Predmet.OdlukaRjesenje.DatumDonosenjaOdluke>
  <DomainObject.Predmet.OdlukaRjesenje.DatumPravomocnosti>
    <izvorni_sadrzaj>3. travnja 2019.</izvorni_sadrzaj>
    <derivirana_varijabla naziv="DomainObject.Predmet.OdlukaRjesenje.DatumPravomocnosti_1">3. travnja 2019.</derivirana_varijabla>
  </DomainObject.Predmet.OdlukaRjesenje.DatumPravomocnosti>
  <DomainObject.Predmet.OdlukaRjesenje.Oznaka>
    <izvorni_sadrzaj>St-698/2018-13</izvorni_sadrzaj>
    <derivirana_varijabla naziv="DomainObject.Predmet.OdlukaRjesenje.Oznaka_1">St-698/2018-13</derivirana_varijabla>
  </DomainObject.Predmet.OdlukaRjesenje.Oznaka>
  <DomainObject.Predmet.SudioniciListNaziv>
    <izvorni_sadrzaj>
      <item>Gordana Brkanac</item>
      <item>Stečajna masa iza GeoKOM d.o.o. za geodetsko-katastarske usluge i inženjersku geodeziju u stečaju</item>
      <item>David Jakovljević, stečajni upravitelj</item>
      <item>Trgovački sud u Zagrebu, sudski registar</item>
      <item>Renata Horvatin</item>
    </izvorni_sadrzaj>
    <derivirana_varijabla naziv="DomainObject.Predmet.SudioniciListNaziv_1">
      <item>Gordana Brkanac</item>
      <item>Stečajna masa iza GeoKOM d.o.o. za geodetsko-katastarske usluge i inženjersku geodeziju u stečaju</item>
      <item>David Jakovljević, stečajni upravitelj</item>
      <item>Trgovački sud u Zagrebu, sudski registar</item>
      <item>Renata Horvatin</item>
    </derivirana_varijabla>
  </DomainObject.Predmet.SudioniciListNaziv>
  <DomainObject.Predmet.SudioniciListAdressOIB>
    <izvorni_sadrzaj>
      <item>Gordana Brkanac, OIB 81091901627, Ulica Ljudevita Gaja 2,10310 Ivanić-Grad</item>
      <item>Stečajna masa iza GeoKOM d.o.o. za geodetsko-katastarske usluge i inženjersku geodeziju u stečaju, OIB 21774528857, Trg dr. F. Tuđmana 12,31500 Našice</item>
      <item>David Jakovljević, stečajni upravitelj, OIB 63014812654, Kašinska 7.,10360 Sesvete</item>
      <item>Trgovački sud u Zagrebu, sudski registar, .,10000 Zagreb</item>
      <item>Renata Horvatin, OIB 45832446829, Trg dr. F. Tuđmana 12.,31500 Našice</item>
    </izvorni_sadrzaj>
    <derivirana_varijabla naziv="DomainObject.Predmet.SudioniciListAdressOIB_1">
      <item>Gordana Brkanac, OIB 81091901627, Ulica Ljudevita Gaja 2,10310 Ivanić-Grad</item>
      <item>Stečajna masa iza GeoKOM d.o.o. za geodetsko-katastarske usluge i inženjersku geodeziju u stečaju, OIB 21774528857, Trg dr. F. Tuđmana 12,31500 Našice</item>
      <item>David Jakovljević, stečajni upravitelj, OIB 63014812654, Kašinska 7.,10360 Sesvete</item>
      <item>Trgovački sud u Zagrebu, sudski registar, .,10000 Zagreb</item>
      <item>Renata Horvatin, OIB 45832446829, Trg dr. F. Tuđmana 12.,31500 Našice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654BC6-40B7-4B6B-BD95-16CFDCC94D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427</properties:Words>
  <properties:Characters>2254</properties:Characters>
  <properties:Lines>66</properties:Lines>
  <properties:Paragraphs>20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2019-04-25T07:36:00Z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St-698/2018-15 / Odluka - Rješenje - određivanje nagrade stečajnom upravitelju (odluka_St-698_2018-15.docx)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