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01f3" w14:paraId="a3901f3" w:rsidRDefault="00087A93" w:rsidP="00087A93" w:rsidR="00087A93">
      <w:pPr>
        <w15:collapsed w:val="false"/>
      </w:pPr>
      <w:bookmarkStart w:name="_GoBack" w:id="0"/>
      <w:bookmarkEnd w:id="0"/>
    </w:p>
    <w:p w:rsidRDefault="00087A93" w:rsidP="00087A93" w:rsidR="00087A93"/>
    <w:p w:rsidRDefault="00087A93" w:rsidP="00087A93" w:rsidR="00087A93">
      <w:pPr>
        <w:rPr>
          <w:noProof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7550" cx="539750"/>
            <wp:effectExtent b="635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A93" w:rsidP="00087A93" w:rsidR="00087A93"/>
    <w:p w:rsidRDefault="00087A93" w:rsidP="00087A93" w:rsidR="00087A93">
      <w:r>
        <w:t xml:space="preserve">REPUBLIKA HRVATSKA                                                   </w:t>
      </w:r>
    </w:p>
    <w:p w:rsidRDefault="00087A93" w:rsidP="00087A93" w:rsidR="00087A93">
      <w:r>
        <w:t xml:space="preserve">TRGOVAČKI SUD U OSIJEKU </w:t>
      </w:r>
    </w:p>
    <w:p w:rsidRDefault="00087A93" w:rsidP="00087A93" w:rsidR="00087A93">
      <w:r>
        <w:t xml:space="preserve">STALNA SLUŽBA   U SLAVONSKOM BRODU </w:t>
      </w:r>
    </w:p>
    <w:p w:rsidRDefault="00087A93" w:rsidP="00087A93" w:rsidR="00087A93">
      <w:r>
        <w:t>Trg pobjede 13</w:t>
      </w:r>
    </w:p>
    <w:p w:rsidRDefault="00087A93" w:rsidP="00087A93" w:rsidR="00087A93">
      <w:r>
        <w:t>35000 Slavonski Brod</w:t>
      </w:r>
    </w:p>
    <w:p w:rsidRDefault="00087A93" w:rsidP="00087A93" w:rsidR="00087A93"/>
    <w:p w:rsidRDefault="00087A93" w:rsidP="00087A93" w:rsidR="00087A93"/>
    <w:p w:rsidRDefault="00087A93" w:rsidP="00087A93" w:rsidR="00087A9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      Broj: 3 St-920/2015-52</w:t>
      </w:r>
    </w:p>
    <w:p w:rsidRDefault="00087A93" w:rsidP="00087A93" w:rsidR="00087A93">
      <w:pPr>
        <w:ind w:firstLine="708"/>
        <w:jc w:val="center"/>
      </w:pPr>
    </w:p>
    <w:p w:rsidRDefault="00087A93" w:rsidP="00087A93" w:rsidR="00087A93">
      <w:pPr>
        <w:ind w:firstLine="708" w:left="2124"/>
        <w:rPr>
          <w:b/>
        </w:rPr>
      </w:pPr>
      <w:r>
        <w:rPr>
          <w:b/>
        </w:rPr>
        <w:t>R E P U B L I K A  H R V A T S KA</w:t>
      </w:r>
    </w:p>
    <w:p w:rsidRDefault="00087A93" w:rsidP="00087A93" w:rsidR="00087A93">
      <w:pPr>
        <w:ind w:firstLine="708"/>
        <w:rPr>
          <w:b/>
        </w:rPr>
      </w:pPr>
    </w:p>
    <w:p w:rsidRDefault="00087A93" w:rsidP="00087A93" w:rsidR="00087A93">
      <w:pPr>
        <w:ind w:firstLine="708" w:left="2832"/>
        <w:rPr>
          <w:b/>
        </w:rPr>
      </w:pPr>
      <w:r>
        <w:rPr>
          <w:b/>
        </w:rPr>
        <w:t>Z A K L J U Č A K</w:t>
      </w:r>
    </w:p>
    <w:p w:rsidRDefault="00087A93" w:rsidP="00087A93" w:rsidR="00087A93">
      <w:pPr>
        <w:ind w:firstLine="708" w:left="2832"/>
      </w:pPr>
    </w:p>
    <w:p w:rsidRDefault="00087A93" w:rsidP="00087A93" w:rsidR="00087A93">
      <w:pPr>
        <w:ind w:firstLine="708" w:left="2832"/>
      </w:pPr>
    </w:p>
    <w:p w:rsidRDefault="00087A93" w:rsidP="00087A93" w:rsidR="00087A93">
      <w:pPr>
        <w:ind w:firstLine="708"/>
        <w:jc w:val="both"/>
      </w:pPr>
      <w:r>
        <w:t xml:space="preserve">TRGOVAČKI SUD U OSIJEKU, STALNA SLUŽBA U SLAVONSKOM BRODU, po stečajnoj sutkinji Danieli Martini Maoduš,  u stečajnom postupku nad </w:t>
      </w:r>
      <w:r>
        <w:rPr>
          <w:b/>
        </w:rPr>
        <w:t>POLJOPRIVREDNA ZADRUGA MARIO I MARIO u stečaju, Velika, Antunovac 35, OIB: 17481356453</w:t>
      </w:r>
      <w:r>
        <w:t>, koga zastupa stečajni upravitelj Boris Ljubanović, dana  1. ožujka 2017.</w:t>
      </w:r>
    </w:p>
    <w:p w:rsidRDefault="00087A93" w:rsidP="00087A93" w:rsidR="00087A93"/>
    <w:p w:rsidRDefault="00087A93" w:rsidP="00087A93" w:rsidR="00087A93"/>
    <w:p w:rsidRDefault="00087A93" w:rsidP="00087A93" w:rsidR="00087A93">
      <w:pPr>
        <w:ind w:firstLine="708" w:left="2832"/>
      </w:pPr>
      <w:r>
        <w:t>z a k l j u č i o      j e</w:t>
      </w:r>
    </w:p>
    <w:p w:rsidRDefault="00087A93" w:rsidP="00087A93" w:rsidR="00087A93">
      <w:pPr>
        <w:ind w:firstLine="708" w:left="2832"/>
      </w:pPr>
    </w:p>
    <w:p w:rsidRDefault="00087A93" w:rsidP="00087A93" w:rsidR="00087A93">
      <w:pPr>
        <w:pStyle w:val="Odlomakpopisa"/>
        <w:numPr>
          <w:ilvl w:val="0"/>
          <w:numId w:val="1"/>
        </w:numPr>
        <w:jc w:val="both"/>
      </w:pPr>
      <w:r>
        <w:t xml:space="preserve">Zakazuje se ročište radi utvrđenja vrijednosti nekretnina za dan </w:t>
      </w:r>
      <w:r w:rsidRPr="00087A93">
        <w:rPr>
          <w:b/>
          <w:u w:val="single"/>
        </w:rPr>
        <w:t>15.</w:t>
      </w:r>
      <w:r>
        <w:rPr>
          <w:b/>
          <w:u w:val="single"/>
        </w:rPr>
        <w:t xml:space="preserve"> ožujka 2017. u 14,00 u ovoj Stalnoj službi, Trg pobjede 13, Slavonski Brod, soba 73, III kat, </w:t>
      </w:r>
      <w:r>
        <w:t>za slijedeće nekretnine.</w:t>
      </w:r>
    </w:p>
    <w:p w:rsidRDefault="00087A93" w:rsidP="00087A93" w:rsidR="00087A93">
      <w:pPr>
        <w:ind w:left="708"/>
        <w:jc w:val="both"/>
      </w:pPr>
    </w:p>
    <w:p w:rsidRDefault="00087A93" w:rsidP="00087A93" w:rsidR="00087A93">
      <w:pPr>
        <w:pStyle w:val="Odlomakpopisa"/>
        <w:numPr>
          <w:ilvl w:val="0"/>
          <w:numId w:val="2"/>
        </w:numPr>
        <w:jc w:val="both"/>
        <w:rPr>
          <w:b/>
        </w:rPr>
      </w:pPr>
      <w:r>
        <w:rPr>
          <w:b/>
          <w:color w:val="000000"/>
        </w:rPr>
        <w:t xml:space="preserve">kč.br. 76  </w:t>
      </w:r>
      <w:proofErr w:type="spellStart"/>
      <w:r>
        <w:rPr>
          <w:b/>
          <w:color w:val="000000"/>
        </w:rPr>
        <w:t>Piskulje</w:t>
      </w:r>
      <w:proofErr w:type="spellEnd"/>
      <w:r>
        <w:rPr>
          <w:b/>
          <w:color w:val="000000"/>
        </w:rPr>
        <w:t xml:space="preserve"> voćnjaka površine  12587 m2  koje nekretnine su upisane u z.k.ul.  48 k.o. </w:t>
      </w:r>
      <w:proofErr w:type="spellStart"/>
      <w:r>
        <w:rPr>
          <w:b/>
          <w:color w:val="000000"/>
        </w:rPr>
        <w:t>Završje</w:t>
      </w:r>
      <w:proofErr w:type="spellEnd"/>
      <w:r>
        <w:rPr>
          <w:b/>
          <w:color w:val="000000"/>
        </w:rPr>
        <w:t xml:space="preserve">,  te  na nekretninama upisanima u z.k.ul. 181 k.o. </w:t>
      </w:r>
      <w:proofErr w:type="spellStart"/>
      <w:r>
        <w:rPr>
          <w:b/>
          <w:color w:val="000000"/>
        </w:rPr>
        <w:t>Trenkovo</w:t>
      </w:r>
      <w:proofErr w:type="spellEnd"/>
      <w:r>
        <w:rPr>
          <w:b/>
          <w:color w:val="000000"/>
        </w:rPr>
        <w:t xml:space="preserve">, označenim  kao kč.br. 683 Kuća, Dvorište i oranica od 11498 m2,  te na nekretninama označenim kao kč.br. 673 VOĆNJAK  SITA  do 11470 m2, te na nekretninama označenim kao  kč.br. 967 VOĆNJAK  LUKE, površine od 28898 m2, upisanima u </w:t>
      </w:r>
      <w:proofErr w:type="spellStart"/>
      <w:r>
        <w:rPr>
          <w:b/>
          <w:color w:val="000000"/>
        </w:rPr>
        <w:t>zk.ul</w:t>
      </w:r>
      <w:proofErr w:type="spellEnd"/>
      <w:r>
        <w:rPr>
          <w:b/>
          <w:color w:val="000000"/>
        </w:rPr>
        <w:t>. 1134 koje nekretnine se vode na stečajnom dužniku.</w:t>
      </w:r>
    </w:p>
    <w:p w:rsidRDefault="00087A93" w:rsidP="00087A93" w:rsidR="00087A93">
      <w:pPr>
        <w:pStyle w:val="Odlomakpopisa"/>
        <w:jc w:val="both"/>
        <w:rPr>
          <w:b/>
        </w:rPr>
      </w:pPr>
    </w:p>
    <w:p w:rsidRDefault="00087A93" w:rsidP="00087A93" w:rsidR="00087A93">
      <w:pPr>
        <w:pStyle w:val="Odlomakpopisa"/>
        <w:numPr>
          <w:ilvl w:val="0"/>
          <w:numId w:val="1"/>
        </w:numPr>
        <w:spacing w:beforeAutospacing="true" w:before="100"/>
        <w:jc w:val="both"/>
      </w:pPr>
      <w:r>
        <w:rPr>
          <w:bCs/>
        </w:rPr>
        <w:t xml:space="preserve">Na ročište se pozivaju stečajni upravitelj,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(H-ABDUCO d.o.o, Zagreb, RH),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koji ima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 zabilježeno pod brojem Z-3830/14 od 18.9.2014. temeljem rješenja o ovrsi Općinskog suda u Požegi </w:t>
      </w:r>
      <w:proofErr w:type="spellStart"/>
      <w:r>
        <w:rPr>
          <w:bCs/>
        </w:rPr>
        <w:t>Ovr</w:t>
      </w:r>
      <w:proofErr w:type="spellEnd"/>
      <w:r>
        <w:rPr>
          <w:bCs/>
        </w:rPr>
        <w:t>-1809/14 i stečajni vjerovnici koji se pozivaju da do istog ročišta staviti primjedbe na procjenu</w:t>
      </w:r>
      <w:r>
        <w:t xml:space="preserve"> nekretnina sačinjenu na prijedlog stečajnog upravitelja od strane stalnog sudskog vještaka Jure </w:t>
      </w:r>
    </w:p>
    <w:p w:rsidRDefault="00087A93" w:rsidP="00087A93" w:rsidR="00087A93">
      <w:pPr>
        <w:pStyle w:val="Odlomakpopisa"/>
        <w:spacing w:beforeAutospacing="true" w:before="100"/>
        <w:jc w:val="both"/>
      </w:pPr>
    </w:p>
    <w:p w:rsidRDefault="00087A93" w:rsidP="00087A93" w:rsidR="00087A93">
      <w:pPr>
        <w:pStyle w:val="Odlomakpopisa"/>
        <w:spacing w:beforeAutospacing="true" w:before="100"/>
        <w:jc w:val="both"/>
      </w:pPr>
    </w:p>
    <w:p w:rsidRDefault="00087A93" w:rsidP="00087A93" w:rsidR="00087A93">
      <w:pPr>
        <w:pStyle w:val="Odlomakpopisa"/>
        <w:spacing w:beforeAutospacing="true" w:before="100"/>
        <w:jc w:val="both"/>
      </w:pPr>
    </w:p>
    <w:p w:rsidRDefault="00087A93" w:rsidP="00087A93" w:rsidR="00087A93">
      <w:pPr>
        <w:pStyle w:val="Odlomakpopisa"/>
        <w:spacing w:beforeAutospacing="true" w:before="100"/>
        <w:jc w:val="both"/>
      </w:pPr>
    </w:p>
    <w:p w:rsidRDefault="00087A93" w:rsidP="00087A93" w:rsidR="00087A93">
      <w:pPr>
        <w:pStyle w:val="Odlomakpopisa"/>
        <w:spacing w:beforeAutospacing="true" w:before="100"/>
        <w:jc w:val="both"/>
      </w:pPr>
    </w:p>
    <w:p w:rsidRDefault="00087A93" w:rsidP="00087A93" w:rsidR="00087A93">
      <w:pPr>
        <w:ind w:firstLine="708" w:left="5664"/>
        <w:jc w:val="center"/>
      </w:pPr>
      <w:r>
        <w:t xml:space="preserve">  Broj: 3 St-920/2015-52</w:t>
      </w:r>
    </w:p>
    <w:p w:rsidRDefault="00087A93" w:rsidP="00087A93" w:rsidR="00087A93">
      <w:pPr>
        <w:pStyle w:val="Odlomakpopisa"/>
        <w:spacing w:beforeAutospacing="true" w:before="100"/>
        <w:jc w:val="both"/>
      </w:pPr>
    </w:p>
    <w:p w:rsidRDefault="00087A93" w:rsidP="00087A93" w:rsidR="00087A93">
      <w:pPr>
        <w:pStyle w:val="Odlomakpopisa"/>
        <w:spacing w:beforeAutospacing="true" w:before="100"/>
        <w:jc w:val="both"/>
      </w:pPr>
    </w:p>
    <w:p w:rsidRDefault="00087A93" w:rsidP="00087A93" w:rsidR="00087A93">
      <w:pPr>
        <w:pStyle w:val="Odlomakpopisa"/>
        <w:spacing w:beforeAutospacing="true" w:before="100"/>
        <w:jc w:val="both"/>
      </w:pPr>
      <w:proofErr w:type="spellStart"/>
      <w:r>
        <w:t>Novokmet</w:t>
      </w:r>
      <w:proofErr w:type="spellEnd"/>
      <w:r>
        <w:t xml:space="preserve"> iz Osijeka, koja je uložena u sudski spis  (171-213 stranica spisa) i u koju se može izvršiti uvid u pisarnici ovog Suda, odnosno staviti prijedloge radi utvrđenja vrijednosti nekretnina. </w:t>
      </w:r>
    </w:p>
    <w:p w:rsidRDefault="00087A93" w:rsidP="00087A93" w:rsidR="00087A93">
      <w:pPr>
        <w:ind w:left="708"/>
      </w:pPr>
    </w:p>
    <w:p w:rsidRDefault="00087A93" w:rsidP="00087A93" w:rsidR="00087A93">
      <w:r>
        <w:t> </w:t>
      </w:r>
      <w:r>
        <w:tab/>
        <w:t xml:space="preserve"> U Slavonskom Brodu  1. ožujka 2017.</w:t>
      </w:r>
    </w:p>
    <w:p w:rsidRDefault="00087A93" w:rsidP="00087A93" w:rsidR="00087A9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     Stečajna sutkinja:</w:t>
      </w:r>
    </w:p>
    <w:p w:rsidRDefault="00087A93" w:rsidP="00087A93" w:rsidR="00087A93">
      <w:pPr>
        <w:jc w:val="right"/>
      </w:pPr>
      <w:r>
        <w:t xml:space="preserve">Daniela Martini Maoduš </w:t>
      </w:r>
    </w:p>
    <w:p w:rsidRDefault="00087A93" w:rsidP="00087A93" w:rsidR="00087A93"/>
    <w:p w:rsidRDefault="00087A93" w:rsidP="00087A93" w:rsidR="00087A93">
      <w:pPr>
        <w:rPr>
          <w:sz w:val="18"/>
          <w:szCs w:val="18"/>
        </w:rPr>
      </w:pPr>
      <w:r>
        <w:rPr>
          <w:sz w:val="18"/>
          <w:szCs w:val="18"/>
        </w:rPr>
        <w:t xml:space="preserve">-Objaviti 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</w:t>
      </w:r>
    </w:p>
    <w:p w:rsidRDefault="00087A93" w:rsidP="00087A93" w:rsidR="00087A93">
      <w:pPr>
        <w:rPr>
          <w:sz w:val="18"/>
          <w:szCs w:val="18"/>
        </w:rPr>
      </w:pPr>
    </w:p>
    <w:p w:rsidRDefault="00087A93" w:rsidP="00087A93" w:rsidR="00087A93">
      <w:pPr>
        <w:rPr>
          <w:sz w:val="18"/>
          <w:szCs w:val="18"/>
        </w:rPr>
      </w:pPr>
      <w:r>
        <w:rPr>
          <w:sz w:val="18"/>
          <w:szCs w:val="18"/>
        </w:rPr>
        <w:t>-Kalendar do ročišta</w:t>
      </w:r>
    </w:p>
    <w:p w:rsidRDefault="00465906" w:rsidR="00465906"/>
    <w:sectPr w:rsidR="004659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183093"/>
    <w:multiLevelType w:val="hybridMultilevel"/>
    <w:tmpl w:val="2CB819C6"/>
    <w:lvl w:tplc="27D699E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A93"/>
    <w:rsid w:val="00087A93"/>
    <w:rsid w:val="00465906"/>
    <w:rsid w:val="0074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7A9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7A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7A9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7A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7A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A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7A9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424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</izvorni_sadrzaj>
    <derivirana_varijabla naziv="DomainObject.Predmet.PrimjedbaSuca_1">ČL.444.ST.1. SZ</derivirana_varijabla>
  </DomainObject.Predmet.PrimjedbaSuc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punomoćnik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punomoćnik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punomoćnik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punomoćnik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17481356453</item>
      <item>, OIB null</item>
      <item>, OIB null</item>
      <item>, OIB null</item>
      <item>, OIB 62071777206</item>
    </izvorni_sadrzaj>
    <derivirana_varijabla naziv="DomainObject.Predmet.SudioniciListNazivOIB_1">
      <item>, OIB 85821130368</item>
      <item>, OIB 17481356453</item>
      <item>, OIB null</item>
      <item>, OIB null</item>
      <item>, OIB null</item>
      <item>, OIB 62071777206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311</properties:Words>
  <properties:Characters>1594</properties:Characters>
  <properties:Lines>62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2017-03-01T07:52:00Z</dcterms:created>
  <dc:creator>wsadmin</dc:creator>
  <cp:lastModifiedBy>wsadmin</cp:lastModifiedBy>
  <cp:lastPrinted>2017-03-01T07:53:00Z</cp:lastPrinted>
  <dcterms:modified xmlns:xsi="http://www.w3.org/2001/XMLSchema-instance" xsi:type="dcterms:W3CDTF">2017-03-01T07:55:00Z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