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8f53" w14:paraId="bfb8f53" w:rsidRDefault="00011F2C" w:rsidP="008615FD" w:rsidR="00011F2C" w:rsidRPr="00C17C88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17C88">
      <w:pPr>
        <w:rPr>
          <w:rStyle w:val="Naglaeno"/>
          <w:b w:val="false"/>
        </w:rPr>
      </w:pPr>
      <w:r w:rsidRPr="00C17C88">
        <w:rPr>
          <w:rStyle w:val="Naglaeno"/>
          <w:b w:val="false"/>
        </w:rPr>
        <w:t xml:space="preserve">             </w:t>
      </w:r>
      <w:r w:rsidR="00574060" w:rsidRPr="00C17C8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BFF" w:rsidP="008615FD" w:rsidR="00D34BFF" w:rsidRPr="00C17C88"/>
    <w:p w:rsidRDefault="008615FD" w:rsidP="008615FD" w:rsidR="008615FD" w:rsidRPr="00C17C88">
      <w:pPr>
        <w:ind w:hanging="720" w:left="360"/>
      </w:pPr>
      <w:r w:rsidRPr="00C17C88">
        <w:t xml:space="preserve">     </w:t>
      </w:r>
      <w:r w:rsidR="00A8162D" w:rsidRPr="00C17C88">
        <w:t xml:space="preserve">   </w:t>
      </w:r>
      <w:r w:rsidRPr="00C17C88">
        <w:t>REPUBLIKA HRVATSKA</w:t>
      </w:r>
    </w:p>
    <w:p w:rsidRDefault="008615FD" w:rsidP="00737216" w:rsidR="009A7277" w:rsidRPr="00C17C88">
      <w:pPr>
        <w:ind w:hanging="720" w:left="360"/>
      </w:pPr>
      <w:r w:rsidRPr="00C17C88">
        <w:t xml:space="preserve">     TRGOVAČKI SUD U OSIJEKU</w:t>
      </w:r>
    </w:p>
    <w:p w:rsidRDefault="008F29C3" w:rsidP="00A8600C" w:rsidR="008F29C3" w:rsidRPr="00C17C88"/>
    <w:p w:rsidRDefault="00BB0522" w:rsidP="00BB0522" w:rsidR="00BB0522" w:rsidRPr="00C17C88">
      <w:pPr>
        <w:jc w:val="center"/>
      </w:pPr>
      <w:r w:rsidRPr="00C17C88">
        <w:t>Z A K L J U Č A K</w:t>
      </w:r>
    </w:p>
    <w:p w:rsidRDefault="003D6AB3" w:rsidP="003D6AB3" w:rsidR="003D6AB3" w:rsidRPr="00C17C88">
      <w:pPr>
        <w:jc w:val="both"/>
      </w:pPr>
    </w:p>
    <w:p w:rsidRDefault="008F29C3" w:rsidP="003D6AB3" w:rsidR="008F29C3" w:rsidRPr="00C17C88">
      <w:pPr>
        <w:jc w:val="both"/>
      </w:pPr>
    </w:p>
    <w:p w:rsidRDefault="00D34BFF" w:rsidP="00D34BFF" w:rsidR="00D34BFF" w:rsidRPr="00C17C88">
      <w:pPr>
        <w:ind w:firstLine="708"/>
        <w:jc w:val="both"/>
      </w:pPr>
      <w:r w:rsidRPr="00C17C88">
        <w:t>Trgovački sud u Osijeku, po stečajnom sucu mr. sc. Borisu Vukoviću</w:t>
      </w:r>
      <w:r w:rsidRPr="00C17C88">
        <w:rPr>
          <w:color w:val="000000"/>
        </w:rPr>
        <w:t xml:space="preserve">, </w:t>
      </w:r>
      <w:r w:rsidRPr="00C17C88">
        <w:t xml:space="preserve">u stečajnom postupku nad dužnikom </w:t>
      </w:r>
      <w:r w:rsidR="002818D8" w:rsidRPr="002818D8">
        <w:t>TAGUS, d.o.o. u stečaju</w:t>
      </w:r>
      <w:r w:rsidR="00091F59">
        <w:t xml:space="preserve">, Zagreb, </w:t>
      </w:r>
      <w:proofErr w:type="spellStart"/>
      <w:r w:rsidR="00091F59">
        <w:t>Vrbanićeva</w:t>
      </w:r>
      <w:proofErr w:type="spellEnd"/>
      <w:r w:rsidR="00091F59">
        <w:t xml:space="preserve"> 56, MBS: 080016467, OIB: 89471623778</w:t>
      </w:r>
      <w:r w:rsidRPr="00C17C88">
        <w:t>, dana 1</w:t>
      </w:r>
      <w:r w:rsidR="00091F59">
        <w:t>6</w:t>
      </w:r>
      <w:r w:rsidRPr="00C17C88">
        <w:t>. studenog 2018. godine</w:t>
      </w:r>
    </w:p>
    <w:p w:rsidRDefault="008029EB" w:rsidP="003D6AB3" w:rsidR="00BB0522" w:rsidRPr="00C17C88">
      <w:pPr>
        <w:ind w:firstLine="708"/>
        <w:jc w:val="both"/>
      </w:pPr>
      <w:r w:rsidRPr="00C17C88">
        <w:t xml:space="preserve"> </w:t>
      </w:r>
    </w:p>
    <w:p w:rsidRDefault="00FB76BC" w:rsidP="00BB0522" w:rsidR="00FB76BC" w:rsidRPr="00C17C88">
      <w:pPr>
        <w:jc w:val="both"/>
      </w:pPr>
    </w:p>
    <w:p w:rsidRDefault="00BB0522" w:rsidP="00BB0522" w:rsidR="00BB0522" w:rsidRPr="00C17C88">
      <w:pPr>
        <w:jc w:val="center"/>
      </w:pPr>
      <w:r w:rsidRPr="00C17C88">
        <w:t>z a k l j u č i o  j e</w:t>
      </w:r>
    </w:p>
    <w:p w:rsidRDefault="00737216" w:rsidP="00BB0522" w:rsidR="00737216" w:rsidRPr="00C17C88">
      <w:pPr>
        <w:jc w:val="both"/>
      </w:pPr>
    </w:p>
    <w:p w:rsidRDefault="00FB76BC" w:rsidP="00BB0522" w:rsidR="00FB76BC" w:rsidRPr="00C17C88">
      <w:pPr>
        <w:jc w:val="both"/>
      </w:pPr>
    </w:p>
    <w:p w:rsidRDefault="00131713" w:rsidP="00131713" w:rsidR="00131713" w:rsidRPr="00C17C88">
      <w:pPr>
        <w:ind w:firstLine="708"/>
        <w:jc w:val="both"/>
      </w:pPr>
      <w:r w:rsidRPr="00C17C88">
        <w:t xml:space="preserve">Nalaže se stečajnom upravitelju </w:t>
      </w:r>
      <w:proofErr w:type="spellStart"/>
      <w:r w:rsidR="002818D8" w:rsidRPr="002818D8">
        <w:t>Živk</w:t>
      </w:r>
      <w:r w:rsidR="002818D8">
        <w:t>I</w:t>
      </w:r>
      <w:proofErr w:type="spellEnd"/>
      <w:r w:rsidR="002818D8" w:rsidRPr="002818D8">
        <w:t xml:space="preserve"> </w:t>
      </w:r>
      <w:proofErr w:type="spellStart"/>
      <w:r w:rsidR="002818D8" w:rsidRPr="002818D8">
        <w:t>Posavac</w:t>
      </w:r>
      <w:proofErr w:type="spellEnd"/>
      <w:r w:rsidR="002818D8" w:rsidRPr="002818D8">
        <w:t>, OIB: 99335812289</w:t>
      </w:r>
      <w:r w:rsidR="00D77C73" w:rsidRPr="00C17C88">
        <w:t xml:space="preserve">, </w:t>
      </w:r>
      <w:r w:rsidR="002818D8" w:rsidRPr="002818D8">
        <w:t xml:space="preserve">Osijek, Vijenac </w:t>
      </w:r>
      <w:proofErr w:type="spellStart"/>
      <w:r w:rsidR="002818D8" w:rsidRPr="002818D8">
        <w:t>Paje</w:t>
      </w:r>
      <w:proofErr w:type="spellEnd"/>
      <w:r w:rsidR="002818D8" w:rsidRPr="002818D8">
        <w:t xml:space="preserve"> Kolarića 9</w:t>
      </w:r>
      <w:r w:rsidRPr="00C17C88">
        <w:t>, u roku od osam dana od dana primitka ovog zaključka dostaviti pisano izvješće o tijeku stečajnog postupka i o stanju stečajne mase na propisanom obrascu kako bi se isto moglo objaviti na mrežnoj stranici e-Oglasna ploča sudova.</w:t>
      </w:r>
    </w:p>
    <w:p w:rsidRDefault="00131713" w:rsidP="00131713" w:rsidR="00131713" w:rsidRPr="00C17C88">
      <w:pPr>
        <w:jc w:val="both"/>
      </w:pPr>
    </w:p>
    <w:p w:rsidRDefault="00131713" w:rsidP="00131713" w:rsidR="00131713" w:rsidRPr="00C17C88">
      <w:pPr>
        <w:pStyle w:val="Tijeloteksta"/>
        <w:ind w:firstLine="708"/>
        <w:rPr>
          <w:sz w:val="24"/>
        </w:rPr>
      </w:pPr>
      <w:r w:rsidRPr="00C17C88"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131713" w:rsidP="005421BA" w:rsidR="006503A9" w:rsidRPr="00C17C88">
      <w:pPr>
        <w:ind w:firstLine="708"/>
        <w:jc w:val="both"/>
      </w:pPr>
      <w:r w:rsidRPr="00C17C88">
        <w:t xml:space="preserve"> </w:t>
      </w:r>
    </w:p>
    <w:p w:rsidRDefault="005421BA" w:rsidP="005421BA" w:rsidR="005421BA" w:rsidRPr="00C17C88">
      <w:pPr>
        <w:ind w:firstLine="708"/>
        <w:jc w:val="both"/>
      </w:pPr>
    </w:p>
    <w:p w:rsidRDefault="00BB0522" w:rsidP="00095D0F" w:rsidR="005E26ED" w:rsidRPr="00C17C88">
      <w:pPr>
        <w:jc w:val="center"/>
      </w:pPr>
      <w:r w:rsidRPr="00C17C88">
        <w:t xml:space="preserve">U Osijeku </w:t>
      </w:r>
      <w:r w:rsidR="00D77C73" w:rsidRPr="00C17C88">
        <w:t>1</w:t>
      </w:r>
      <w:r w:rsidR="002818D8">
        <w:t>6</w:t>
      </w:r>
      <w:r w:rsidR="00D77C73" w:rsidRPr="00C17C88">
        <w:t>. studenog</w:t>
      </w:r>
      <w:r w:rsidR="002A0F13" w:rsidRPr="00C17C88">
        <w:t xml:space="preserve"> 2018.</w:t>
      </w:r>
    </w:p>
    <w:p w:rsidRDefault="00767EAF" w:rsidP="00095D0F" w:rsidR="00767EAF" w:rsidRPr="00C17C88">
      <w:pPr>
        <w:jc w:val="center"/>
      </w:pPr>
    </w:p>
    <w:p w:rsidRDefault="008F29C3" w:rsidP="00095D0F" w:rsidR="008F29C3" w:rsidRPr="00C17C88">
      <w:pPr>
        <w:jc w:val="center"/>
      </w:pPr>
    </w:p>
    <w:p w:rsidRDefault="005E26ED" w:rsidP="005E26ED" w:rsidR="005E26ED" w:rsidRPr="00C17C88">
      <w:pPr>
        <w:jc w:val="both"/>
      </w:pP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  <w:t xml:space="preserve">         STEČAJNI SUDAC</w:t>
      </w:r>
    </w:p>
    <w:p w:rsidRDefault="005E26ED" w:rsidP="00737216" w:rsidR="005E26ED" w:rsidRPr="00C17C88">
      <w:pPr>
        <w:ind w:left="4956"/>
        <w:jc w:val="center"/>
      </w:pPr>
      <w:r w:rsidRPr="00C17C88">
        <w:t xml:space="preserve">       mr. sc. Boris Vuković</w:t>
      </w:r>
    </w:p>
    <w:p w:rsidRDefault="00DA02A1" w:rsidP="00035526" w:rsidR="00DA02A1" w:rsidRPr="00C17C88"/>
    <w:p w:rsidRDefault="005E26ED" w:rsidP="005E26ED" w:rsidR="005E26ED" w:rsidRPr="00C17C88">
      <w:pPr>
        <w:jc w:val="both"/>
      </w:pPr>
      <w:r w:rsidRPr="00C17C88">
        <w:t xml:space="preserve">Zapisničar: Danijela Špeletić                                                                        </w:t>
      </w:r>
    </w:p>
    <w:p w:rsidRDefault="00FB76BC" w:rsidP="00BB0522" w:rsidR="00FB76BC" w:rsidRPr="00C17C88">
      <w:pPr>
        <w:jc w:val="both"/>
      </w:pPr>
    </w:p>
    <w:p w:rsidRDefault="001D2291" w:rsidP="00BB0522" w:rsidR="001D2291" w:rsidRPr="00C17C88">
      <w:pPr>
        <w:jc w:val="both"/>
      </w:pPr>
    </w:p>
    <w:p w:rsidRDefault="005814A6" w:rsidP="00A976DC" w:rsidR="00A976DC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>UPUTA</w:t>
      </w:r>
      <w:r w:rsidR="00A976DC" w:rsidRPr="00C17C88">
        <w:rPr>
          <w:sz w:val="24"/>
        </w:rPr>
        <w:t xml:space="preserve"> O PRAVNOM LIJEKU:</w:t>
      </w:r>
    </w:p>
    <w:p w:rsidRDefault="00D05C2A" w:rsidP="00D05C2A" w:rsidR="00D05C2A" w:rsidRPr="00C17C88">
      <w:pPr>
        <w:jc w:val="both"/>
      </w:pPr>
      <w:r w:rsidRPr="00C17C88">
        <w:t>Protiv ovog zaključka nije dopušten pravni lijek (čl. 19. st. 7. Stečajnog zakona).</w:t>
      </w:r>
    </w:p>
    <w:p w:rsidRDefault="00A976DC" w:rsidP="00BB0522" w:rsidR="00A976DC" w:rsidRPr="00C17C88">
      <w:pPr>
        <w:jc w:val="both"/>
      </w:pPr>
    </w:p>
    <w:p w:rsidRDefault="00F7628D" w:rsidP="00BB0522" w:rsidR="00F7628D" w:rsidRPr="00C17C88">
      <w:pPr>
        <w:jc w:val="both"/>
      </w:pPr>
    </w:p>
    <w:p w:rsidRDefault="00BB0522" w:rsidP="00BB0522" w:rsidR="00BB0522" w:rsidRPr="00C17C88">
      <w:pPr>
        <w:jc w:val="both"/>
      </w:pPr>
      <w:r w:rsidRPr="00C17C88">
        <w:t>D N A:</w:t>
      </w:r>
    </w:p>
    <w:p w:rsidRDefault="00D05C2A" w:rsidP="00D05C2A" w:rsidR="00D05C2A" w:rsidRPr="00C17C88">
      <w:pPr>
        <w:pStyle w:val="Tijeloteksta"/>
        <w:ind w:left="360"/>
        <w:rPr>
          <w:sz w:val="24"/>
        </w:rPr>
      </w:pPr>
      <w:r w:rsidRPr="00C17C88">
        <w:rPr>
          <w:sz w:val="24"/>
        </w:rPr>
        <w:t xml:space="preserve">- </w:t>
      </w:r>
      <w:proofErr w:type="spellStart"/>
      <w:r w:rsidRPr="00C17C88">
        <w:rPr>
          <w:sz w:val="24"/>
        </w:rPr>
        <w:t>eOglasna</w:t>
      </w:r>
      <w:proofErr w:type="spellEnd"/>
      <w:r w:rsidRPr="00C17C88">
        <w:rPr>
          <w:sz w:val="24"/>
        </w:rPr>
        <w:t xml:space="preserve"> ploča sudova</w:t>
      </w:r>
    </w:p>
    <w:p w:rsidRDefault="00D05C2A" w:rsidP="00D05C2A" w:rsidR="008615FD">
      <w:pPr>
        <w:pStyle w:val="Tijeloteksta"/>
        <w:ind w:left="360"/>
        <w:jc w:val="left"/>
        <w:rPr>
          <w:sz w:val="24"/>
        </w:rPr>
      </w:pPr>
      <w:r w:rsidRPr="00C17C88">
        <w:rPr>
          <w:sz w:val="24"/>
        </w:rPr>
        <w:t xml:space="preserve">- stečajnom upravitelju </w:t>
      </w:r>
      <w:r w:rsidR="002818D8" w:rsidRPr="002818D8">
        <w:rPr>
          <w:sz w:val="24"/>
        </w:rPr>
        <w:t>Živk</w:t>
      </w:r>
      <w:r w:rsidR="002818D8">
        <w:rPr>
          <w:sz w:val="24"/>
        </w:rPr>
        <w:t>i</w:t>
      </w:r>
      <w:r w:rsidR="002818D8" w:rsidRPr="002818D8">
        <w:rPr>
          <w:sz w:val="24"/>
        </w:rPr>
        <w:t xml:space="preserve"> </w:t>
      </w:r>
      <w:proofErr w:type="spellStart"/>
      <w:r w:rsidR="002818D8" w:rsidRPr="002818D8">
        <w:rPr>
          <w:sz w:val="24"/>
        </w:rPr>
        <w:t>Posavac</w:t>
      </w:r>
      <w:proofErr w:type="spellEnd"/>
      <w:r w:rsidR="002818D8" w:rsidRPr="002818D8">
        <w:rPr>
          <w:sz w:val="24"/>
        </w:rPr>
        <w:t xml:space="preserve">, Osijek, Vijenac </w:t>
      </w:r>
      <w:proofErr w:type="spellStart"/>
      <w:r w:rsidR="002818D8" w:rsidRPr="002818D8">
        <w:rPr>
          <w:sz w:val="24"/>
        </w:rPr>
        <w:t>Paje</w:t>
      </w:r>
      <w:proofErr w:type="spellEnd"/>
      <w:r w:rsidR="002818D8" w:rsidRPr="002818D8">
        <w:rPr>
          <w:sz w:val="24"/>
        </w:rPr>
        <w:t xml:space="preserve"> Kolarića 9</w:t>
      </w:r>
    </w:p>
    <w:p w:rsidRDefault="00542C0E" w:rsidP="00D05C2A" w:rsidR="00542C0E" w:rsidRPr="00C17C88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>- kal. 1</w:t>
      </w:r>
      <w:r w:rsidR="002818D8">
        <w:rPr>
          <w:sz w:val="24"/>
        </w:rPr>
        <w:t>7</w:t>
      </w:r>
      <w:r>
        <w:rPr>
          <w:sz w:val="24"/>
        </w:rPr>
        <w:t>.12.2018.</w:t>
      </w: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/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</w:t>
      </w:r>
      <w:r w:rsidRPr="00C17C8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 xml:space="preserve">                                                                                                                                </w:t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  </w:t>
      </w:r>
      <w:r w:rsidRPr="00C17C8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6D3C3F" w:rsidP="008615FD" w:rsidR="006D3C3F" w:rsidRPr="00C17C88"/>
    <w:sectPr w:rsidSect="00606835" w:rsidR="006D3C3F" w:rsidRPr="00C17C8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450" w:rsidR="00341450">
      <w:r>
        <w:separator/>
      </w:r>
    </w:p>
  </w:endnote>
  <w:endnote w:id="0" w:type="continuationSeparator">
    <w:p w:rsidRDefault="00341450" w:rsidR="0034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450" w:rsidR="00341450">
      <w:r>
        <w:separator/>
      </w:r>
    </w:p>
  </w:footnote>
  <w:footnote w:id="0" w:type="continuationSeparator">
    <w:p w:rsidRDefault="00341450" w:rsidR="00341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F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21DC" w:rsidP="005821DC" w:rsidR="005821DC">
    <w:pPr>
      <w:jc w:val="right"/>
    </w:pPr>
    <w:r>
      <w:t>7 St-1317/17-28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1DC" w:rsidP="005821DC" w:rsidR="005821DC">
    <w:pPr>
      <w:jc w:val="right"/>
    </w:pPr>
    <w:r>
      <w:t>7 St-1317/17-28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C8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1F59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BC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6F8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18D8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1450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2C0E"/>
    <w:rsid w:val="00545087"/>
    <w:rsid w:val="00545450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21DC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594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17C88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BFF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77C73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54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6F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26F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6F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8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8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54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26F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26F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6F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8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8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5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8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5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758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 zastupanog po punomoćniku ODVJETNIČKO DRUŠTVO BURIĆ &amp; MIŠLJENOVIĆ DASOVIĆ j.t.d.</izvorni_sadrzaj>
    <derivirana_varijabla naziv="DomainObject.Predmet.ProtustrankaFormated_1">  TAGUS d.o.o. zastupanog po punomoćniku ODVJETNIČKO DRUŠTVO BURIĆ &amp; MIŠLJENOVIĆ DASOVIĆ j.t.d.</derivirana_varijabla>
  </DomainObject.Predmet.ProtustrankaFormated>
  <DomainObject.Predmet.ProtustrankaFormatedOIB>
    <izvorni_sadrzaj>  TAGUS d.o.o., OIB 89471623778 zastupanog po punomoćniku ODVJETNIČKO DRUŠTVO BURIĆ &amp; MIŠLJENOVIĆ DASOVIĆ j.t.d.</izvorni_sadrzaj>
    <derivirana_varijabla naziv="DomainObject.Predmet.ProtustrankaFormatedOIB_1">  TAGUS d.o.o., OIB 89471623778 zastupanog po punomoćniku ODVJETNIČKO DRUŠTVO BURIĆ &amp; MIŠLJENOVIĆ DASOVIĆ j.t.d.</derivirana_varijabla>
  </DomainObject.Predmet.ProtustrankaFormatedOIB>
  <DomainObject.Predmet.ProtustrankaFormatedWithAdress>
    <izvorni_sadrzaj> TAGUS d.o.o., Vrbanićeva 56, 10000 Zagreb zastupanog po punomoćniku ODVJETNIČKO DRUŠTVO BURIĆ &amp; MIŠLJENOVIĆ DASOVIĆ j.t.d.</izvorni_sadrzaj>
    <derivirana_varijabla naziv="DomainObject.Predmet.ProtustrankaFormatedWithAdress_1"> TAGUS d.o.o., Vrbanićeva 56, 10000 Zagreb zastupanog po punomoćniku ODVJETNIČKO DRUŠTVO BURIĆ &amp; MIŠLJENOVIĆ DASOVIĆ j.t.d.</derivirana_varijabla>
  </DomainObject.Predmet.ProtustrankaFormatedWithAdress>
  <DomainObject.Predmet.ProtustrankaFormatedWithAdressOIB>
    <izvorni_sadrzaj> TAGUS d.o.o., OIB 89471623778, Vrbanićeva 56, 10000 Zagreb zastupanog po punomoćniku ODVJETNIČKO DRUŠTVO BURIĆ &amp; MIŠLJENOVIĆ DASOVIĆ j.t.d.</izvorni_sadrzaj>
    <derivirana_varijabla naziv="DomainObject.Predmet.ProtustrankaFormatedWithAdressOIB_1"> TAGUS d.o.o., OIB 89471623778, Vrbanićeva 56, 10000 Zagreb zastupanog po punomoćniku ODVJETNIČKO DRUŠTVO BURIĆ &amp; MIŠLJENOVIĆ DASOVIĆ j.t.d.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 zastupanog po punomoćniku ODVJETNIČKO DRUŠTVO BURIĆ &amp; MIŠLJENOVIĆ DASOVIĆ j.t.d.</item>
    </izvorni_sadrzaj>
    <derivirana_varijabla naziv="DomainObject.Predmet.ProtuStrankaListFormated_1">
      <item>TAGUS d.o.o. zastupanog po punomoćniku ODVJETNIČKO DRUŠTVO BURIĆ &amp; MIŠLJENOVIĆ DASOVIĆ j.t.d.</item>
    </derivirana_varijabla>
  </DomainObject.Predmet.ProtuStrankaListFormated>
  <DomainObject.Predmet.ProtuStrankaListFormatedOIB>
    <izvorni_sadrzaj>
      <item>TAGUS d.o.o., OIB 89471623778 zastupanog po punomoćniku ODVJETNIČKO DRUŠTVO BURIĆ &amp; MIŠLJENOVIĆ DASOVIĆ j.t.d.</item>
    </izvorni_sadrzaj>
    <derivirana_varijabla naziv="DomainObject.Predmet.ProtuStrankaListFormatedOIB_1">
      <item>TAGUS d.o.o., OIB 89471623778 zastupanog po punomoćniku ODVJETNIČKO DRUŠTVO BURIĆ &amp; MIŠLJENOVIĆ DASOVIĆ j.t.d.</item>
    </derivirana_varijabla>
  </DomainObject.Predmet.ProtuStrankaListFormatedOIB>
  <DomainObject.Predmet.ProtuStrankaListFormatedWithAdress>
    <izvorni_sadrzaj>
      <item>TAGUS d.o.o., Vrbanićeva 56, 10000 Zagreb zastupanog po punomoćniku ODVJETNIČKO DRUŠTVO BURIĆ &amp; MIŠLJENOVIĆ DASOVIĆ j.t.d.</item>
    </izvorni_sadrzaj>
    <derivirana_varijabla naziv="DomainObject.Predmet.ProtuStrankaListFormatedWithAdress_1">
      <item>TAGUS d.o.o., Vrbanićeva 56, 10000 Zagreb zastupanog po punomoćniku ODVJETNIČKO DRUŠTVO BURIĆ &amp; MIŠLJENOVIĆ DASOVIĆ j.t.d.</item>
    </derivirana_varijabla>
  </DomainObject.Predmet.ProtuStrankaListFormatedWithAdress>
  <DomainObject.Predmet.ProtuStrankaListFormatedWithAdressOIB>
    <izvorni_sadrzaj>
      <item>TAGUS d.o.o., OIB 89471623778, Vrbanićeva 56, 10000 Zagreb zastupanog po punomoćniku ODVJETNIČKO DRUŠTVO BURIĆ &amp; MIŠLJENOVIĆ DASOVIĆ j.t.d.</item>
    </izvorni_sadrzaj>
    <derivirana_varijabla naziv="DomainObject.Predmet.ProtuStrankaListFormatedWithAdressOIB_1">
      <item>TAGUS d.o.o., OIB 89471623778, Vrbanićeva 56, 10000 Zagreb zastupanog po punomoćniku ODVJETNIČKO DRUŠTVO BURIĆ &amp; MIŠLJENOVIĆ DASOVIĆ j.t.d.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>
      <item>SANDRA ĆUPURDIJA</item>
      <item>ODVJETNIČKO DRUŠTVO BURIĆ &amp; MIŠLJENOVIĆ DASOVIĆ j.t.d. punomoćnik sudionika u postupku TAGUS d.o.o.</item>
    </izvorni_sadrzaj>
    <derivirana_varijabla naziv="DomainObject.Predmet.OstaliListFormated_1">
      <item>SANDRA ĆUPURDIJA</item>
      <item>ODVJETNIČKO DRUŠTVO BURIĆ &amp; MIŠLJENOVIĆ DASOVIĆ j.t.d. punomoćnik sudionika u postupku TAGUS d.o.o.</item>
    </derivirana_varijabla>
  </DomainObject.Predmet.OstaliListFormated>
  <DomainObject.Predmet.OstaliListFormatedOIB>
    <izvorni_sadrzaj>
      <item>SANDRA ĆUPURDIJA, OIB 53412473051</item>
      <item>ODVJETNIČKO DRUŠTVO BURIĆ &amp; MIŠLJENOVIĆ DASOVIĆ j.t.d., OIB 07058135983 punomoćnik sudionika u postupku TAGUS d.o.o.</item>
    </izvorni_sadrzaj>
    <derivirana_varijabla naziv="DomainObject.Predmet.OstaliListFormatedOIB_1">
      <item>SANDRA ĆUPURDIJA, OIB 53412473051</item>
      <item>ODVJETNIČKO DRUŠTVO BURIĆ &amp; MIŠLJENOVIĆ DASOVIĆ j.t.d., OIB 07058135983 punomoćnik sudionika u postupku TAGUS d.o.o.</item>
    </derivirana_varijabla>
  </DomainObject.Predmet.OstaliListFormatedOIB>
  <DomainObject.Predmet.OstaliListFormatedWithAdress>
    <izvorni_sadrzaj>
      <item>SANDRA ĆUPURDIJA, Makančeva 8, 10000 Zagreb</item>
      <item>ODVJETNIČKO DRUŠTVO BURIĆ &amp; MIŠLJENOVIĆ DASOVIĆ j.t.d., Europska avenija 12/I, 31000 Osijek punomoćnik sudionika u postupku TAGUS d.o.o.</item>
    </izvorni_sadrzaj>
    <derivirana_varijabla naziv="DomainObject.Predmet.OstaliListFormatedWithAdress_1">
      <item>SANDRA ĆUPURDIJA, Makančeva 8, 10000 Zagreb</item>
      <item>ODVJETNIČKO DRUŠTVO BURIĆ &amp; MIŠLJENOVIĆ DASOVIĆ j.t.d., Europska avenija 12/I, 31000 Osijek punomoćnik sudionika u postupku TAGUS d.o.o.</item>
    </derivirana_varijabla>
  </DomainObject.Predmet.OstaliListFormatedWithAdress>
  <DomainObject.Predmet.OstaliListFormatedWithAdressOIB>
    <izvorni_sadrzaj>
      <item>SANDRA ĆUPURDIJA, OIB 53412473051, Makančeva 8, 10000 Zagreb</item>
      <item>ODVJETNIČKO DRUŠTVO BURIĆ &amp; MIŠLJENOVIĆ DASOVIĆ j.t.d., OIB 07058135983, Europska avenija 12/I, 31000 Osijek punomoćnik sudionika u postupku TAGUS d.o.o.</item>
    </izvorni_sadrzaj>
    <derivirana_varijabla naziv="DomainObject.Predmet.OstaliListFormatedWithAdressOIB_1">
      <item>SANDRA ĆUPURDIJA, OIB 53412473051, Makančeva 8, 10000 Zagreb</item>
      <item>ODVJETNIČKO DRUŠTVO BURIĆ &amp; MIŠLJENOVIĆ DASOVIĆ j.t.d., OIB 07058135983, Europska avenija 12/I, 31000 Osijek punomoćnik sudionika u postupku TAGUS d.o.o.</item>
    </derivirana_varijabla>
  </DomainObject.Predmet.OstaliListFormatedWithAdressOIB>
  <DomainObject.Predmet.OstaliListNazivFormated>
    <izvorni_sadrzaj>
      <item>SANDRA ĆUPURDIJA</item>
      <item>ODVJETNIČKO DRUŠTVO BURIĆ &amp; MIŠLJENOVIĆ DASOVIĆ j.t.d.</item>
    </izvorni_sadrzaj>
    <derivirana_varijabla naziv="DomainObject.Predmet.OstaliListNazivFormated_1">
      <item>SANDRA ĆUPURDIJA</item>
      <item>ODVJETNIČKO DRUŠTVO BURIĆ &amp; MIŠLJENOVIĆ DASOVIĆ j.t.d.</item>
    </derivirana_varijabla>
  </DomainObject.Predmet.OstaliListNazivFormated>
  <DomainObject.Predmet.OstaliListNazivFormatedOIB>
    <izvorni_sadrzaj>
      <item>SANDRA ĆUPURDIJA, OIB 53412473051</item>
      <item>ODVJETNIČKO DRUŠTVO BURIĆ &amp; MIŠLJENOVIĆ DASOVIĆ j.t.d., OIB 07058135983</item>
    </izvorni_sadrzaj>
    <derivirana_varijabla naziv="DomainObject.Predmet.OstaliListNazivFormatedOIB_1">
      <item>SANDRA ĆUPURDIJA, OIB 53412473051</item>
      <item>ODVJETNIČKO DRUŠTVO BURIĆ &amp; MIŠLJENOVIĆ DASOVIĆ j.t.d., OIB 07058135983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2018.</izvorni_sadrzaj>
    <derivirana_varijabla naziv="DomainObject.Predmet.OdlukaRjesenje.DatumDonosenjaOdluke_1">19. travnja 2018.</derivirana_varijabla>
  </DomainObject.Predmet.OdlukaRjesenje.DatumDonosenjaOdluke>
  <DomainObject.Predmet.OdlukaRjesenje.DatumPravomocnosti>
    <izvorni_sadrzaj>9. svibnja 2018.</izvorni_sadrzaj>
    <derivirana_varijabla naziv="DomainObject.Predmet.OdlukaRjesenje.DatumPravomocnosti_1">9. svibnja 2018.</derivirana_varijabla>
  </DomainObject.Predmet.OdlukaRjesenje.DatumPravomocnosti>
  <DomainObject.Predmet.OdlukaRjesenje.Oznaka>
    <izvorni_sadrzaj>St-1317/2017-19</izvorni_sadrzaj>
    <derivirana_varijabla naziv="DomainObject.Predmet.OdlukaRjesenje.Oznaka_1">St-1317/2017-19</derivirana_varijabla>
  </DomainObject.Predmet.OdlukaRjesenje.Oznaka>
  <DomainObject.Predmet.SudioniciListNaziv>
    <izvorni_sadrzaj>
      <item>TAGUS d.o.o.</item>
      <item>FINA Regionalni centar Zagreb</item>
      <item>SANDRA ĆUPURDIJA</item>
      <item>ODVJETNIČKO DRUŠTVO BURIĆ &amp; MIŠLJENOVIĆ DASOVIĆ j.t.d.</item>
    </izvorni_sadrzaj>
    <derivirana_varijabla naziv="DomainObject.Predmet.SudioniciListNaziv_1">
      <item>TAGUS d.o.o.</item>
      <item>FINA Regionalni centar Zagreb</item>
      <item>SANDRA ĆUPURDIJA</item>
      <item>ODVJETNIČKO DRUŠTVO BURIĆ &amp; MIŠLJENOVIĆ DASOVIĆ j.t.d.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  <item>, OIB 53412473051</item>
      <item>, OIB 07058135983</item>
    </izvorni_sadrzaj>
    <derivirana_varijabla naziv="DomainObject.Predmet.SudioniciListNazivOIB_1">
      <item>, OIB 89471623778</item>
      <item>, OIB 85821130368</item>
      <item>, OIB 53412473051</item>
      <item>, OIB 07058135983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2018.</izvorni_sadrzaj>
    <derivirana_varijabla naziv="DomainObject.Predmet.DatumZadnjeOdrzaneSudskeRadnje_1">1. ožujka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St-1317/2017-20</izvorni_sadrzaj>
    <derivirana_varijabla naziv="DomainObject.PredzadnjaOdlukaIzPredmeta.Oznaka_1">St-1317/2017-20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39B38-2A5E-4AC3-9FB7-C59BDD98A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194</properties:Words>
  <properties:Characters>985</properties:Characters>
  <properties:Lines>105</properties:Lines>
  <properties:Paragraphs>17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2018-10-09T08:37:00Z</cp:lastPrinted>
  <dcterms:modified xmlns:xsi="http://www.w3.org/2001/XMLSchema-instance" xsi:type="dcterms:W3CDTF">2018-11-16T12:20:00Z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(131717 (-28) ŽIVKA POSAVAC.docx)</vt:lpwstr>
  </prop:property>
  <prop:property name="CC_coloring" pid="5" fmtid="{D5CDD505-2E9C-101B-9397-08002B2CF9AE}">
    <vt:bool>true</vt:bool>
  </prop:property>
</prop:Properties>
</file>