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afca" w14:paraId="bd2afca" w:rsidRDefault="00D2119C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</w:t>
      </w:r>
      <w:r w:rsidR="00341B9A">
        <w:t xml:space="preserve"> </w:t>
      </w:r>
      <w:r>
        <w:t xml:space="preserve">  </w:t>
      </w:r>
      <w:r w:rsidR="00341B9A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341B9A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D2119C">
        <w:t xml:space="preserve"> u Karlovcu</w:t>
      </w:r>
      <w:r>
        <w:rPr>
          <w:b/>
        </w:rPr>
        <w:t>,</w:t>
      </w:r>
      <w:r>
        <w:t xml:space="preserve"> po sucu Jadranki Mađeruh, kao stečajnom sucu, u </w:t>
      </w:r>
      <w:r w:rsidR="00341B9A">
        <w:t>pred</w:t>
      </w:r>
      <w:r>
        <w:t xml:space="preserve">stečajnom postupku nad dužnikom </w:t>
      </w:r>
      <w:r w:rsidR="00341B9A" w:rsidRPr="006A6688">
        <w:t>INSTITUT ZA ISTRAŽIVANJ</w:t>
      </w:r>
      <w:r w:rsidR="00C20832">
        <w:t>E</w:t>
      </w:r>
      <w:r w:rsidR="00341B9A" w:rsidRPr="006A6688">
        <w:t xml:space="preserve"> I RAZVOJ ODRŽIVIH EKOSUSTAVA, Velika Gorica, Jagodno 100/a, OIB: 97065215278, kojeg zastupaju punomoćnici Aleksandar Haid i Tea Švaljek Krešić, odvjetnici u Zajedničkom odvjetničkom uredu u Zagrebu, Ilica 134</w:t>
      </w:r>
      <w:r w:rsidR="00341B9A">
        <w:t>,</w:t>
      </w:r>
      <w:r w:rsidR="00341B9A" w:rsidRPr="004E7D63">
        <w:t xml:space="preserve">  </w:t>
      </w:r>
      <w:r w:rsidR="00341B9A">
        <w:t xml:space="preserve">odlučujući o prijavi vjerovnika </w:t>
      </w:r>
      <w:r w:rsidR="00341B9A" w:rsidRPr="00416044">
        <w:t xml:space="preserve">  </w:t>
      </w:r>
      <w:r w:rsidR="00C95C08">
        <w:t>Marcin Wytwer, Križevci, Krunoslava Heruca 11, OIB: 76337095513, kojeg zastupaju punomoćnici, odvjetnici u Odvjetničkom društvu Grahovac, Horvat, Žaper, Zagreb, Andrije Hebranga 9</w:t>
      </w:r>
      <w:r>
        <w:t xml:space="preserve">, </w:t>
      </w:r>
      <w:r w:rsidR="00341B9A">
        <w:t>18. svibnja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341B9A">
        <w:t xml:space="preserve">u predstečajnom postupku </w:t>
      </w:r>
      <w:r w:rsidR="00C95C08">
        <w:t>Marcin Wytwer, Križevci, Krunoslava Heruca 11, OIB: 76337095513</w:t>
      </w:r>
      <w:r w:rsidR="00341B9A">
        <w:t>,</w:t>
      </w:r>
      <w:r>
        <w:t xml:space="preserve"> od </w:t>
      </w:r>
      <w:r w:rsidR="00C95C08">
        <w:t>27. ožujka</w:t>
      </w:r>
      <w:r w:rsidR="00341B9A">
        <w:t xml:space="preserve"> 2018</w:t>
      </w:r>
      <w:r>
        <w:t>. odbacuje se</w:t>
      </w:r>
      <w:r w:rsidR="00C95C08">
        <w:t xml:space="preserve"> za iznos od 664,26 kn</w:t>
      </w:r>
      <w:r>
        <w:t xml:space="preserve">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341B9A" w:rsidR="00341B9A">
      <w:pPr>
        <w:ind w:firstLine="540"/>
        <w:jc w:val="both"/>
      </w:pPr>
      <w:r>
        <w:t>Rješenjem ovog suda posl. br. St-</w:t>
      </w:r>
      <w:r w:rsidR="00341B9A">
        <w:t>138/18 od 8. veljače 2018</w:t>
      </w:r>
      <w:r>
        <w:t xml:space="preserve">. otvoren je </w:t>
      </w:r>
      <w:r w:rsidR="00341B9A">
        <w:t>pred</w:t>
      </w:r>
      <w:r>
        <w:t xml:space="preserve">stečajni postupak nad dužnikom </w:t>
      </w:r>
      <w:r w:rsidR="00341B9A" w:rsidRPr="006A6688">
        <w:t>INSTITUT ZA ISTRAŽIVANJ</w:t>
      </w:r>
      <w:r w:rsidR="00C20832">
        <w:t>E</w:t>
      </w:r>
      <w:r w:rsidR="00341B9A" w:rsidRPr="006A6688">
        <w:t xml:space="preserve"> I RAZVOJ ODRŽIVIH EKOSUSTAVA, Velika Gorica, Jagodno 100/a, OIB: 97065215278</w:t>
      </w:r>
      <w:r>
        <w:t xml:space="preserve">, te su vjerovnici pozvani </w:t>
      </w:r>
      <w:r w:rsidR="00341B9A">
        <w:t xml:space="preserve">da </w:t>
      </w:r>
      <w:r>
        <w:t xml:space="preserve">prijavu tražbine </w:t>
      </w:r>
      <w:r w:rsidR="00341B9A">
        <w:t>podnesu nadležnoj FINA-i u roku od 21 dan od dana dostave tog rješenja.</w:t>
      </w:r>
    </w:p>
    <w:p w:rsidRDefault="00341B9A" w:rsidP="00341B9A" w:rsidR="00341B9A">
      <w:pPr>
        <w:ind w:firstLine="540"/>
        <w:jc w:val="both"/>
      </w:pPr>
    </w:p>
    <w:p w:rsidRDefault="00341B9A" w:rsidP="00341B9A" w:rsidR="00341B9A">
      <w:pPr>
        <w:ind w:firstLine="540"/>
        <w:jc w:val="both"/>
      </w:pPr>
      <w:r>
        <w:t xml:space="preserve">Navedeno rješenje dostavljeno je u smislu odredbe čl.12. st.1. Stečajnog zakona (Narodne novine broj 71/15, 104/17, dalje:SZ)  </w:t>
      </w:r>
      <w:r w:rsidR="006308A4">
        <w:t xml:space="preserve">16. veljače 2018., pa je zadnji dan prijave tražbine bio 9. ožujka 2018. 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 xml:space="preserve">Vjerovnik </w:t>
      </w:r>
      <w:r w:rsidR="00C95C08">
        <w:t>Marcin Wytwer, Križevci, Krunoslava Heruca 11, OIB: 76337095513</w:t>
      </w:r>
      <w:r>
        <w:t xml:space="preserve">, je prijavu tražbine podnio </w:t>
      </w:r>
      <w:r w:rsidR="00C95C08">
        <w:t>27. ožujka</w:t>
      </w:r>
      <w:r>
        <w:t xml:space="preserve"> 2018., dakle nakon proteka roka za podnošenje prijave u smislu odredbe čl.34. st.1. alineja 2. SZ-a.</w:t>
      </w:r>
      <w:r w:rsidR="00C95C08">
        <w:t xml:space="preserve"> </w:t>
      </w:r>
    </w:p>
    <w:p w:rsidRDefault="00C95C08" w:rsidP="00341B9A" w:rsidR="00C95C08">
      <w:pPr>
        <w:ind w:firstLine="540"/>
        <w:jc w:val="both"/>
      </w:pPr>
    </w:p>
    <w:p w:rsidRDefault="00C95C08" w:rsidP="00341B9A" w:rsidR="00C95C08">
      <w:pPr>
        <w:ind w:firstLine="540"/>
        <w:jc w:val="both"/>
      </w:pPr>
      <w:r>
        <w:lastRenderedPageBreak/>
        <w:t>Dužnik je u prijedlogu za otvaranje predstečajnog postupka naveo prijavu tražbine vjerovnika Marcin Wytwer, Križevci, Krunoslava Heruca 11, OIB: 76337095513, u iznosu od 5.944,91 kn pa se za taj iznos predmnjeva prijava tražbine u smislu čl.39. SZ-a, dok je iznos tražbine od 664,26 kn sadržan u ukupnoj tražbini vjerovnika od 6.609,17 kn koju je prijavio 27. ožujka 2018., a dužnik iznos od 664,26 kn nije naveo u prijedlogu za otvaranje predstečajnog postupka, pa je o tom iznosu odlučeno ovim rješenjem.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>Temeljem čl.36. st.6. SZ-a prijavu tražbine podnesenu nakon isteka roka za prijavljivanje sud će odbaciti rješenjem.</w:t>
      </w:r>
    </w:p>
    <w:p w:rsidRDefault="00341B9A" w:rsidP="00341B9A" w:rsidR="00341B9A">
      <w:pPr>
        <w:ind w:firstLine="540"/>
        <w:jc w:val="both"/>
      </w:pPr>
    </w:p>
    <w:p w:rsidRDefault="006308A4" w:rsidP="00D03874" w:rsidR="00D03874">
      <w:pPr>
        <w:ind w:firstLine="540"/>
        <w:jc w:val="both"/>
      </w:pPr>
      <w:r>
        <w:t>Slijedom navedenog odlučeno je kao u izreci rješenja.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6308A4">
        <w:t>18. svibnja 2018.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D03874" w:rsidR="00D03874">
      <w:pPr>
        <w:jc w:val="both"/>
      </w:pPr>
      <w:r>
        <w:t xml:space="preserve"> </w:t>
      </w:r>
    </w:p>
    <w:p w:rsidRDefault="00D03874" w:rsidP="00C20832" w:rsidR="00D03874">
      <w:r>
        <w:tab/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27C" w:rsidR="008A327C">
      <w:r>
        <w:separator/>
      </w:r>
    </w:p>
  </w:endnote>
  <w:endnote w:id="0" w:type="continuationSeparator">
    <w:p w:rsidRDefault="008A327C" w:rsidR="008A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27C" w:rsidR="008A327C">
      <w:r>
        <w:separator/>
      </w:r>
    </w:p>
  </w:footnote>
  <w:footnote w:id="0" w:type="continuationSeparator">
    <w:p w:rsidRDefault="008A327C" w:rsidR="008A3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6308A4">
      <w:t>138/18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19C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341B9A">
      <w:t>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0F1D37"/>
    <w:rsid w:val="00116ABE"/>
    <w:rsid w:val="00117BDD"/>
    <w:rsid w:val="0018561F"/>
    <w:rsid w:val="001F0B2A"/>
    <w:rsid w:val="002C5A29"/>
    <w:rsid w:val="002D29C0"/>
    <w:rsid w:val="002E4D5C"/>
    <w:rsid w:val="00341B9A"/>
    <w:rsid w:val="003A3180"/>
    <w:rsid w:val="003D0F39"/>
    <w:rsid w:val="003F09B3"/>
    <w:rsid w:val="00474A3B"/>
    <w:rsid w:val="004825CD"/>
    <w:rsid w:val="004D3160"/>
    <w:rsid w:val="00501E33"/>
    <w:rsid w:val="00511110"/>
    <w:rsid w:val="005720B6"/>
    <w:rsid w:val="0058326B"/>
    <w:rsid w:val="00587C18"/>
    <w:rsid w:val="005E71E7"/>
    <w:rsid w:val="00602E4F"/>
    <w:rsid w:val="0060319E"/>
    <w:rsid w:val="006308A4"/>
    <w:rsid w:val="006C1191"/>
    <w:rsid w:val="006C2E49"/>
    <w:rsid w:val="007636CD"/>
    <w:rsid w:val="00813040"/>
    <w:rsid w:val="00877FC4"/>
    <w:rsid w:val="008A327C"/>
    <w:rsid w:val="008D3C84"/>
    <w:rsid w:val="009049CA"/>
    <w:rsid w:val="009068DA"/>
    <w:rsid w:val="00966B71"/>
    <w:rsid w:val="009E6FA0"/>
    <w:rsid w:val="00AD14E8"/>
    <w:rsid w:val="00B918B5"/>
    <w:rsid w:val="00BF0B68"/>
    <w:rsid w:val="00C07DB2"/>
    <w:rsid w:val="00C20832"/>
    <w:rsid w:val="00C4026B"/>
    <w:rsid w:val="00C73519"/>
    <w:rsid w:val="00C95C08"/>
    <w:rsid w:val="00CC2D4F"/>
    <w:rsid w:val="00CC32F9"/>
    <w:rsid w:val="00D03874"/>
    <w:rsid w:val="00D2119C"/>
    <w:rsid w:val="00D46D31"/>
    <w:rsid w:val="00D91DC7"/>
    <w:rsid w:val="00D933AC"/>
    <w:rsid w:val="00DB3658"/>
    <w:rsid w:val="00E035BA"/>
    <w:rsid w:val="00E32B31"/>
    <w:rsid w:val="00E443AE"/>
    <w:rsid w:val="00EE2781"/>
    <w:rsid w:val="00EE2808"/>
    <w:rsid w:val="00EE2DE7"/>
    <w:rsid w:val="00F3696F"/>
    <w:rsid w:val="00F53790"/>
    <w:rsid w:val="00F77D56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83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0832"/>
    <w:rPr>
      <w:rFonts w:cs="Times New Roman" w:eastAsia="Times New Roman" w:hAnsi="Verdana" w:ascii="Verdan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0832"/>
    <w:rPr>
      <w:rFonts w:cs="Times New Roman" w:eastAsia="Times New Roman" w:hAnsi="Verdana" w:ascii="Verdan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0832"/>
    <w:rPr>
      <w:rFonts w:cs="Times New Roman" w:eastAsia="Times New Roman" w:hAnsi="Verdana" w:ascii="Verdan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83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0832"/>
    <w:rPr>
      <w:rFonts w:ascii="Verdana" w:cs="Times New Roman" w:eastAsia="Times New Roman" w:hAnsi="Verdana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0832"/>
    <w:rPr>
      <w:rFonts w:ascii="Verdana" w:cs="Times New Roman" w:eastAsia="Times New Roman" w:hAnsi="Verdana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0832"/>
    <w:rPr>
      <w:rFonts w:ascii="Verdana" w:cs="Times New Roman" w:eastAsia="Times New Roman" w:hAnsi="Verdana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odbačena prijava vjerovnika Marcin Wytwer</izvorni_sadrzaj>
    <derivirana_varijabla naziv="DomainObject.Primjedba_1">odbačena prijava vjerovnika Marcin Wytwer</derivirana_varijabla>
  </DomainObject.Primjedba>
  <DomainObject.Oznaka>
    <izvorni_sadrzaj>St-138/2018-27</izvorni_sadrzaj>
    <derivirana_varijabla naziv="DomainObject.Oznaka_1">St-138/2018-27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St-138/2018-27</izvorni_sadrzaj>
    <derivirana_varijabla naziv="DomainObject.PoslovniBrojDokumenta_1">St-138/2018-27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423</properties:Words>
  <properties:Characters>2328</properties:Characters>
  <properties:Lines>81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2018-05-18T08:31:00Z</dcterms:created>
  <dc:creator>Korisnik</dc:creator>
  <cp:lastModifiedBy>Draženka Prpić</cp:lastModifiedBy>
  <cp:lastPrinted>2018-05-18T08:45:00Z</cp:lastPrinted>
  <dcterms:modified xmlns:xsi="http://www.w3.org/2001/XMLSchema-instance" xsi:type="dcterms:W3CDTF">2018-05-18T08:47:00Z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St-138/2018-27 / Odluka - Rješenje - odbačena prijava tražbine (Odbacuje_se_prijava_vjerovnika_kao_nepravovremena-St-138-18-2.docx)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