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836fe" w14:paraId="34836fe" w:rsidRDefault="000C2DF0" w:rsidP="000C2DF0" w:rsidR="000C2DF0">
      <w:pPr>
        <w:spacing w:after="0"/>
        <w:jc w:val="right"/>
        <w:outlineLvl w:val="0"/>
        <w15:collapsed w:val="false"/>
      </w:pPr>
      <w:r>
        <w:t>Poslovni broj: 6 St-72/17-3</w:t>
      </w:r>
    </w:p>
    <w:p w:rsidRDefault="000C2DF0" w:rsidP="000C2DF0" w:rsidR="000C2DF0">
      <w:pPr>
        <w:spacing w:after="0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2500" cx="722630"/>
            <wp:effectExtent b="0" r="127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2DF0" w:rsidP="000C2DF0" w:rsidR="000C2DF0">
      <w:pPr>
        <w:spacing w:after="0"/>
      </w:pPr>
      <w:r>
        <w:t xml:space="preserve">         REPUBLIKA HRVATSKA</w:t>
      </w:r>
    </w:p>
    <w:p w:rsidRDefault="000C2DF0" w:rsidP="000C2DF0" w:rsidR="000C2DF0">
      <w:pPr>
        <w:spacing w:after="0"/>
      </w:pPr>
      <w:r>
        <w:t xml:space="preserve"> TRGOVAČKI SUD U VARAŽDINU</w:t>
      </w:r>
    </w:p>
    <w:p w:rsidRDefault="000C2DF0" w:rsidP="000C2DF0" w:rsidR="000C2DF0">
      <w:pPr>
        <w:spacing w:after="0"/>
        <w:ind w:firstLine="720"/>
      </w:pPr>
      <w:r>
        <w:t xml:space="preserve">         B. Radić 2</w:t>
      </w:r>
    </w:p>
    <w:p w:rsidRDefault="000C2DF0" w:rsidP="000C2DF0" w:rsidR="000C2DF0">
      <w:pPr>
        <w:spacing w:after="0"/>
        <w:jc w:val="center"/>
      </w:pPr>
    </w:p>
    <w:p w:rsidRDefault="000C2DF0" w:rsidP="000C2DF0" w:rsidR="000C2DF0">
      <w:pPr>
        <w:spacing w:after="0"/>
        <w:jc w:val="center"/>
      </w:pPr>
    </w:p>
    <w:p w:rsidRDefault="000C2DF0" w:rsidP="000C2DF0" w:rsidR="000C2DF0">
      <w:pPr>
        <w:spacing w:after="0"/>
        <w:jc w:val="both"/>
        <w:rPr>
          <w:lang w:val="en-US"/>
        </w:rPr>
      </w:pPr>
      <w:r>
        <w:tab/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LOOPIX d.o.o., OIB: 74732346901 sa sjedištem u Sajmišna ulica 21, 42000 Varaždin, dana 17. veljače 2017. godine, temeljem čl. 430. Stečajnog zakona ("Narodne novine" 71/15, u daljnjem tekstu SZ) objavljuje slijedeći</w:t>
      </w:r>
    </w:p>
    <w:p w:rsidRDefault="000C2DF0" w:rsidP="000C2DF0" w:rsidR="000C2DF0">
      <w:pPr>
        <w:spacing w:after="0"/>
        <w:jc w:val="both"/>
      </w:pPr>
    </w:p>
    <w:p w:rsidRDefault="000C2DF0" w:rsidP="000C2DF0" w:rsidR="000C2DF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0C2DF0" w:rsidP="000C2DF0" w:rsidR="000C2DF0">
      <w:pPr>
        <w:spacing w:after="0"/>
        <w:jc w:val="both"/>
      </w:pPr>
    </w:p>
    <w:p w:rsidRDefault="000C2DF0" w:rsidP="000C2DF0" w:rsidR="000C2DF0">
      <w:pPr>
        <w:spacing w:after="0"/>
        <w:jc w:val="both"/>
        <w:rPr>
          <w:lang w:val="en-US"/>
        </w:rPr>
      </w:pPr>
      <w:r>
        <w:tab/>
        <w:t>I/ Utvrđuje se da ukupni iznos evidentiranog duga dužnika LOOPIX d.o.o., OIB: 74732346901 sa sjedištem u Sajmišna ulica 21, 42000 Varaždin, iznosi 34.398,60 kn.</w:t>
      </w:r>
    </w:p>
    <w:p w:rsidRDefault="000C2DF0" w:rsidP="000C2DF0" w:rsidR="000C2DF0">
      <w:pPr>
        <w:spacing w:after="0"/>
        <w:jc w:val="both"/>
      </w:pPr>
    </w:p>
    <w:p w:rsidRDefault="000C2DF0" w:rsidP="000C2DF0" w:rsidR="000C2DF0">
      <w:pPr>
        <w:spacing w:after="0"/>
        <w:jc w:val="both"/>
      </w:pPr>
      <w:r>
        <w:tab/>
        <w:t>II/ Poziva se osoba ovlaštena za zastupanje dužnika Goran Gal, OIB: 80258877335, Sajmišna ulica 21, 42000 Varaždin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0C2DF0" w:rsidP="000C2DF0" w:rsidR="000C2DF0">
      <w:pPr>
        <w:spacing w:after="0"/>
        <w:jc w:val="both"/>
      </w:pPr>
    </w:p>
    <w:p w:rsidRDefault="000C2DF0" w:rsidP="000C2DF0" w:rsidR="000C2DF0">
      <w:pPr>
        <w:spacing w:after="0"/>
        <w:jc w:val="both"/>
      </w:pPr>
      <w: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0C2DF0" w:rsidP="000C2DF0" w:rsidR="000C2DF0">
      <w:pPr>
        <w:spacing w:after="0"/>
        <w:jc w:val="both"/>
      </w:pPr>
    </w:p>
    <w:p w:rsidRDefault="000C2DF0" w:rsidP="000C2DF0" w:rsidR="000C2DF0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0C2DF0" w:rsidP="000C2DF0" w:rsidR="000C2DF0">
      <w:pPr>
        <w:spacing w:after="0"/>
        <w:ind w:firstLine="720"/>
        <w:jc w:val="both"/>
      </w:pPr>
    </w:p>
    <w:p w:rsidRDefault="000C2DF0" w:rsidP="000C2DF0" w:rsidR="000C2DF0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0C2DF0" w:rsidP="000C2DF0" w:rsidR="000C2DF0">
      <w:pPr>
        <w:spacing w:after="0"/>
        <w:jc w:val="center"/>
        <w:outlineLvl w:val="0"/>
      </w:pPr>
    </w:p>
    <w:p w:rsidRDefault="000C2DF0" w:rsidP="000C2DF0" w:rsidR="000C2DF0">
      <w:pPr>
        <w:spacing w:after="0"/>
        <w:jc w:val="center"/>
        <w:outlineLvl w:val="0"/>
      </w:pPr>
    </w:p>
    <w:p w:rsidRDefault="000C2DF0" w:rsidP="000C2DF0" w:rsidR="000C2DF0">
      <w:pPr>
        <w:spacing w:after="0"/>
        <w:jc w:val="center"/>
        <w:outlineLvl w:val="0"/>
      </w:pPr>
      <w:r>
        <w:lastRenderedPageBreak/>
        <w:t>Obrazloženje</w:t>
      </w:r>
    </w:p>
    <w:p w:rsidRDefault="000C2DF0" w:rsidP="000C2DF0" w:rsidR="000C2DF0">
      <w:pPr>
        <w:spacing w:after="0"/>
        <w:outlineLvl w:val="0"/>
      </w:pPr>
    </w:p>
    <w:p w:rsidRDefault="000C2DF0" w:rsidP="000C2DF0" w:rsidR="000C2DF0">
      <w:pPr>
        <w:spacing w:after="0"/>
        <w:jc w:val="both"/>
        <w:outlineLvl w:val="0"/>
      </w:pPr>
      <w:r>
        <w:tab/>
        <w:t>Dana 8. veljače 2017. godine, predlagatelj Financijska agencija, Regionalni centar Zagreb Podružnica Varaždin, podnio je prijedlog za otvaranje stečajnog postupka nad dužnikom LOOPIX d.o.o., OIB: 74732346901 sa sjedištem u Sajmišna ulica 21, 42000 Varaždin, navodeći da dužnik na dan 6. veljače 2017. u Očevidniku redoslijeda osnova za plaćanje ima evidentirane neizvršene osnove za plaćanje u ukupnom iznosu od 34.398,60 kn te da dužnik nema zaposlenih.</w:t>
      </w:r>
    </w:p>
    <w:p w:rsidRDefault="000C2DF0" w:rsidP="000C2DF0" w:rsidR="000C2DF0">
      <w:pPr>
        <w:spacing w:after="0"/>
        <w:jc w:val="both"/>
        <w:outlineLvl w:val="0"/>
      </w:pPr>
    </w:p>
    <w:p w:rsidRDefault="000C2DF0" w:rsidP="000C2DF0" w:rsidR="000C2DF0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0C2DF0" w:rsidP="000C2DF0" w:rsidR="000C2DF0">
      <w:pPr>
        <w:spacing w:after="0"/>
        <w:jc w:val="both"/>
        <w:outlineLvl w:val="0"/>
      </w:pPr>
    </w:p>
    <w:p w:rsidRDefault="000C2DF0" w:rsidP="000C2DF0" w:rsidR="000C2DF0">
      <w:pPr>
        <w:spacing w:after="0"/>
        <w:jc w:val="center"/>
        <w:outlineLvl w:val="0"/>
      </w:pPr>
    </w:p>
    <w:p w:rsidRDefault="000C2DF0" w:rsidP="000C2DF0" w:rsidR="000C2DF0">
      <w:pPr>
        <w:spacing w:after="0"/>
        <w:jc w:val="center"/>
        <w:outlineLvl w:val="0"/>
      </w:pPr>
      <w:r>
        <w:t>U Varaždinu, 17. veljače 2017.</w:t>
      </w:r>
    </w:p>
    <w:p w:rsidRDefault="000C2DF0" w:rsidP="000C2DF0" w:rsidR="000C2DF0">
      <w:pPr>
        <w:spacing w:after="0"/>
        <w:jc w:val="center"/>
        <w:outlineLvl w:val="0"/>
      </w:pPr>
    </w:p>
    <w:p w:rsidRDefault="000C2DF0" w:rsidP="000C2DF0" w:rsidR="000C2DF0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C2DF0" w:rsidP="000C2DF0" w:rsidR="000C2DF0">
      <w:pPr>
        <w:spacing w:after="0"/>
        <w:jc w:val="center"/>
        <w:outlineLvl w:val="0"/>
      </w:pPr>
    </w:p>
    <w:p w:rsidRDefault="000C2DF0" w:rsidP="000C2DF0" w:rsidR="000C2DF0">
      <w:pPr>
        <w:spacing w:after="0"/>
        <w:ind w:firstLine="720" w:left="3600"/>
        <w:jc w:val="center"/>
        <w:outlineLvl w:val="0"/>
      </w:pPr>
      <w:r>
        <w:t>Sudac</w:t>
      </w:r>
    </w:p>
    <w:p w:rsidRDefault="000C2DF0" w:rsidP="000C2DF0" w:rsidR="000C2DF0">
      <w:pPr>
        <w:spacing w:after="0"/>
        <w:ind w:firstLine="720" w:left="3600"/>
        <w:jc w:val="center"/>
        <w:outlineLvl w:val="0"/>
      </w:pPr>
    </w:p>
    <w:p w:rsidRDefault="000C2DF0" w:rsidP="000C2DF0" w:rsidR="000C2DF0">
      <w:pPr>
        <w:spacing w:after="0"/>
        <w:ind w:firstLine="720" w:left="3600"/>
        <w:jc w:val="center"/>
        <w:outlineLvl w:val="0"/>
      </w:pPr>
      <w:r>
        <w:t xml:space="preserve">  Hugo Wedemeyer</w:t>
      </w:r>
      <w:r w:rsidR="001634C1">
        <w:t>, v.r.</w:t>
      </w:r>
    </w:p>
    <w:p w:rsidRDefault="000C2DF0" w:rsidP="000C2DF0" w:rsidR="000C2DF0">
      <w:pPr>
        <w:spacing w:after="0"/>
        <w:ind w:firstLine="720" w:left="3600"/>
        <w:jc w:val="center"/>
        <w:outlineLvl w:val="0"/>
      </w:pPr>
    </w:p>
    <w:p w:rsidRDefault="000C2DF0" w:rsidP="000C2DF0" w:rsidR="000C2DF0">
      <w:pPr>
        <w:spacing w:after="0"/>
        <w:outlineLvl w:val="0"/>
      </w:pPr>
    </w:p>
    <w:p w:rsidRDefault="000C2DF0" w:rsidP="000C2DF0" w:rsidR="000C2DF0">
      <w:pPr>
        <w:spacing w:after="0"/>
        <w:outlineLvl w:val="0"/>
      </w:pPr>
    </w:p>
    <w:p w:rsidRDefault="000C2DF0" w:rsidP="000C2DF0" w:rsidR="000C2DF0">
      <w:pPr>
        <w:spacing w:after="0"/>
        <w:outlineLvl w:val="0"/>
      </w:pPr>
    </w:p>
    <w:p w:rsidRDefault="000C2DF0" w:rsidP="000C2DF0" w:rsidR="000C2DF0">
      <w:pPr>
        <w:spacing w:after="0"/>
        <w:outlineLvl w:val="0"/>
      </w:pPr>
      <w:r>
        <w:t>DNA:</w:t>
      </w:r>
    </w:p>
    <w:p w:rsidRDefault="000C2DF0" w:rsidP="000C2DF0" w:rsidR="000C2DF0">
      <w:pPr>
        <w:spacing w:after="0"/>
        <w:rPr>
          <w:lang w:val="en-US"/>
        </w:rPr>
      </w:pPr>
    </w:p>
    <w:p w:rsidRDefault="000C2DF0" w:rsidP="000C2DF0" w:rsidR="000C2DF0">
      <w:pPr>
        <w:spacing w:after="0"/>
      </w:pPr>
      <w:r>
        <w:t>- e-Oglasna ploča suda</w:t>
      </w:r>
    </w:p>
    <w:p w:rsidRDefault="000C2DF0" w:rsidP="000C2DF0" w:rsidR="000C2DF0">
      <w:pPr>
        <w:spacing w:after="0"/>
      </w:pPr>
    </w:p>
    <w:p w:rsidRDefault="000C2DF0" w:rsidP="000C2DF0" w:rsidR="000C2DF0">
      <w:pPr>
        <w:spacing w:after="0"/>
      </w:pPr>
    </w:p>
    <w:p w:rsidRDefault="000C2DF0" w:rsidP="000C2DF0" w:rsidR="000C2DF0">
      <w:pPr>
        <w:pStyle w:val="Naslov3"/>
        <w:spacing w:after="0"/>
      </w:pPr>
    </w:p>
    <w:p w:rsidRDefault="000C2DF0" w:rsidP="000C2DF0" w:rsidR="000C2DF0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0C2DF0" w:rsidP="000C2DF0" w:rsidR="000C2DF0">
      <w:pPr>
        <w:pStyle w:val="SudSjedite"/>
      </w:pPr>
      <w:r>
        <w:tab/>
      </w:r>
    </w:p>
    <w:p w:rsidRDefault="000C2DF0" w:rsidP="000C2DF0" w:rsidR="000C2DF0">
      <w:pPr>
        <w:pStyle w:val="Naslovdokumenta"/>
        <w:spacing w:after="0"/>
      </w:pPr>
    </w:p>
    <w:p w:rsidRDefault="000C2DF0" w:rsidP="000C2DF0" w:rsidR="000C2DF0">
      <w:pPr>
        <w:pStyle w:val="Poetniodjeljak"/>
        <w:spacing w:after="0"/>
      </w:pPr>
    </w:p>
    <w:p w:rsidRDefault="000C2DF0" w:rsidP="000C2DF0" w:rsidR="000C2DF0">
      <w:pPr>
        <w:pStyle w:val="NormaleSPIS"/>
        <w:spacing w:after="0"/>
        <w:rPr>
          <w:noProof/>
        </w:rPr>
      </w:pPr>
    </w:p>
    <w:p w:rsidRDefault="000C2DF0" w:rsidP="000C2DF0" w:rsidR="000C2DF0">
      <w:pPr>
        <w:pStyle w:val="ZapisniarPotpis"/>
        <w:spacing w:after="0"/>
      </w:pPr>
    </w:p>
    <w:p w:rsidRDefault="00AE649C" w:rsidP="00FA5B5E" w:rsidR="00AE649C" w:rsidRPr="00B76F3C">
      <w:pPr>
        <w:pStyle w:val="Naslov3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182AE2" w:rsidR="00DA0242">
      <w:pPr>
        <w:pStyle w:val="SudSjedite"/>
      </w:pPr>
      <w:r>
        <w:tab/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68B2" w:rsidP="00537B78" w:rsidR="007668B2">
      <w:r>
        <w:separator/>
      </w:r>
    </w:p>
  </w:endnote>
  <w:endnote w:id="0" w:type="continuationSeparator">
    <w:p w:rsidRDefault="007668B2" w:rsidP="00537B78" w:rsidR="007668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68B2" w:rsidP="00537B78" w:rsidR="007668B2">
      <w:r>
        <w:separator/>
      </w:r>
    </w:p>
  </w:footnote>
  <w:footnote w:id="0" w:type="continuationSeparator">
    <w:p w:rsidRDefault="007668B2" w:rsidP="00537B78" w:rsidR="007668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2DF0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4C1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2AE2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390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68B2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805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St-72/2017-3</izvorni_sadrzaj>
    <derivirana_varijabla naziv="DomainObject.Oznaka_1">St-72/2017-3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2017.</izvorni_sadrzaj>
    <derivirana_varijabla naziv="DomainObject.Predmet.DatumOsnivanja_1">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St-72/2017</izvorni_sadrzaj>
    <derivirana_varijabla naziv="DomainObject.Predmet.OznakaBroj_1">St-72/2017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LOOPIX društvo s ograničenom odgovornošću za proizvodnju, trgovinu i usluge</izvorni_sadrzaj>
    <derivirana_varijabla naziv="DomainObject.Predmet.ProtustrankaFormated_1">  LOOPIX društvo s ograničenom odgovornošću za proizvodnju, trgovinu i usluge</derivirana_varijabla>
  </DomainObject.Predmet.ProtustrankaFormated>
  <DomainObject.Predmet.ProtustrankaFormatedOIB>
    <izvorni_sadrzaj>  LOOPIX društvo s ograničenom odgovornošću za proizvodnju, trgovinu i usluge, OIB 74732346901</izvorni_sadrzaj>
    <derivirana_varijabla naziv="DomainObject.Predmet.ProtustrankaFormatedOIB_1">  LOOPIX društvo s ograničenom odgovornošću za proizvodnju, trgovinu i usluge, OIB 74732346901</derivirana_varijabla>
  </DomainObject.Predmet.ProtustrankaFormatedOIB>
  <DomainObject.Predmet.ProtustrankaFormatedWithAdress>
    <izvorni_sadrzaj> LOOPIX društvo s ograničenom odgovornošću za proizvodnju, trgovinu i usluge, Sajmišna ulica 21, 42000 Varaždin</izvorni_sadrzaj>
    <derivirana_varijabla naziv="DomainObject.Predmet.ProtustrankaFormatedWithAdress_1"> LOOPIX društvo s ograničenom odgovornošću za proizvodnju, trgovinu i usluge, Sajmišna ulica 21, 42000 Varaždin</derivirana_varijabla>
  </DomainObject.Predmet.ProtustrankaFormatedWithAdress>
  <DomainObject.Predmet.ProtustrankaFormatedWithAdressOIB>
    <izvorni_sadrzaj> LOOPIX društvo s ograničenom odgovornošću za proizvodnju, trgovinu i usluge, OIB 74732346901, Sajmišna ulica 21, 42000 Varaždin</izvorni_sadrzaj>
    <derivirana_varijabla naziv="DomainObject.Predmet.ProtustrankaFormatedWithAdressOIB_1"> LOOPIX društvo s ograničenom odgovornošću za proizvodnju, trgovinu i usluge, OIB 74732346901, Sajmišna ulica 21, 42000 Varaždin</derivirana_varijabla>
  </DomainObject.Predmet.ProtustrankaFormatedWithAdressOIB>
  <DomainObject.Predmet.ProtustrankaWithAdress>
    <izvorni_sadrzaj>LOOPIX društvo s ograničenom odgovornošću za proizvodnju, trgovinu i usluge Sajmišna ulica 21, 42000 Varaždin</izvorni_sadrzaj>
    <derivirana_varijabla naziv="DomainObject.Predmet.ProtustrankaWithAdress_1">LOOPIX društvo s ograničenom odgovornošću za proizvodnju, trgovinu i usluge Sajmišna ulica 21, 42000 Varaždin</derivirana_varijabla>
  </DomainObject.Predmet.ProtustrankaWithAdress>
  <DomainObject.Predmet.ProtustrankaWithAdressOIB>
    <izvorni_sadrzaj>LOOPIX društvo s ograničenom odgovornošću za proizvodnju, trgovinu i usluge, OIB 74732346901, Sajmišna ulica 21, 42000 Varaždin</izvorni_sadrzaj>
    <derivirana_varijabla naziv="DomainObject.Predmet.ProtustrankaWithAdressOIB_1">LOOPIX društvo s ograničenom odgovornošću za proizvodnju, trgovinu i usluge, OIB 74732346901, Sajmišna ulica 21, 42000 Varaždin</derivirana_varijabla>
  </DomainObject.Predmet.ProtustrankaWithAdressOIB>
  <DomainObject.Predmet.ProtustrankaNazivFormated>
    <izvorni_sadrzaj>LOOPIX društvo s ograničenom odgovornošću za proizvodnju, trgovinu i usluge</izvorni_sadrzaj>
    <derivirana_varijabla naziv="DomainObject.Predmet.ProtustrankaNazivFormated_1">LOOPIX društvo s ograničenom odgovornošću za proizvodnju, trgovinu i usluge</derivirana_varijabla>
  </DomainObject.Predmet.ProtustrankaNazivFormated>
  <DomainObject.Predmet.ProtustrankaNazivFormatedOIB>
    <izvorni_sadrzaj>LOOPIX društvo s ograničenom odgovornošću za proizvodnju, trgovinu i usluge, OIB 74732346901</izvorni_sadrzaj>
    <derivirana_varijabla naziv="DomainObject.Predmet.ProtustrankaNazivFormatedOIB_1">LOOPIX društvo s ograničenom odgovornošću za proizvodnju, trgovinu i usluge, OIB 74732346901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34398.60</izvorni_sadrzaj>
    <derivirana_varijabla naziv="DomainObject.Predmet.TrenutnaVrijednost_1">34398.60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LOOPIX društvo s ograničenom odgovornošću za proizvodnju, trgovinu i usluge</item>
    </izvorni_sadrzaj>
    <derivirana_varijabla naziv="DomainObject.Predmet.ProtuStrankaListFormated_1">
      <item>LOOPIX društvo s ograničenom odgovornošću za proizvodnju, trgovinu i usluge</item>
    </derivirana_varijabla>
  </DomainObject.Predmet.ProtuStrankaListFormated>
  <DomainObject.Predmet.ProtuStrankaListFormatedOIB>
    <izvorni_sadrzaj>
      <item>LOOPIX društvo s ograničenom odgovornošću za proizvodnju, trgovinu i usluge, OIB 74732346901</item>
    </izvorni_sadrzaj>
    <derivirana_varijabla naziv="DomainObject.Predmet.ProtuStrankaListFormatedOIB_1">
      <item>LOOPIX društvo s ograničenom odgovornošću za proizvodnju, trgovinu i usluge, OIB 74732346901</item>
    </derivirana_varijabla>
  </DomainObject.Predmet.ProtuStrankaListFormatedOIB>
  <DomainObject.Predmet.ProtuStrankaListFormatedWithAdress>
    <izvorni_sadrzaj>
      <item>LOOPIX društvo s ograničenom odgovornošću za proizvodnju, trgovinu i usluge, Sajmišna ulica 21, 42000 Varaždin</item>
    </izvorni_sadrzaj>
    <derivirana_varijabla naziv="DomainObject.Predmet.ProtuStrankaListFormatedWithAdress_1">
      <item>LOOPIX društvo s ograničenom odgovornošću za proizvodnju, trgovinu i usluge, Sajmišna ulica 21, 42000 Varaždin</item>
    </derivirana_varijabla>
  </DomainObject.Predmet.ProtuStrankaListFormatedWithAdress>
  <DomainObject.Predmet.ProtuStrankaListFormatedWithAdressOIB>
    <izvorni_sadrzaj>
      <item>LOOPIX društvo s ograničenom odgovornošću za proizvodnju, trgovinu i usluge, OIB 74732346901, Sajmišna ulica 21, 42000 Varaždin</item>
    </izvorni_sadrzaj>
    <derivirana_varijabla naziv="DomainObject.Predmet.ProtuStrankaListFormatedWithAdressOIB_1">
      <item>LOOPIX društvo s ograničenom odgovornošću za proizvodnju, trgovinu i usluge, OIB 74732346901, Sajmišna ulica 21, 42000 Varaždin</item>
    </derivirana_varijabla>
  </DomainObject.Predmet.ProtuStrankaListFormatedWithAdressOIB>
  <DomainObject.Predmet.ProtuStrankaListNazivFormated>
    <izvorni_sadrzaj>
      <item>LOOPIX društvo s ograničenom odgovornošću za proizvodnju, trgovinu i usluge</item>
    </izvorni_sadrzaj>
    <derivirana_varijabla naziv="DomainObject.Predmet.ProtuStrankaListNazivFormated_1">
      <item>LOOPIX društvo s ograničenom odgovornošću za proizvodnju, trgovinu i usluge</item>
    </derivirana_varijabla>
  </DomainObject.Predmet.ProtuStrankaListNazivFormated>
  <DomainObject.Predmet.ProtuStrankaListNazivFormatedOIB>
    <izvorni_sadrzaj>
      <item>LOOPIX društvo s ograničenom odgovornošću za proizvodnju, trgovinu i usluge, OIB 74732346901</item>
    </izvorni_sadrzaj>
    <derivirana_varijabla naziv="DomainObject.Predmet.ProtuStrankaListNazivFormatedOIB_1">
      <item>LOOPIX društvo s ograničenom odgovornošću za proizvodnju, trgovinu i usluge, OIB 74732346901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>St-72/2017-3</izvorni_sadrzaj>
    <derivirana_varijabla naziv="DomainObject.PoslovniBrojDokumenta_1">St-72/2017-3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LOOPIX društvo s ograničenom odgovornošću za proizvodnju, trgovinu i usluge</izvorni_sadrzaj>
    <derivirana_varijabla naziv="DomainObject.Predmet.ProtustrankaIDrugi_1">LOOPIX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LOOPIX društvo s ograničenom odgovornošću za proizvodnju, trgovinu i usluge, OIB 74732346901, Sajmišna ulica 21, 42000 Varaždin</izvorni_sadrzaj>
    <derivirana_varijabla naziv="DomainObject.Predmet.ProtustrankaIDrugiAdressOIB_1">LOOPIX društvo s ograničenom odgovornošću za proizvodnju, trgovinu i usluge, OIB 74732346901, Sajmišna ulica 21,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LOOPIX društvo s ograničenom odgovornošću za proizvodnju, trgovinu i usluge</item>
      <item>Sudski registar</item>
      <item>e-oglasna ploča</item>
    </izvorni_sadrzaj>
    <derivirana_varijabla naziv="DomainObject.Predmet.SudioniciListNaziv_1">
      <item>Financijska agencija</item>
      <item>LOOPIX društvo s ograničenom odgovornošću za proizvodnju,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LOOPIX društvo s ograničenom odgovornošću za proizvodnju, trgovinu i usluge, OIB 74732346901, Sajmišna ulica 21,42000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LOOPIX društvo s ograničenom odgovornošću za proizvodnju, trgovinu i usluge, OIB 74732346901, Sajmišna ulica 21,42000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DCE8D3-0DA6-4DF4-BC23-BB6B878013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2542</properties:Characters>
  <properties:Lines>82</properties:Lines>
  <properties:Paragraphs>19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2017-02-17T08:30:00Z</cp:lastPrinted>
  <dcterms:modified xmlns:xsi="http://www.w3.org/2001/XMLSchema-instance" xsi:type="dcterms:W3CDTF">2017-02-17T08:31:00Z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St-72/2017-3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