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61a7" w14:paraId="fdd61a7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F0165B">
        <w:t>3304</w:t>
      </w:r>
      <w:r w:rsidR="00EF4EF2">
        <w:t>/1</w:t>
      </w:r>
      <w:r>
        <w:t>6</w:t>
      </w:r>
      <w:r w:rsidR="00EF4EF2">
        <w:t>-</w:t>
      </w:r>
      <w:r w:rsidR="001529EA">
        <w:t>12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9D022B" w:rsidRPr="009D022B">
        <w:t xml:space="preserve">Dom za starije i nemoćne osobe – NOVAK, Zagreb (Grad Zagreb), </w:t>
      </w:r>
      <w:proofErr w:type="spellStart"/>
      <w:r w:rsidR="009D022B" w:rsidRPr="009D022B">
        <w:t>Granešina</w:t>
      </w:r>
      <w:proofErr w:type="spellEnd"/>
      <w:r w:rsidR="009D022B" w:rsidRPr="009D022B">
        <w:t>, Sunčana 14, OIB 33998856511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1529EA" w:rsidP="001529EA" w:rsidR="001529EA" w:rsidRPr="00E71703">
      <w:pPr>
        <w:ind w:firstLine="708"/>
        <w:jc w:val="both"/>
      </w:pPr>
      <w:r w:rsidRPr="00E71703">
        <w:t xml:space="preserve">Ročište radi sklapanja </w:t>
      </w:r>
      <w:proofErr w:type="spellStart"/>
      <w:r w:rsidRPr="00E71703">
        <w:t>predstečajne</w:t>
      </w:r>
      <w:proofErr w:type="spellEnd"/>
      <w:r w:rsidRPr="00E71703">
        <w:t xml:space="preserve"> nagodbe u postupku nad dužnikom </w:t>
      </w:r>
      <w:r w:rsidRPr="00E71703">
        <w:br/>
        <w:t xml:space="preserve">Dom za starije i nemoćne osobe – NOVAK, Zagreb (Grad Zagreb), </w:t>
      </w:r>
      <w:proofErr w:type="spellStart"/>
      <w:r w:rsidRPr="00E71703">
        <w:t>Granešina</w:t>
      </w:r>
      <w:proofErr w:type="spellEnd"/>
      <w:r w:rsidRPr="00E71703">
        <w:t>, Sunčana 14, OIB 33998856511, određuje se  za dan:</w:t>
      </w:r>
    </w:p>
    <w:p w:rsidRDefault="001529EA" w:rsidP="001529EA" w:rsidR="001529EA" w:rsidRPr="00E71703"/>
    <w:p w:rsidRDefault="001529EA" w:rsidP="001529EA" w:rsidR="001529EA" w:rsidRPr="00E71703">
      <w:pPr>
        <w:jc w:val="both"/>
      </w:pPr>
      <w:r w:rsidRPr="00E71703">
        <w:rPr>
          <w:u w:val="single"/>
        </w:rPr>
        <w:t>26. travnja 2017. u 9.30 sati</w:t>
      </w:r>
      <w:r w:rsidRPr="00E71703">
        <w:t xml:space="preserve"> u zgradi Trgovačkog suda Zagreb, Petrinjska  8, soba broj 95/II na koje se pozivaju dužnik i svi vjerovnici.</w:t>
      </w:r>
    </w:p>
    <w:p w:rsidRDefault="001529EA" w:rsidP="001529EA" w:rsidR="001529EA" w:rsidRPr="00E71703">
      <w:pPr>
        <w:jc w:val="both"/>
      </w:pPr>
      <w:r w:rsidRPr="00E71703">
        <w:t xml:space="preserve"> </w:t>
      </w:r>
    </w:p>
    <w:p w:rsidRDefault="001529EA" w:rsidP="001529EA" w:rsidR="001529EA" w:rsidRPr="00E71703">
      <w:pPr>
        <w:jc w:val="both"/>
      </w:pPr>
      <w:r w:rsidRPr="00E71703">
        <w:t xml:space="preserve">Uvid u nacrt prijedloga </w:t>
      </w:r>
      <w:proofErr w:type="spellStart"/>
      <w:r w:rsidRPr="00E71703">
        <w:t>predstečajne</w:t>
      </w:r>
      <w:proofErr w:type="spellEnd"/>
      <w:r w:rsidRPr="00E71703">
        <w:t xml:space="preserve"> nagodbe može se izvršiti u Trgovačkom sudu u Zagrebu, soba broj 95/II (ulična zgrada).</w:t>
      </w:r>
    </w:p>
    <w:p w:rsidRDefault="001529EA" w:rsidP="001529EA" w:rsidR="001529EA" w:rsidRPr="00E71703">
      <w:pPr>
        <w:jc w:val="both"/>
      </w:pPr>
    </w:p>
    <w:p w:rsidRDefault="001529EA" w:rsidP="001529EA" w:rsidR="001529EA" w:rsidRPr="00E71703">
      <w:pPr>
        <w:jc w:val="both"/>
      </w:pPr>
      <w:r w:rsidRPr="00E71703">
        <w:t>Poziva se Financijska agencija oglasiti poziv za navedeno ročište najkasnije do 17. travnja 2017.</w:t>
      </w:r>
    </w:p>
    <w:p w:rsidRDefault="001529EA" w:rsidP="001529EA" w:rsidR="001529EA" w:rsidRPr="00E71703"/>
    <w:p w:rsidRDefault="001529EA" w:rsidP="001529EA" w:rsidR="001529EA" w:rsidRPr="00B22F77"/>
    <w:p w:rsidRDefault="008A03E9" w:rsidP="008A03E9" w:rsidR="00EF4EF2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5F2603" w:rsidRPr="00B22F77">
        <w:t xml:space="preserve"> </w:t>
      </w:r>
      <w:r w:rsidR="001529EA" w:rsidRPr="001529EA">
        <w:t>24. ožujka 2017.</w:t>
      </w:r>
    </w:p>
    <w:p w:rsidRDefault="001529EA" w:rsidP="008A03E9" w:rsidR="001529EA" w:rsidRPr="001529EA">
      <w:pPr>
        <w:jc w:val="center"/>
      </w:pPr>
    </w:p>
    <w:p w:rsidRDefault="005F2603" w:rsidP="004B1EDB" w:rsidR="005F2603" w:rsidRPr="00B22F77">
      <w:pPr>
        <w:jc w:val="right"/>
      </w:pPr>
      <w:r w:rsidRPr="00B22F77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AB6E3F">
        <w:t>,v.r.</w:t>
      </w:r>
    </w:p>
    <w:p w:rsidRDefault="006D394B" w:rsidR="006D394B"/>
    <w:p w:rsidRDefault="006D394B" w:rsidR="006D394B"/>
    <w:p w:rsidRDefault="005F2603" w:rsidP="005F2603" w:rsidR="005F2603" w:rsidRPr="00B22F77"/>
    <w:p w:rsidRDefault="00AB6E3F" w:rsidP="002B3342" w:rsidR="00AB6E3F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AB6E3F" w:rsidP="002B3342" w:rsidR="00AB6E3F" w:rsidRPr="00694D64">
      <w:r w:rsidRPr="00694D64">
        <w:t>Karmela Dolenc</w:t>
      </w:r>
    </w:p>
    <w:p w:rsidRDefault="00AB6E3F" w:rsidP="002B3342" w:rsidR="00AB6E3F">
      <w:pPr>
        <w:pStyle w:val="Bezproreda"/>
      </w:pPr>
    </w:p>
    <w:p w:rsidRDefault="005F2603" w:rsidP="005F2603" w:rsidR="005F2603"/>
    <w:p w:rsidRDefault="00AB6E3F" w:rsidP="005F2603" w:rsidR="00AB6E3F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29EA"/>
    <w:rsid w:val="00157658"/>
    <w:rsid w:val="00167699"/>
    <w:rsid w:val="00191E1D"/>
    <w:rsid w:val="001E4D97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915378"/>
    <w:rsid w:val="009277EA"/>
    <w:rsid w:val="00945D54"/>
    <w:rsid w:val="00950D13"/>
    <w:rsid w:val="009A7443"/>
    <w:rsid w:val="009C4A88"/>
    <w:rsid w:val="009D022B"/>
    <w:rsid w:val="009F31BC"/>
    <w:rsid w:val="00A06284"/>
    <w:rsid w:val="00A67685"/>
    <w:rsid w:val="00A818FB"/>
    <w:rsid w:val="00A915EB"/>
    <w:rsid w:val="00AB6E3F"/>
    <w:rsid w:val="00AC39C0"/>
    <w:rsid w:val="00B1338F"/>
    <w:rsid w:val="00B22F77"/>
    <w:rsid w:val="00C35596"/>
    <w:rsid w:val="00C85AAC"/>
    <w:rsid w:val="00C87019"/>
    <w:rsid w:val="00D11F4F"/>
    <w:rsid w:val="00D9026C"/>
    <w:rsid w:val="00E2706B"/>
    <w:rsid w:val="00E7110F"/>
    <w:rsid w:val="00EB6079"/>
    <w:rsid w:val="00EF4EF2"/>
    <w:rsid w:val="00F0165B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6E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6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6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6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6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B6E3F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3304</izvorni_sadrzaj>
    <derivirana_varijabla naziv="DomainObject.Predmet.Broj_1">3304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St-3304/2016</izvorni_sadrzaj>
    <derivirana_varijabla naziv="DomainObject.Predmet.OznakaBroj_1">St-3304/2016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- NOVAK zastupanog po punomoćniku Đurđica Novak-mrnjak</izvorni_sadrzaj>
    <derivirana_varijabla naziv="DomainObject.Predmet.ProtustrankaFormated_1">  Dom za starije i nemoćne osobe - NOVAK zastupanog po punomoćniku Đurđica Novak-mrnjak</derivirana_varijabla>
  </DomainObject.Predmet.ProtustrankaFormated>
  <DomainObject.Predmet.ProtustrankaFormatedOIB>
    <izvorni_sadrzaj>  Dom za starije i nemoćne osobe - NOVAK, OIB 33998856511 zastupanog po punomoćniku Đurđica Novak-mrnjak</izvorni_sadrzaj>
    <derivirana_varijabla naziv="DomainObject.Predmet.ProtustrankaFormatedOIB_1">  Dom za starije i nemoćne osobe - NOVAK, OIB 33998856511 zastupanog po punomoćniku Đurđica Novak-mrnjak</derivirana_varijabla>
  </DomainObject.Predmet.ProtustrankaFormatedOIB>
  <DomainObject.Predmet.ProtustrankaFormatedWithAdress>
    <izvorni_sadrzaj> Dom za starije i nemoćne osobe - NOVAK, Granešina, Sunčana 14, 10000 Zagreb zastupanog po punomoćniku Đurđica Novak-mrnjak</izvorni_sadrzaj>
    <derivirana_varijabla naziv="DomainObject.Predmet.ProtustrankaFormatedWithAdress_1"> Dom za starije i nemoćne osobe - NOVAK, Granešina, Sunčana 14, 10000 Zagreb zastupanog po punomoćniku Đurđica Novak-mrnjak</derivirana_varijabla>
  </DomainObject.Predmet.ProtustrankaFormatedWithAdress>
  <DomainObject.Predmet.ProtustrankaFormatedWithAdressOIB>
    <izvorni_sadrzaj> Dom za starije i nemoćne osobe - NOVAK, OIB 33998856511, Granešina, Sunčana 14, 10000 Zagreb zastupanog po punomoćniku Đurđica Novak-mrnjak</izvorni_sadrzaj>
    <derivirana_varijabla naziv="DomainObject.Predmet.ProtustrankaFormatedWithAdressOIB_1"> Dom za starije i nemoćne osobe - NOVAK, OIB 33998856511, Granešina, Sunčana 14, 10000 Zagreb zastupanog po punomoćniku Đurđica Novak-mrnjak</derivirana_varijabla>
  </DomainObject.Predmet.ProtustrankaFormatedWithAdressOIB>
  <DomainObject.Predmet.ProtustrankaWithAdress>
    <izvorni_sadrzaj>Dom za starije i nemoćne osobe - NOVAK Granešina, Sunčana 14, 10000 Zagreb</izvorni_sadrzaj>
    <derivirana_varijabla naziv="DomainObject.Predmet.ProtustrankaWithAdress_1">Dom za starije i nemoćne osobe - NOVAK Granešina, Sunčana 14, 10000 Zagreb</derivirana_varijabla>
  </DomainObject.Predmet.ProtustrankaWithAdress>
  <DomainObject.Predmet.ProtustrankaWithAdressOIB>
    <izvorni_sadrzaj>Dom za starije i nemoćne osobe - NOVAK, OIB 33998856511, Granešina, Sunčana 14, 10000 Zagreb</izvorni_sadrzaj>
    <derivirana_varijabla naziv="DomainObject.Predmet.ProtustrankaWithAdressOIB_1">Dom za starije i nemoćne osobe - NOVAK, OIB 33998856511, Granešina, Sunčana 14, 10000 Zagreb</derivirana_varijabla>
  </DomainObject.Predmet.ProtustrankaWithAdressOIB>
  <DomainObject.Predmet.ProtustrankaNazivFormated>
    <izvorni_sadrzaj>Dom za starije i nemoćne osobe - NOVAK</izvorni_sadrzaj>
    <derivirana_varijabla naziv="DomainObject.Predmet.ProtustrankaNazivFormated_1">Dom za starije i nemoćne osobe - NOVAK</derivirana_varijabla>
  </DomainObject.Predmet.ProtustrankaNazivFormated>
  <DomainObject.Predmet.ProtustrankaNazivFormatedOIB>
    <izvorni_sadrzaj>Dom za starije i nemoćne osobe - NOVAK, OIB 33998856511</izvorni_sadrzaj>
    <derivirana_varijabla naziv="DomainObject.Predmet.ProtustrankaNazivFormatedOIB_1">Dom za starije i nemoćne osobe - NOVAK, OIB 33998856511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Dom za starije i nemoćne osobe - NOVAK</izvorni_sadrzaj>
    <derivirana_varijabla naziv="DomainObject.Predmet.StrankaFormated_1">  Dom za starije i nemoćne osobe - NOVAK</derivirana_varijabla>
  </DomainObject.Predmet.StrankaFormated>
  <DomainObject.Predmet.StrankaFormatedOIB>
    <izvorni_sadrzaj>  Dom za starije i nemoćne osobe - NOVAK, OIB 33998856511</izvorni_sadrzaj>
    <derivirana_varijabla naziv="DomainObject.Predmet.StrankaFormatedOIB_1">  Dom za starije i nemoćne osobe - NOVAK, OIB 33998856511</derivirana_varijabla>
  </DomainObject.Predmet.StrankaFormatedOIB>
  <DomainObject.Predmet.StrankaFormatedWithAdress>
    <izvorni_sadrzaj> Dom za starije i nemoćne osobe - NOVAK, Granešina, Sunčana 14, 10000 Zagreb</izvorni_sadrzaj>
    <derivirana_varijabla naziv="DomainObject.Predmet.StrankaFormatedWithAdress_1"> Dom za starije i nemoćne osobe - NOVAK, Granešina, Sunčana 14, 10000 Zagreb</derivirana_varijabla>
  </DomainObject.Predmet.StrankaFormatedWithAdress>
  <DomainObject.Predmet.StrankaFormatedWithAdressOIB>
    <izvorni_sadrzaj> Dom za starije i nemoćne osobe - NOVAK, OIB 33998856511, Granešina, Sunčana 14, 10000 Zagreb</izvorni_sadrzaj>
    <derivirana_varijabla naziv="DomainObject.Predmet.StrankaFormatedWithAdressOIB_1"> Dom za starije i nemoćne osobe - NOVAK, OIB 33998856511, Granešina, Sunčana 14, 10000 Zagreb</derivirana_varijabla>
  </DomainObject.Predmet.StrankaFormatedWithAdressOIB>
  <DomainObject.Predmet.StrankaWithAdress>
    <izvorni_sadrzaj>Dom za starije i nemoćne osobe - NOVAK Granešina, Sunčana 14,10000 Zagreb</izvorni_sadrzaj>
    <derivirana_varijabla naziv="DomainObject.Predmet.StrankaWithAdress_1">Dom za starije i nemoćne osobe - NOVAK Granešina, Sunčana 14,10000 Zagreb</derivirana_varijabla>
  </DomainObject.Predmet.StrankaWithAdress>
  <DomainObject.Predmet.StrankaWithAdressOIB>
    <izvorni_sadrzaj>Dom za starije i nemoćne osobe - NOVAK, OIB 33998856511, Granešina, Sunčana 14,10000 Zagreb</izvorni_sadrzaj>
    <derivirana_varijabla naziv="DomainObject.Predmet.StrankaWithAdressOIB_1">Dom za starije i nemoćne osobe - NOVAK, OIB 33998856511, Granešina, Sunčana 14,10000 Zagreb</derivirana_varijabla>
  </DomainObject.Predmet.StrankaWithAdressOIB>
  <DomainObject.Predmet.StrankaNazivFormated>
    <izvorni_sadrzaj>Dom za starije i nemoćne osobe - NOVAK</izvorni_sadrzaj>
    <derivirana_varijabla naziv="DomainObject.Predmet.StrankaNazivFormated_1">Dom za starije i nemoćne osobe - NOVAK</derivirana_varijabla>
  </DomainObject.Predmet.StrankaNazivFormated>
  <DomainObject.Predmet.StrankaNazivFormatedOIB>
    <izvorni_sadrzaj>Dom za starije i nemoćne osobe - NOVAK, OIB 33998856511</izvorni_sadrzaj>
    <derivirana_varijabla naziv="DomainObject.Predmet.StrankaNazivFormatedOIB_1">Dom za starije i nemoćne osobe - NOVAK, OIB 33998856511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Dom za starije i nemoćne osobe - NOVAK</item>
    </izvorni_sadrzaj>
    <derivirana_varijabla naziv="DomainObject.Predmet.StrankaListFormated_1">
      <item>Dom za starije i nemoćne osobe - NOVAK</item>
    </derivirana_varijabla>
  </DomainObject.Predmet.StrankaListFormated>
  <DomainObject.Predmet.StrankaListFormatedOIB>
    <izvorni_sadrzaj>
      <item>Dom za starije i nemoćne osobe - NOVAK, OIB 33998856511</item>
    </izvorni_sadrzaj>
    <derivirana_varijabla naziv="DomainObject.Predmet.StrankaListFormatedOIB_1">
      <item>Dom za starije i nemoćne osobe - NOVAK, OIB 33998856511</item>
    </derivirana_varijabla>
  </DomainObject.Predmet.StrankaListFormatedOIB>
  <DomainObject.Predmet.StrankaListFormatedWithAdress>
    <izvorni_sadrzaj>
      <item>Dom za starije i nemoćne osobe - NOVAK, Granešina, Sunčana 14, 10000 Zagreb</item>
    </izvorni_sadrzaj>
    <derivirana_varijabla naziv="DomainObject.Predmet.StrankaListFormatedWithAdress_1">
      <item>Dom za starije i nemoćne osobe - NOVAK, Granešina, Sunčana 14, 10000 Zagreb</item>
    </derivirana_varijabla>
  </DomainObject.Predmet.StrankaListFormatedWithAdress>
  <DomainObject.Predmet.StrankaListFormatedWithAdressOIB>
    <izvorni_sadrzaj>
      <item>Dom za starije i nemoćne osobe - NOVAK, OIB 33998856511, Granešina, Sunčana 14, 10000 Zagreb</item>
    </izvorni_sadrzaj>
    <derivirana_varijabla naziv="DomainObject.Predmet.StrankaListFormatedWithAdressOIB_1">
      <item>Dom za starije i nemoćne osobe - NOVAK, OIB 33998856511, Granešina, Sunčana 14, 10000 Zagreb</item>
    </derivirana_varijabla>
  </DomainObject.Predmet.StrankaListFormatedWithAdressOIB>
  <DomainObject.Predmet.StrankaListNazivFormated>
    <izvorni_sadrzaj>
      <item>Dom za starije i nemoćne osobe - NOVAK</item>
    </izvorni_sadrzaj>
    <derivirana_varijabla naziv="DomainObject.Predmet.StrankaListNazivFormated_1">
      <item>Dom za starije i nemoćne osobe - NOVAK</item>
    </derivirana_varijabla>
  </DomainObject.Predmet.StrankaListNazivFormated>
  <DomainObject.Predmet.StrankaListNazivFormatedOIB>
    <izvorni_sadrzaj>
      <item>Dom za starije i nemoćne osobe - NOVAK, OIB 33998856511</item>
    </izvorni_sadrzaj>
    <derivirana_varijabla naziv="DomainObject.Predmet.StrankaListNazivFormatedOIB_1">
      <item>Dom za starije i nemoćne osobe - NOVAK, OIB 33998856511</item>
    </derivirana_varijabla>
  </DomainObject.Predmet.StrankaListNazivFormatedOIB>
  <DomainObject.Predmet.ProtuStrankaListFormated>
    <izvorni_sadrzaj>
      <item>Dom za starije i nemoćne osobe - NOVAK zastupanog po punomoćniku Đurđica Novak-mrnjak</item>
    </izvorni_sadrzaj>
    <derivirana_varijabla naziv="DomainObject.Predmet.ProtuStrankaListFormated_1">
      <item>Dom za starije i nemoćne osobe - NOVAK zastupanog po punomoćniku Đurđica Novak-mrnjak</item>
    </derivirana_varijabla>
  </DomainObject.Predmet.ProtuStrankaListFormated>
  <DomainObject.Predmet.ProtuStrankaListFormatedOIB>
    <izvorni_sadrzaj>
      <item>Dom za starije i nemoćne osobe - NOVAK, OIB 33998856511 zastupanog po punomoćniku Đurđica Novak-mrnjak</item>
    </izvorni_sadrzaj>
    <derivirana_varijabla naziv="DomainObject.Predmet.ProtuStrankaListFormatedOIB_1">
      <item>Dom za starije i nemoćne osobe - NOVAK, OIB 33998856511 zastupanog po punomoćniku Đurđica Novak-mrnjak</item>
    </derivirana_varijabla>
  </DomainObject.Predmet.ProtuStrankaListFormatedOIB>
  <DomainObject.Predmet.ProtuStrankaListFormatedWithAdress>
    <izvorni_sadrzaj>
      <item>Dom za starije i nemoćne osobe - NOVAK, Granešina, Sunčana 14, 10000 Zagreb zastupanog po punomoćniku Đurđica Novak-mrnjak</item>
    </izvorni_sadrzaj>
    <derivirana_varijabla naziv="DomainObject.Predmet.ProtuStrankaListFormatedWithAdress_1">
      <item>Dom za starije i nemoćne osobe - NOVAK, Granešina, Sunčana 14, 10000 Zagreb zastupanog po punomoćniku Đurđica Novak-mrnjak</item>
    </derivirana_varijabla>
  </DomainObject.Predmet.ProtuStrankaListFormatedWithAdress>
  <DomainObject.Predmet.ProtuStrankaListFormatedWithAdressOIB>
    <izvorni_sadrzaj>
      <item>Dom za starije i nemoćne osobe - NOVAK, OIB 33998856511, Granešina, Sunčana 14, 10000 Zagreb zastupanog po punomoćniku Đurđica Novak-mrnjak</item>
    </izvorni_sadrzaj>
    <derivirana_varijabla naziv="DomainObject.Predmet.ProtuStrankaListFormatedWithAdressOIB_1">
      <item>Dom za starije i nemoćne osobe - NOVAK, OIB 33998856511, Granešina, Sunčana 14, 10000 Zagreb zastupanog po punomoćniku Đurđica Novak-mrnjak</item>
    </derivirana_varijabla>
  </DomainObject.Predmet.ProtuStrankaListFormatedWithAdressOIB>
  <DomainObject.Predmet.ProtuStrankaListNazivFormated>
    <izvorni_sadrzaj>
      <item>Dom za starije i nemoćne osobe - NOVAK</item>
    </izvorni_sadrzaj>
    <derivirana_varijabla naziv="DomainObject.Predmet.ProtuStrankaListNazivFormated_1">
      <item>Dom za starije i nemoćne osobe - NOVAK</item>
    </derivirana_varijabla>
  </DomainObject.Predmet.ProtuStrankaListNazivFormated>
  <DomainObject.Predmet.ProtuStrankaListNazivFormatedOIB>
    <izvorni_sadrzaj>
      <item>Dom za starije i nemoćne osobe - NOVAK, OIB 33998856511</item>
    </izvorni_sadrzaj>
    <derivirana_varijabla naziv="DomainObject.Predmet.ProtuStrankaListNazivFormatedOIB_1">
      <item>Dom za starije i nemoćne osobe - NOVAK, OIB 33998856511</item>
    </derivirana_varijabla>
  </DomainObject.Predmet.ProtuStrankaListNazivFormatedOIB>
  <DomainObject.Predmet.OstaliListFormated>
    <izvorni_sadrzaj>
      <item>Đurđica Novak-mrnjak punomoćnik sudionika u postupku Dom za starije i nemoćne osobe - NOVAK</item>
    </izvorni_sadrzaj>
    <derivirana_varijabla naziv="DomainObject.Predmet.OstaliListFormated_1">
      <item>Đurđica Novak-mrnjak punomoćnik sudionika u postupku Dom za starije i nemoćne osobe - NOVAK</item>
    </derivirana_varijabla>
  </DomainObject.Predmet.OstaliListFormated>
  <DomainObject.Predmet.OstaliListFormatedOIB>
    <izvorni_sadrzaj>
      <item>Đurđica Novak-mrnjak, OIB 02702467383 punomoćnik sudionika u postupku Dom za starije i nemoćne osobe - NOVAK</item>
    </izvorni_sadrzaj>
    <derivirana_varijabla naziv="DomainObject.Predmet.OstaliListFormatedOIB_1">
      <item>Đurđica Novak-mrnjak, OIB 02702467383 punomoćnik sudionika u postupku Dom za starije i nemoćne osobe - NOVAK</item>
    </derivirana_varijabla>
  </DomainObject.Predmet.OstaliListFormatedOIB>
  <DomainObject.Predmet.OstaliListFormatedWithAdress>
    <izvorni_sadrzaj>
      <item>Đurđica Novak-mrnjak, Mrnjaki I. 9, 10000 Zagreb punomoćnik sudionika u postupku Dom za starije i nemoćne osobe - NOVAK</item>
    </izvorni_sadrzaj>
    <derivirana_varijabla naziv="DomainObject.Predmet.OstaliListFormatedWithAdress_1">
      <item>Đurđica Novak-mrnjak, Mrnjaki I. 9, 10000 Zagreb punomoćnik sudionika u postupku Dom za starije i nemoćne osobe - NOVAK</item>
    </derivirana_varijabla>
  </DomainObject.Predmet.OstaliListFormatedWithAdress>
  <DomainObject.Predmet.OstaliListFormatedWithAdressOIB>
    <izvorni_sadrzaj>
      <item>Đurđica Novak-mrnjak, OIB 02702467383, Mrnjaki I. 9, 10000 Zagreb punomoćnik sudionika u postupku Dom za starije i nemoćne osobe - NOVAK</item>
    </izvorni_sadrzaj>
    <derivirana_varijabla naziv="DomainObject.Predmet.OstaliListFormatedWithAdressOIB_1">
      <item>Đurđica Novak-mrnjak, OIB 02702467383, Mrnjaki I. 9, 10000 Zagreb punomoćnik sudionika u postupku Dom za starije i nemoćne osobe - NOVAK</item>
    </derivirana_varijabla>
  </DomainObject.Predmet.OstaliListFormatedWithAdressOIB>
  <DomainObject.Predmet.OstaliListNazivFormated>
    <izvorni_sadrzaj>
      <item>Đurđica Novak-mrnjak</item>
    </izvorni_sadrzaj>
    <derivirana_varijabla naziv="DomainObject.Predmet.OstaliListNazivFormated_1">
      <item>Đurđica Novak-mrnjak</item>
    </derivirana_varijabla>
  </DomainObject.Predmet.OstaliListNazivFormated>
  <DomainObject.Predmet.OstaliListNazivFormatedOIB>
    <izvorni_sadrzaj>
      <item>Đurđica Novak-mrnjak, OIB 02702467383</item>
    </izvorni_sadrzaj>
    <derivirana_varijabla naziv="DomainObject.Predmet.OstaliListNazivFormatedOIB_1">
      <item>Đurđica Novak-mrnjak, OIB 02702467383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Dom za starije i nemoćne osobe - NOVAK</izvorni_sadrzaj>
    <derivirana_varijabla naziv="DomainObject.Predmet.StrankaIDrugi_1">Dom za starije i nemoćne osobe - NOVAK</derivirana_varijabla>
  </DomainObject.Predmet.StrankaIDrugi>
  <DomainObject.Predmet.ProtustrankaIDrugi>
    <izvorni_sadrzaj>Dom za starije i nemoćne osobe - NOVAK</izvorni_sadrzaj>
    <derivirana_varijabla naziv="DomainObject.Predmet.ProtustrankaIDrugi_1">Dom za starije i nemoćne osobe - NOVAK</derivirana_varijabla>
  </DomainObject.Predmet.ProtustrankaIDrugi>
  <DomainObject.Predmet.StrankaIDrugiAdressOIB>
    <izvorni_sadrzaj>Dom za starije i nemoćne osobe - NOVAK, OIB 33998856511, Granešina, Sunčana 14, 10000 Zagreb</izvorni_sadrzaj>
    <derivirana_varijabla naziv="DomainObject.Predmet.StrankaIDrugiAdressOIB_1">Dom za starije i nemoćne osobe - NOVAK, OIB 33998856511, Granešina, Sunčana 14, 10000 Zagreb</derivirana_varijabla>
  </DomainObject.Predmet.StrankaIDrugiAdressOIB>
  <DomainObject.Predmet.ProtustrankaIDrugiAdressOIB>
    <izvorni_sadrzaj>Dom za starije i nemoćne osobe - NOVAK, OIB 33998856511, Granešina, Sunčana 14, 10000 Zagreb</izvorni_sadrzaj>
    <derivirana_varijabla naziv="DomainObject.Predmet.ProtustrankaIDrugiAdressOIB_1">Dom za starije i nemoćne osobe - NOVAK, OIB 33998856511, Granešina, Sunčana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- NOVAK</item>
      <item>Dom za starije i nemoćne osobe - NOVAK</item>
      <item>Đurđica Novak-mrnjak</item>
    </izvorni_sadrzaj>
    <derivirana_varijabla naziv="DomainObject.Predmet.SudioniciListNaziv_1">
      <item>Dom za starije i nemoćne osobe - NOVAK</item>
      <item>Dom za starije i nemoćne osobe - NOVAK</item>
      <item>Đurđica Novak-mrnjak</item>
    </derivirana_varijabla>
  </DomainObject.Predmet.SudioniciListNaziv>
  <DomainObject.Predmet.SudioniciListAdressOIB>
    <izvorni_sadrzaj>
      <item>Dom za starije i nemoćne osobe - NOVAK, OIB 33998856511, Granešina, Sunčana 14,10000 Zagreb</item>
      <item>Dom za starije i nemoćne osobe - NOVAK, OIB 33998856511, Granešina, Sunčana 14,10000 Zagreb</item>
      <item>Đurđica Novak-mrnjak, OIB 02702467383, Mrnjaki I. 9,10000 Zagreb</item>
    </izvorni_sadrzaj>
    <derivirana_varijabla naziv="DomainObject.Predmet.SudioniciListAdressOIB_1">
      <item>Dom za starije i nemoćne osobe - NOVAK, OIB 33998856511, Granešina, Sunčana 14,10000 Zagreb</item>
      <item>Dom za starije i nemoćne osobe - NOVAK, OIB 33998856511, Granešina, Sunčana 14,10000 Zagreb</item>
      <item>Đurđica Novak-mrnjak, OIB 02702467383, Mrnjaki I.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33998856511</item>
      <item>, OIB 33998856511</item>
      <item>, OIB 02702467383</item>
    </izvorni_sadrzaj>
    <derivirana_varijabla naziv="DomainObject.Predmet.SudioniciListNazivOIB_1">
      <item>, OIB 33998856511</item>
      <item>, OIB 33998856511</item>
      <item>, OIB 02702467383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136</properties:Words>
  <properties:Characters>794</properties:Characters>
  <properties:Lines>35</properties:Lines>
  <properties:Paragraphs>11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2017-03-24T10:33:00Z</cp:lastPrinted>
  <dcterms:modified xmlns:xsi="http://www.w3.org/2001/XMLSchema-instance" xsi:type="dcterms:W3CDTF">2017-03-24T10:33:00Z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