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81cd" w14:paraId="37181c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6824F7">
        <w:rPr>
          <w:rFonts w:hAnsi="Times New Roman" w:ascii="Times New Roman"/>
          <w:b/>
          <w:sz w:val="24"/>
          <w:szCs w:val="24"/>
        </w:rPr>
        <w:t>4</w:t>
      </w:r>
      <w:r w:rsidR="0088417E">
        <w:rPr>
          <w:rFonts w:hAnsi="Times New Roman" w:ascii="Times New Roman"/>
          <w:b/>
          <w:sz w:val="24"/>
          <w:szCs w:val="24"/>
        </w:rPr>
        <w:t>24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6824F7">
        <w:rPr>
          <w:rFonts w:hAnsi="Times New Roman" w:ascii="Times New Roman"/>
        </w:rPr>
        <w:t>4</w:t>
      </w:r>
      <w:r w:rsidR="0088417E">
        <w:rPr>
          <w:rFonts w:hAnsi="Times New Roman" w:ascii="Times New Roman"/>
        </w:rPr>
        <w:t>24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5A6C56">
        <w:rPr>
          <w:rFonts w:hAnsi="Times New Roman" w:ascii="Times New Roman"/>
        </w:rPr>
        <w:t xml:space="preserve"> </w:t>
      </w:r>
      <w:proofErr w:type="spellStart"/>
      <w:r w:rsidR="0088417E" w:rsidRPr="0088417E">
        <w:rPr>
          <w:rFonts w:hAnsi="Times New Roman" w:ascii="Times New Roman"/>
        </w:rPr>
        <w:t>D.D</w:t>
      </w:r>
      <w:proofErr w:type="spellEnd"/>
      <w:r w:rsidR="0088417E" w:rsidRPr="0088417E">
        <w:rPr>
          <w:rFonts w:hAnsi="Times New Roman" w:ascii="Times New Roman"/>
        </w:rPr>
        <w:t xml:space="preserve"> ZA SPECIJALNE GRAĐEVINSKE RADOVE BEST</w:t>
      </w:r>
      <w:r w:rsidR="006824F7" w:rsidRPr="006824F7">
        <w:rPr>
          <w:rFonts w:hAnsi="Times New Roman" w:ascii="Times New Roman"/>
        </w:rPr>
        <w:t>.</w:t>
      </w:r>
      <w:r w:rsidR="008A7FEF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88417E">
        <w:rPr>
          <w:rFonts w:hAnsi="Times New Roman" w:ascii="Times New Roman"/>
        </w:rPr>
        <w:t>Zagreba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88417E" w:rsidRPr="0088417E">
        <w:rPr>
          <w:rFonts w:hAnsi="Times New Roman" w:ascii="Times New Roman"/>
        </w:rPr>
        <w:t>98050497529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74F31"/>
    <w:rsid w:val="005A0C47"/>
    <w:rsid w:val="005A4E46"/>
    <w:rsid w:val="005A6C56"/>
    <w:rsid w:val="005B4B90"/>
    <w:rsid w:val="005E51D7"/>
    <w:rsid w:val="006005DE"/>
    <w:rsid w:val="00605679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8417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6601F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01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01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01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01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01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01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01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01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9424</izvorni_sadrzaj>
    <derivirana_varijabla naziv="DomainObject.Predmet.Broj_1">9424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St-9424/2015</izvorni_sadrzaj>
    <derivirana_varijabla naziv="DomainObject.Predmet.OznakaBroj_1">St-9424/2015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 ZA SPECIJALNE GRAĐEVINSKE RADOVE BEST</izvorni_sadrzaj>
    <derivirana_varijabla naziv="DomainObject.Predmet.ProtustrankaFormated_1">  D.D ZA SPECIJALNE GRAĐEVINSKE RADOVE BEST</derivirana_varijabla>
  </DomainObject.Predmet.ProtustrankaFormated>
  <DomainObject.Predmet.ProtustrankaFormatedOIB>
    <izvorni_sadrzaj>  D.D ZA SPECIJALNE GRAĐEVINSKE RADOVE BEST, OIB 98050497529</izvorni_sadrzaj>
    <derivirana_varijabla naziv="DomainObject.Predmet.ProtustrankaFormatedOIB_1">  D.D ZA SPECIJALNE GRAĐEVINSKE RADOVE BEST, OIB 98050497529</derivirana_varijabla>
  </DomainObject.Predmet.ProtustrankaFormatedOIB>
  <DomainObject.Predmet.ProtustrankaFormatedWithAdress>
    <izvorni_sadrzaj> D.D ZA SPECIJALNE GRAĐEVINSKE RADOVE BEST, Vankina 11, 10000 Zagreb</izvorni_sadrzaj>
    <derivirana_varijabla naziv="DomainObject.Predmet.ProtustrankaFormatedWithAdress_1"> D.D ZA SPECIJALNE GRAĐEVINSKE RADOVE BEST, Vankina 11, 10000 Zagreb</derivirana_varijabla>
  </DomainObject.Predmet.ProtustrankaFormatedWithAdress>
  <DomainObject.Predmet.ProtustrankaFormatedWithAdressOIB>
    <izvorni_sadrzaj> D.D ZA SPECIJALNE GRAĐEVINSKE RADOVE BEST, OIB 98050497529, Vankina 11, 10000 Zagreb</izvorni_sadrzaj>
    <derivirana_varijabla naziv="DomainObject.Predmet.ProtustrankaFormatedWithAdressOIB_1"> D.D ZA SPECIJALNE GRAĐEVINSKE RADOVE BEST, OIB 98050497529, Vankina 11, 10000 Zagreb</derivirana_varijabla>
  </DomainObject.Predmet.ProtustrankaFormatedWithAdressOIB>
  <DomainObject.Predmet.ProtustrankaWithAdress>
    <izvorni_sadrzaj>D.D ZA SPECIJALNE GRAĐEVINSKE RADOVE BEST Vankina 11, 10000 Zagreb</izvorni_sadrzaj>
    <derivirana_varijabla naziv="DomainObject.Predmet.ProtustrankaWithAdress_1">D.D ZA SPECIJALNE GRAĐEVINSKE RADOVE BEST Vankina 11, 10000 Zagreb</derivirana_varijabla>
  </DomainObject.Predmet.ProtustrankaWithAdress>
  <DomainObject.Predmet.ProtustrankaWithAdressOIB>
    <izvorni_sadrzaj>D.D ZA SPECIJALNE GRAĐEVINSKE RADOVE BEST, OIB 98050497529, Vankina 11, 10000 Zagreb</izvorni_sadrzaj>
    <derivirana_varijabla naziv="DomainObject.Predmet.ProtustrankaWithAdressOIB_1">D.D ZA SPECIJALNE GRAĐEVINSKE RADOVE BEST, OIB 98050497529, Vankina 11, 10000 Zagreb</derivirana_varijabla>
  </DomainObject.Predmet.ProtustrankaWithAdressOIB>
  <DomainObject.Predmet.ProtustrankaNazivFormated>
    <izvorni_sadrzaj>D.D ZA SPECIJALNE GRAĐEVINSKE RADOVE BEST</izvorni_sadrzaj>
    <derivirana_varijabla naziv="DomainObject.Predmet.ProtustrankaNazivFormated_1">D.D ZA SPECIJALNE GRAĐEVINSKE RADOVE BEST</derivirana_varijabla>
  </DomainObject.Predmet.ProtustrankaNazivFormated>
  <DomainObject.Predmet.ProtustrankaNazivFormatedOIB>
    <izvorni_sadrzaj>D.D ZA SPECIJALNE GRAĐEVINSKE RADOVE BEST, OIB 98050497529</izvorni_sadrzaj>
    <derivirana_varijabla naziv="DomainObject.Predmet.ProtustrankaNazivFormatedOIB_1">D.D ZA SPECIJALNE GRAĐEVINSKE RADOVE BEST, OIB 98050497529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D.D ZA SPECIJALNE GRAĐEVINSKE RADOVE BEST</item>
    </izvorni_sadrzaj>
    <derivirana_varijabla naziv="DomainObject.Predmet.ProtuStrankaListFormated_1">
      <item>D.D ZA SPECIJALNE GRAĐEVINSKE RADOVE BEST</item>
    </derivirana_varijabla>
  </DomainObject.Predmet.ProtuStrankaListFormated>
  <DomainObject.Predmet.ProtuStrankaListFormatedOIB>
    <izvorni_sadrzaj>
      <item>D.D ZA SPECIJALNE GRAĐEVINSKE RADOVE BEST, OIB 98050497529</item>
    </izvorni_sadrzaj>
    <derivirana_varijabla naziv="DomainObject.Predmet.ProtuStrankaListFormatedOIB_1">
      <item>D.D ZA SPECIJALNE GRAĐEVINSKE RADOVE BEST, OIB 98050497529</item>
    </derivirana_varijabla>
  </DomainObject.Predmet.ProtuStrankaListFormatedOIB>
  <DomainObject.Predmet.ProtuStrankaListFormatedWithAdress>
    <izvorni_sadrzaj>
      <item>D.D ZA SPECIJALNE GRAĐEVINSKE RADOVE BEST, Vankina 11, 10000 Zagreb</item>
    </izvorni_sadrzaj>
    <derivirana_varijabla naziv="DomainObject.Predmet.ProtuStrankaListFormatedWithAdress_1">
      <item>D.D ZA SPECIJALNE GRAĐEVINSKE RADOVE BEST, Vankina 11, 10000 Zagreb</item>
    </derivirana_varijabla>
  </DomainObject.Predmet.ProtuStrankaListFormatedWithAdress>
  <DomainObject.Predmet.ProtuStrankaListFormatedWithAdressOIB>
    <izvorni_sadrzaj>
      <item>D.D ZA SPECIJALNE GRAĐEVINSKE RADOVE BEST, OIB 98050497529, Vankina 11, 10000 Zagreb</item>
    </izvorni_sadrzaj>
    <derivirana_varijabla naziv="DomainObject.Predmet.ProtuStrankaListFormatedWithAdressOIB_1">
      <item>D.D ZA SPECIJALNE GRAĐEVINSKE RADOVE BEST, OIB 98050497529, Vankina 11, 10000 Zagreb</item>
    </derivirana_varijabla>
  </DomainObject.Predmet.ProtuStrankaListFormatedWithAdressOIB>
  <DomainObject.Predmet.ProtuStrankaListNazivFormated>
    <izvorni_sadrzaj>
      <item>D.D ZA SPECIJALNE GRAĐEVINSKE RADOVE BEST</item>
    </izvorni_sadrzaj>
    <derivirana_varijabla naziv="DomainObject.Predmet.ProtuStrankaListNazivFormated_1">
      <item>D.D ZA SPECIJALNE GRAĐEVINSKE RADOVE BEST</item>
    </derivirana_varijabla>
  </DomainObject.Predmet.ProtuStrankaListNazivFormated>
  <DomainObject.Predmet.ProtuStrankaListNazivFormatedOIB>
    <izvorni_sadrzaj>
      <item>D.D ZA SPECIJALNE GRAĐEVINSKE RADOVE BEST, OIB 98050497529</item>
    </izvorni_sadrzaj>
    <derivirana_varijabla naziv="DomainObject.Predmet.ProtuStrankaListNazivFormatedOIB_1">
      <item>D.D ZA SPECIJALNE GRAĐEVINSKE RADOVE BEST, OIB 98050497529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D.D ZA SPECIJALNE GRAĐEVINSKE RADOVE BEST</izvorni_sadrzaj>
    <derivirana_varijabla naziv="DomainObject.Predmet.ProtustrankaIDrugi_1">D.D ZA SPECIJALNE GRAĐEVINSKE RADOVE BEST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D.D ZA SPECIJALNE GRAĐEVINSKE RADOVE BEST, OIB 98050497529, Vankina 11, 10000 Zagreb</izvorni_sadrzaj>
    <derivirana_varijabla naziv="DomainObject.Predmet.ProtustrankaIDrugiAdressOIB_1">D.D ZA SPECIJALNE GRAĐEVINSKE RADOVE BEST, OIB 98050497529, Vankina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 ZA SPECIJALNE GRAĐEVINSKE RADOVE BEST</item>
    </izvorni_sadrzaj>
    <derivirana_varijabla naziv="DomainObject.Predmet.SudioniciListNaziv_1">
      <item>FINA Regionalni centar Zagreb</item>
      <item>D.D ZA SPECIJALNE GRAĐEVINSKE RADOVE BEST</item>
    </derivirana_varijabla>
  </DomainObject.Predmet.SudioniciListNaziv>
  <DomainObject.Predmet.SudioniciListAdressOIB>
    <izvorni_sadrzaj>
      <item>FINA Regionalni centar Zagreb, OIB 85821130368, Trg svibanjskih žrtava 1995. 1,10000 Zagreb</item>
      <item>D.D ZA SPECIJALNE GRAĐEVINSKE RADOVE BEST, OIB 98050497529, Vankina 11,10000 Zagreb</item>
    </izvorni_sadrzaj>
    <derivirana_varijabla naziv="DomainObject.Predmet.SudioniciListAdressOIB_1">
      <item>FINA Regionalni centar Zagreb, OIB 85821130368, Trg svibanjskih žrtava 1995. 1,10000 Zagreb</item>
      <item>D.D ZA SPECIJALNE GRAĐEVINSKE RADOVE BEST, OIB 98050497529, Vankina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98050497529</item>
    </izvorni_sadrzaj>
    <derivirana_varijabla naziv="DomainObject.Predmet.SudioniciListNazivOIB_1">
      <item>, OIB 85821130368</item>
      <item>, OIB 98050497529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780</properties:Characters>
  <properties:Lines>50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2016-04-16T11:30:00Z</cp:lastPrinted>
  <dcterms:modified xmlns:xsi="http://www.w3.org/2001/XMLSchema-instance" xsi:type="dcterms:W3CDTF">2016-04-16T11:30:00Z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