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e87a" w14:paraId="68de87a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880C66">
        <w:rPr>
          <w:sz w:val="22"/>
          <w:szCs w:val="22"/>
        </w:rPr>
        <w:t>2</w:t>
      </w:r>
      <w:r w:rsidR="00C87027">
        <w:rPr>
          <w:sz w:val="22"/>
          <w:szCs w:val="22"/>
        </w:rPr>
        <w:t>434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43422B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</w:t>
      </w:r>
      <w:r w:rsidR="0016240E">
        <w:t>Karlovac, Ul. Pavla Vitezovića 1, Karlovac</w:t>
      </w:r>
      <w:r w:rsidR="00204EAF" w:rsidRPr="00204EAF">
        <w:t>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592B8B">
        <w:t xml:space="preserve"> </w:t>
      </w:r>
      <w:r w:rsidR="00C87027" w:rsidRPr="0043422B">
        <w:t>VS-ILA j.d.o.o., Karlovac, Banija 56/B, MBS: 080960907, OIB: 81914193251,</w:t>
      </w:r>
      <w:r w:rsidR="00C71D35" w:rsidRPr="0043422B">
        <w:t xml:space="preserve">  </w:t>
      </w:r>
      <w:r w:rsidR="00204EAF" w:rsidRPr="0043422B">
        <w:t>dana</w:t>
      </w:r>
      <w:r w:rsidR="006F0D41" w:rsidRPr="0043422B">
        <w:t xml:space="preserve">  </w:t>
      </w:r>
      <w:r w:rsidR="00BB3F4F" w:rsidRPr="0043422B">
        <w:t>6</w:t>
      </w:r>
      <w:r w:rsidR="00911078" w:rsidRPr="0043422B">
        <w:t xml:space="preserve">. veljače 2017.                           </w:t>
      </w:r>
    </w:p>
    <w:p w:rsidRDefault="00595ED5" w:rsidP="00595ED5" w:rsidR="00595ED5" w:rsidRPr="0043422B">
      <w:pPr>
        <w:jc w:val="both"/>
      </w:pPr>
    </w:p>
    <w:p w:rsidRDefault="008C4A50" w:rsidP="008C4A50" w:rsidR="008C4A50" w:rsidRPr="0043422B"/>
    <w:p w:rsidRDefault="008C4A50" w:rsidP="008C4A50" w:rsidR="008C4A50" w:rsidRPr="0043422B">
      <w:pPr>
        <w:jc w:val="center"/>
        <w:rPr>
          <w:bCs/>
        </w:rPr>
      </w:pPr>
      <w:r w:rsidRPr="0043422B">
        <w:rPr>
          <w:bCs/>
        </w:rPr>
        <w:t>r i j e š i o    j e</w:t>
      </w:r>
    </w:p>
    <w:p w:rsidRDefault="008C4A50" w:rsidP="008C4A50" w:rsidR="008C4A50" w:rsidRPr="0043422B">
      <w:pPr>
        <w:ind w:left="360"/>
        <w:jc w:val="both"/>
      </w:pPr>
      <w:r w:rsidRPr="0043422B">
        <w:t xml:space="preserve">                                                </w:t>
      </w:r>
    </w:p>
    <w:p w:rsidRDefault="008C4A50" w:rsidP="008C4A50" w:rsidR="008C4A50" w:rsidRPr="0043422B">
      <w:pPr>
        <w:ind w:left="360"/>
        <w:jc w:val="both"/>
      </w:pPr>
    </w:p>
    <w:p w:rsidRDefault="008C4A50" w:rsidP="005F38B6" w:rsidR="00592B8B" w:rsidRPr="0043422B">
      <w:pPr>
        <w:pStyle w:val="Odlomakpopisa"/>
        <w:numPr>
          <w:ilvl w:val="0"/>
          <w:numId w:val="5"/>
        </w:numPr>
        <w:jc w:val="both"/>
      </w:pPr>
      <w:r w:rsidRPr="0043422B">
        <w:rPr>
          <w:bCs/>
        </w:rPr>
        <w:t xml:space="preserve"> OTVARA SE stečajni postupak nad dužnikom</w:t>
      </w:r>
      <w:r w:rsidR="00592B8B" w:rsidRPr="0043422B">
        <w:rPr>
          <w:bCs/>
        </w:rPr>
        <w:t xml:space="preserve"> </w:t>
      </w:r>
      <w:r w:rsidR="001D3B73" w:rsidRPr="0043422B">
        <w:t xml:space="preserve">VS-ILA j.d.o.o., Karlovac, Banija 56/B, MBS: 080960907, OIB: 81914193251.  </w:t>
      </w:r>
    </w:p>
    <w:p w:rsidRDefault="005F38B6" w:rsidP="00592B8B" w:rsidR="005F38B6" w:rsidRPr="0043422B">
      <w:pPr>
        <w:pStyle w:val="Odlomakpopisa"/>
        <w:ind w:left="1500"/>
        <w:jc w:val="both"/>
      </w:pPr>
      <w:r w:rsidRPr="0043422B">
        <w:t xml:space="preserve">  </w:t>
      </w:r>
    </w:p>
    <w:p w:rsidRDefault="001B7711" w:rsidP="005F38B6" w:rsidR="008C4A50" w:rsidRPr="0043422B">
      <w:pPr>
        <w:pStyle w:val="Odlomakpopisa"/>
        <w:numPr>
          <w:ilvl w:val="0"/>
          <w:numId w:val="5"/>
        </w:numPr>
        <w:jc w:val="both"/>
      </w:pPr>
      <w:r w:rsidRPr="0043422B">
        <w:t>Z</w:t>
      </w:r>
      <w:r w:rsidR="008C4A50" w:rsidRPr="0043422B">
        <w:t xml:space="preserve">a stečajnog upravitelja imenuje se </w:t>
      </w:r>
      <w:r w:rsidR="0043422B" w:rsidRPr="0043422B">
        <w:t xml:space="preserve"> IVAN GJURAŠIĆ, Petrinjska 28, Zagreb, OIB 66025260916.                                                                           </w:t>
      </w:r>
    </w:p>
    <w:p w:rsidRDefault="008C4A50" w:rsidP="008C4A50" w:rsidR="008C4A50" w:rsidRPr="0043422B">
      <w:pPr>
        <w:ind w:left="851"/>
        <w:jc w:val="both"/>
      </w:pPr>
    </w:p>
    <w:p w:rsidRDefault="008C4A50" w:rsidP="00E034AE" w:rsidR="00E034AE" w:rsidRPr="0043422B">
      <w:pPr>
        <w:pStyle w:val="Odlomakpopisa"/>
        <w:numPr>
          <w:ilvl w:val="0"/>
          <w:numId w:val="5"/>
        </w:numPr>
        <w:jc w:val="both"/>
        <w:rPr>
          <w:bCs/>
        </w:rPr>
      </w:pPr>
      <w:r w:rsidRPr="0043422B">
        <w:rPr>
          <w:bCs/>
        </w:rPr>
        <w:t xml:space="preserve">ZAKLJUČUJE SE stečajni postupak nad dužnikom </w:t>
      </w:r>
      <w:r w:rsidR="001D3B73" w:rsidRPr="0043422B">
        <w:t>VS-ILA j.d.o.o., Karlovac, Banija 56/B, MBS: 080960907, OIB: 81914193251</w:t>
      </w:r>
      <w:r w:rsidR="00C71D35" w:rsidRPr="0043422B">
        <w:t xml:space="preserve">. </w:t>
      </w:r>
    </w:p>
    <w:p w:rsidRDefault="00654062" w:rsidP="00654062" w:rsidR="00654062" w:rsidRPr="0043422B">
      <w:pPr>
        <w:jc w:val="both"/>
        <w:rPr>
          <w:bCs/>
        </w:rPr>
      </w:pPr>
    </w:p>
    <w:p w:rsidRDefault="008C4A50" w:rsidP="008C4A50" w:rsidR="008C4A50" w:rsidRPr="0043422B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3422B">
        <w:rPr>
          <w:bCs/>
        </w:rPr>
        <w:t>Ovo rješenje objavit će se na mrežnoj stranici e-</w:t>
      </w:r>
      <w:r w:rsidR="00BC3E82" w:rsidRPr="0043422B">
        <w:rPr>
          <w:bCs/>
        </w:rPr>
        <w:t>o</w:t>
      </w:r>
      <w:r w:rsidRPr="0043422B">
        <w:rPr>
          <w:bCs/>
        </w:rPr>
        <w:t>glasna ploča sudova i dostaviti  registru nadležnom za dužnika.</w:t>
      </w:r>
    </w:p>
    <w:p w:rsidRDefault="008C4A50" w:rsidP="008C4A50" w:rsidR="008C4A50" w:rsidRPr="0043422B">
      <w:pPr>
        <w:pStyle w:val="Tijeloteksta"/>
        <w:rPr>
          <w:bCs/>
        </w:rPr>
      </w:pPr>
    </w:p>
    <w:p w:rsidRDefault="008C4A50" w:rsidP="008C4A50" w:rsidR="008C4A50" w:rsidRPr="0043422B">
      <w:pPr>
        <w:pStyle w:val="Tijeloteksta"/>
        <w:rPr>
          <w:bCs/>
        </w:rPr>
      </w:pPr>
    </w:p>
    <w:p w:rsidRDefault="008C4A50" w:rsidP="008C4A50" w:rsidR="008C4A50" w:rsidRPr="0043422B">
      <w:pPr>
        <w:pStyle w:val="Tijeloteksta"/>
        <w:jc w:val="center"/>
        <w:rPr>
          <w:bCs/>
        </w:rPr>
      </w:pPr>
      <w:r w:rsidRPr="0043422B">
        <w:rPr>
          <w:bCs/>
        </w:rPr>
        <w:t>Obrazloženje</w:t>
      </w:r>
    </w:p>
    <w:p w:rsidRDefault="0023770D" w:rsidP="008C4A50" w:rsidR="0023770D" w:rsidRPr="0043422B">
      <w:pPr>
        <w:pStyle w:val="Tijeloteksta"/>
        <w:jc w:val="center"/>
        <w:rPr>
          <w:bCs/>
        </w:rPr>
      </w:pPr>
    </w:p>
    <w:p w:rsidRDefault="00C16ED2" w:rsidP="00C16ED2" w:rsidR="00C16ED2" w:rsidRPr="0043422B">
      <w:pPr>
        <w:jc w:val="both"/>
        <w:rPr>
          <w:bCs/>
        </w:rPr>
      </w:pPr>
    </w:p>
    <w:p w:rsidRDefault="004B7666" w:rsidP="00C16ED2" w:rsidR="0016240E" w:rsidRPr="0043422B">
      <w:pPr>
        <w:ind w:firstLine="720"/>
        <w:jc w:val="both"/>
      </w:pPr>
      <w:r w:rsidRPr="0043422B">
        <w:t xml:space="preserve">FINA Regionalni centar Zagreb, </w:t>
      </w:r>
      <w:r w:rsidR="001D3B73" w:rsidRPr="0043422B">
        <w:t xml:space="preserve">Podružnica Karlovac </w:t>
      </w:r>
      <w:r w:rsidR="00C16ED2" w:rsidRPr="0043422B">
        <w:t xml:space="preserve">je </w:t>
      </w:r>
      <w:r w:rsidR="001D3B73" w:rsidRPr="0043422B">
        <w:t>3. lipnja</w:t>
      </w:r>
      <w:r w:rsidR="00880C66" w:rsidRPr="0043422B">
        <w:t xml:space="preserve"> </w:t>
      </w:r>
      <w:r w:rsidR="00D91C0B" w:rsidRPr="0043422B">
        <w:t>2</w:t>
      </w:r>
      <w:r w:rsidR="004B1401" w:rsidRPr="0043422B">
        <w:t>016.</w:t>
      </w:r>
      <w:r w:rsidR="00C16ED2" w:rsidRPr="0043422B">
        <w:t xml:space="preserve"> dostavila Trgovačkom sudu u Zagrebu zahtjev za provedbu skraćenog stečajnog postupka nad dužnikom</w:t>
      </w:r>
      <w:r w:rsidR="00654062" w:rsidRPr="0043422B">
        <w:t xml:space="preserve"> </w:t>
      </w:r>
      <w:r w:rsidR="001D3B73" w:rsidRPr="0043422B">
        <w:t xml:space="preserve">VS-ILA j.d.o.o., Karlovac, Banija 56/B, MBS: 080960907, OIB: 81914193251.  </w:t>
      </w:r>
    </w:p>
    <w:p w:rsidRDefault="001D3B73" w:rsidP="00C16ED2" w:rsidR="001D3B73" w:rsidRPr="0043422B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4B7666">
        <w:t>19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8B6750">
        <w:t>2</w:t>
      </w:r>
      <w:r w:rsidR="004B7666">
        <w:t>434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792B96" w:rsidR="0043422B">
      <w:pPr>
        <w:pStyle w:val="Tijeloteksta"/>
        <w:jc w:val="center"/>
      </w:pPr>
      <w:r w:rsidRPr="00A54DC5">
        <w:t xml:space="preserve">U Osijeku </w:t>
      </w:r>
      <w:r w:rsidR="00BB3F4F">
        <w:t>6</w:t>
      </w:r>
      <w:r w:rsidR="000B5A09">
        <w:t xml:space="preserve">. veljače </w:t>
      </w:r>
      <w:r w:rsidR="003F4DE1" w:rsidRPr="00A54DC5">
        <w:t xml:space="preserve"> 2017. </w:t>
      </w:r>
    </w:p>
    <w:p w:rsidRDefault="0043422B" w:rsidP="004B4C25" w:rsidR="0043422B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69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8B6750">
      <w:rPr>
        <w:sz w:val="22"/>
        <w:szCs w:val="22"/>
      </w:rPr>
      <w:t>2</w:t>
    </w:r>
    <w:r w:rsidR="004B7666">
      <w:rPr>
        <w:sz w:val="22"/>
        <w:szCs w:val="22"/>
      </w:rPr>
      <w:t>434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240E"/>
    <w:rsid w:val="001643FC"/>
    <w:rsid w:val="00171061"/>
    <w:rsid w:val="00180465"/>
    <w:rsid w:val="001B214B"/>
    <w:rsid w:val="001B6696"/>
    <w:rsid w:val="001B7711"/>
    <w:rsid w:val="001C4B92"/>
    <w:rsid w:val="001D3B73"/>
    <w:rsid w:val="001F3CC8"/>
    <w:rsid w:val="00204EAF"/>
    <w:rsid w:val="00215DA9"/>
    <w:rsid w:val="002342CC"/>
    <w:rsid w:val="0023770D"/>
    <w:rsid w:val="002403A7"/>
    <w:rsid w:val="0024241D"/>
    <w:rsid w:val="00256695"/>
    <w:rsid w:val="00271763"/>
    <w:rsid w:val="002733CC"/>
    <w:rsid w:val="00277679"/>
    <w:rsid w:val="002843E6"/>
    <w:rsid w:val="002B64F9"/>
    <w:rsid w:val="00314762"/>
    <w:rsid w:val="00320F3B"/>
    <w:rsid w:val="0033604D"/>
    <w:rsid w:val="003368CA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3422B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B7666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2B8B"/>
    <w:rsid w:val="00595ED5"/>
    <w:rsid w:val="005A06F0"/>
    <w:rsid w:val="005C7223"/>
    <w:rsid w:val="005E0DE5"/>
    <w:rsid w:val="005E3E32"/>
    <w:rsid w:val="005E5E4A"/>
    <w:rsid w:val="005F38B6"/>
    <w:rsid w:val="00603824"/>
    <w:rsid w:val="00612678"/>
    <w:rsid w:val="00617B3C"/>
    <w:rsid w:val="00634A00"/>
    <w:rsid w:val="00642B53"/>
    <w:rsid w:val="00654062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92B96"/>
    <w:rsid w:val="007A4B35"/>
    <w:rsid w:val="007A58E3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0C66"/>
    <w:rsid w:val="00890390"/>
    <w:rsid w:val="008A5313"/>
    <w:rsid w:val="008B6750"/>
    <w:rsid w:val="008C4A50"/>
    <w:rsid w:val="00904A75"/>
    <w:rsid w:val="00910F38"/>
    <w:rsid w:val="00911078"/>
    <w:rsid w:val="009202C9"/>
    <w:rsid w:val="0092695C"/>
    <w:rsid w:val="00926AFE"/>
    <w:rsid w:val="009314E8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F5760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43E3"/>
    <w:rsid w:val="00B06C55"/>
    <w:rsid w:val="00B07BD9"/>
    <w:rsid w:val="00B417BA"/>
    <w:rsid w:val="00B41944"/>
    <w:rsid w:val="00B46738"/>
    <w:rsid w:val="00B5079B"/>
    <w:rsid w:val="00B756A5"/>
    <w:rsid w:val="00BA73BF"/>
    <w:rsid w:val="00BB3F4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1D35"/>
    <w:rsid w:val="00C76909"/>
    <w:rsid w:val="00C87027"/>
    <w:rsid w:val="00CA7DA3"/>
    <w:rsid w:val="00CD017A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6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6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6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6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8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St-2434/2016</izvorni_sadrzaj>
    <derivirana_varijabla naziv="DomainObject.Predmet.OznakaBroj_1">St-2434/2016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VS-ILA j.d.o.o.</izvorni_sadrzaj>
    <derivirana_varijabla naziv="DomainObject.Predmet.ProtustrankaFormated_1">  VS-ILA j.d.o.o.</derivirana_varijabla>
  </DomainObject.Predmet.ProtustrankaFormated>
  <DomainObject.Predmet.ProtustrankaFormatedOIB>
    <izvorni_sadrzaj>  VS-ILA j.d.o.o., OIB 81914193251</izvorni_sadrzaj>
    <derivirana_varijabla naziv="DomainObject.Predmet.ProtustrankaFormatedOIB_1">  VS-ILA j.d.o.o., OIB 81914193251</derivirana_varijabla>
  </DomainObject.Predmet.ProtustrankaFormatedOIB>
  <DomainObject.Predmet.ProtustrankaFormatedWithAdress>
    <izvorni_sadrzaj> VS-ILA j.d.o.o., Banija 56/B, 47000 Karlovac</izvorni_sadrzaj>
    <derivirana_varijabla naziv="DomainObject.Predmet.ProtustrankaFormatedWithAdress_1"> VS-ILA j.d.o.o., Banija 56/B, 47000 Karlovac</derivirana_varijabla>
  </DomainObject.Predmet.ProtustrankaFormatedWithAdress>
  <DomainObject.Predmet.ProtustrankaFormatedWithAdressOIB>
    <izvorni_sadrzaj> VS-ILA j.d.o.o., OIB 81914193251, Banija 56/B, 47000 Karlovac</izvorni_sadrzaj>
    <derivirana_varijabla naziv="DomainObject.Predmet.ProtustrankaFormatedWithAdressOIB_1"> VS-ILA j.d.o.o., OIB 81914193251, Banija 56/B, 47000 Karlovac</derivirana_varijabla>
  </DomainObject.Predmet.ProtustrankaFormatedWithAdressOIB>
  <DomainObject.Predmet.ProtustrankaWithAdress>
    <izvorni_sadrzaj>VS-ILA j.d.o.o. Banija 56/B, 47000 Karlovac</izvorni_sadrzaj>
    <derivirana_varijabla naziv="DomainObject.Predmet.ProtustrankaWithAdress_1">VS-ILA j.d.o.o. Banija 56/B, 47000 Karlovac</derivirana_varijabla>
  </DomainObject.Predmet.ProtustrankaWithAdress>
  <DomainObject.Predmet.ProtustrankaWithAdressOIB>
    <izvorni_sadrzaj>VS-ILA j.d.o.o., OIB 81914193251, Banija 56/B, 47000 Karlovac</izvorni_sadrzaj>
    <derivirana_varijabla naziv="DomainObject.Predmet.ProtustrankaWithAdressOIB_1">VS-ILA j.d.o.o., OIB 81914193251, Banija 56/B, 47000 Karlovac</derivirana_varijabla>
  </DomainObject.Predmet.ProtustrankaWithAdressOIB>
  <DomainObject.Predmet.ProtustrankaNazivFormated>
    <izvorni_sadrzaj>VS-ILA j.d.o.o.</izvorni_sadrzaj>
    <derivirana_varijabla naziv="DomainObject.Predmet.ProtustrankaNazivFormated_1">VS-ILA j.d.o.o.</derivirana_varijabla>
  </DomainObject.Predmet.ProtustrankaNazivFormated>
  <DomainObject.Predmet.ProtustrankaNazivFormatedOIB>
    <izvorni_sadrzaj>VS-ILA j.d.o.o., OIB 81914193251</izvorni_sadrzaj>
    <derivirana_varijabla naziv="DomainObject.Predmet.ProtustrankaNazivFormatedOIB_1">VS-ILA j.d.o.o., OIB 81914193251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VS-ILA j.d.o.o.</item>
    </izvorni_sadrzaj>
    <derivirana_varijabla naziv="DomainObject.Predmet.ProtuStrankaListFormated_1">
      <item>VS-ILA j.d.o.o.</item>
    </derivirana_varijabla>
  </DomainObject.Predmet.ProtuStrankaListFormated>
  <DomainObject.Predmet.ProtuStrankaListFormatedOIB>
    <izvorni_sadrzaj>
      <item>VS-ILA j.d.o.o., OIB 81914193251</item>
    </izvorni_sadrzaj>
    <derivirana_varijabla naziv="DomainObject.Predmet.ProtuStrankaListFormatedOIB_1">
      <item>VS-ILA j.d.o.o., OIB 81914193251</item>
    </derivirana_varijabla>
  </DomainObject.Predmet.ProtuStrankaListFormatedOIB>
  <DomainObject.Predmet.ProtuStrankaListFormatedWithAdress>
    <izvorni_sadrzaj>
      <item>VS-ILA j.d.o.o., Banija 56/B, 47000 Karlovac</item>
    </izvorni_sadrzaj>
    <derivirana_varijabla naziv="DomainObject.Predmet.ProtuStrankaListFormatedWithAdress_1">
      <item>VS-ILA j.d.o.o., Banija 56/B, 47000 Karlovac</item>
    </derivirana_varijabla>
  </DomainObject.Predmet.ProtuStrankaListFormatedWithAdress>
  <DomainObject.Predmet.ProtuStrankaListFormatedWithAdressOIB>
    <izvorni_sadrzaj>
      <item>VS-ILA j.d.o.o., OIB 81914193251, Banija 56/B, 47000 Karlovac</item>
    </izvorni_sadrzaj>
    <derivirana_varijabla naziv="DomainObject.Predmet.ProtuStrankaListFormatedWithAdressOIB_1">
      <item>VS-ILA j.d.o.o., OIB 81914193251, Banija 56/B, 47000 Karlovac</item>
    </derivirana_varijabla>
  </DomainObject.Predmet.ProtuStrankaListFormatedWithAdressOIB>
  <DomainObject.Predmet.ProtuStrankaListNazivFormated>
    <izvorni_sadrzaj>
      <item>VS-ILA j.d.o.o.</item>
    </izvorni_sadrzaj>
    <derivirana_varijabla naziv="DomainObject.Predmet.ProtuStrankaListNazivFormated_1">
      <item>VS-ILA j.d.o.o.</item>
    </derivirana_varijabla>
  </DomainObject.Predmet.ProtuStrankaListNazivFormated>
  <DomainObject.Predmet.ProtuStrankaListNazivFormatedOIB>
    <izvorni_sadrzaj>
      <item>VS-ILA j.d.o.o., OIB 81914193251</item>
    </izvorni_sadrzaj>
    <derivirana_varijabla naziv="DomainObject.Predmet.ProtuStrankaListNazivFormatedOIB_1">
      <item>VS-ILA j.d.o.o., OIB 81914193251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VS-ILA j.d.o.o.</izvorni_sadrzaj>
    <derivirana_varijabla naziv="DomainObject.Predmet.ProtustrankaIDrugi_1">VS-ILA j.d.o.o.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VS-ILA j.d.o.o., OIB 81914193251, Banija 56/B, 47000 Karlovac</izvorni_sadrzaj>
    <derivirana_varijabla naziv="DomainObject.Predmet.ProtustrankaIDrugiAdressOIB_1">VS-ILA j.d.o.o., OIB 81914193251, Banija 56/B,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VS-ILA j.d.o.o.</item>
      <item>FINA, Regionalni centar Zagreb, podružnica Karlovac</item>
    </izvorni_sadrzaj>
    <derivirana_varijabla naziv="DomainObject.Predmet.SudioniciListNaziv_1">
      <item>VS-ILA j.d.o.o.</item>
      <item>FINA, Regionalni centar Zagreb, podružnica Karlovac</item>
    </derivirana_varijabla>
  </DomainObject.Predmet.SudioniciListNaziv>
  <DomainObject.Predmet.SudioniciListAdressOIB>
    <izvorni_sadrzaj>
      <item>VS-ILA j.d.o.o., OIB 81914193251, Banija 56/B,47000 Karlovac</item>
      <item>FINA, Regionalni centar Zagreb, podružnica Karlovac, OIB 85821130368, Pavla Vitezovića 1,47000 Karlovac</item>
    </izvorni_sadrzaj>
    <derivirana_varijabla naziv="DomainObject.Predmet.SudioniciListAdressOIB_1">
      <item>VS-ILA j.d.o.o., OIB 81914193251, Banija 56/B,47000 Karlovac</item>
      <item>FINA,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81914193251</item>
      <item>, OIB 85821130368</item>
    </izvorni_sadrzaj>
    <derivirana_varijabla naziv="DomainObject.Predmet.SudioniciListNazivOIB_1">
      <item>, OIB 81914193251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54B37-37E5-4B23-8A48-59825562A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2851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2017-02-03T08:35:00Z</dcterms:created>
  <dc:creator>wsadmin</dc:creator>
  <cp:lastModifiedBy>Sanja Ban</cp:lastModifiedBy>
  <cp:lastPrinted>2017-02-06T07:55:00Z</cp:lastPrinted>
  <dcterms:modified xmlns:xsi="http://www.w3.org/2001/XMLSchema-instance" xsi:type="dcterms:W3CDTF">2017-02-06T07:57:00Z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