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967c" w14:paraId="274967c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7E03F7">
        <w:t>860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035BE8">
        <w:t>SEKA j.d.o.o. za trgovinu i usluge</w:t>
      </w:r>
      <w:r w:rsidR="007E03F7">
        <w:t xml:space="preserve">, </w:t>
      </w:r>
      <w:r w:rsidR="006B3B25">
        <w:t xml:space="preserve">OIB: </w:t>
      </w:r>
      <w:r w:rsidR="00035BE8">
        <w:t>46947913085,</w:t>
      </w:r>
      <w:r w:rsidR="007E03F7">
        <w:t xml:space="preserve"> </w:t>
      </w:r>
      <w:r w:rsidR="00035BE8">
        <w:t>MBS: 030170682,</w:t>
      </w:r>
      <w:r w:rsidR="007E03F7">
        <w:t xml:space="preserve"> </w:t>
      </w:r>
      <w:r w:rsidR="00035BE8">
        <w:t xml:space="preserve"> Trpinjska cesta 97</w:t>
      </w:r>
      <w:r w:rsidR="007E03F7">
        <w:t>,</w:t>
      </w:r>
      <w:r>
        <w:t xml:space="preserve"> temeljem članka 430. Stečajnog zakona („Narodne novine“ 71/15), dana </w:t>
      </w:r>
      <w:r w:rsidR="007E03F7">
        <w:t>21</w:t>
      </w:r>
      <w:r w:rsidR="00C71EF0">
        <w:t>. 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035BE8">
        <w:t>SEKA j.d.o.o. za trgovinu i usluge, OIB: 46947913085, MBS: 030170682,  Trpinjska cesta 97</w:t>
      </w:r>
      <w:r w:rsidR="007E03F7">
        <w:t xml:space="preserve">, </w:t>
      </w:r>
      <w:r w:rsidR="00883980">
        <w:t xml:space="preserve"> </w:t>
      </w:r>
      <w:r w:rsidR="00F66CA4">
        <w:t xml:space="preserve">iznosi </w:t>
      </w:r>
      <w:r w:rsidR="00035BE8">
        <w:t>7.253,90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035BE8">
        <w:t>SEKA j.d.o.o. za trgovinu i usluge, OIB: 46947913085, MBS: 030170682,  Trpinjska cesta 97, direktor MIRJANA MAJIĆ, OIB: 74042484319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7E03F7">
        <w:t>8</w:t>
      </w:r>
      <w:r w:rsidR="00035BE8">
        <w:t>59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7E03F7">
        <w:t>21</w:t>
      </w:r>
      <w:r w:rsidR="00C71EF0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7E03F7">
        <w:t>20</w:t>
      </w:r>
      <w:r w:rsidR="00C71EF0">
        <w:t>/1 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0E1A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1A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8A0E1A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35BE8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7E03F7"/>
    <w:rsid w:val="00807483"/>
    <w:rsid w:val="0083151E"/>
    <w:rsid w:val="00832200"/>
    <w:rsid w:val="0086311F"/>
    <w:rsid w:val="00880E25"/>
    <w:rsid w:val="00883980"/>
    <w:rsid w:val="008974F6"/>
    <w:rsid w:val="008A0E1A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71EF0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E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E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E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E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E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E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E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E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St-2859/2016</izvorni_sadrzaj>
    <derivirana_varijabla naziv="DomainObject.Predmet.OznakaBroj_1">St-2859/2016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SEKA jednostavno društvo s ograničenom odgovornošću za trgovinu i usluge</izvorni_sadrzaj>
    <derivirana_varijabla naziv="DomainObject.Predmet.ProtustrankaFormated_1">  SEKA jednostavno društvo s ograničenom odgovornošću za trgovinu i usluge</derivirana_varijabla>
  </DomainObject.Predmet.ProtustrankaFormated>
  <DomainObject.Predmet.ProtustrankaFormatedOIB>
    <izvorni_sadrzaj>  SEKA jednostavno društvo s ograničenom odgovornošću za trgovinu i usluge, OIB 46947913085</izvorni_sadrzaj>
    <derivirana_varijabla naziv="DomainObject.Predmet.ProtustrankaFormatedOIB_1">  SEKA jednostavno društvo s ograničenom odgovornošću za trgovinu i usluge, OIB 46947913085</derivirana_varijabla>
  </DomainObject.Predmet.ProtustrankaFormatedOIB>
  <DomainObject.Predmet.ProtustrankaFormatedWithAdress>
    <izvorni_sadrzaj> SEKA jednostavno društvo s ograničenom odgovornošću za trgovinu i usluge, Trpinjska cesta 97 , 32000 Vukovar</izvorni_sadrzaj>
    <derivirana_varijabla naziv="DomainObject.Predmet.ProtustrankaFormatedWithAdress_1"> SEKA jednostavno društvo s ograničenom odgovornošću za trgovinu i usluge, Trpinjska cesta 97 , 32000 Vukovar</derivirana_varijabla>
  </DomainObject.Predmet.ProtustrankaFormatedWithAdress>
  <DomainObject.Predmet.ProtustrankaFormatedWithAdressOIB>
    <izvorni_sadrzaj> SEKA jednostavno društvo s ograničenom odgovornošću za trgovinu i usluge, OIB 46947913085, Trpinjska cesta 97 , 32000 Vukovar</izvorni_sadrzaj>
    <derivirana_varijabla naziv="DomainObject.Predmet.ProtustrankaFormatedWithAdressOIB_1"> SEKA jednostavno društvo s ograničenom odgovornošću za trgovinu i usluge, OIB 46947913085, Trpinjska cesta 97 , 32000 Vukovar</derivirana_varijabla>
  </DomainObject.Predmet.ProtustrankaFormatedWithAdressOIB>
  <DomainObject.Predmet.ProtustrankaWithAdress>
    <izvorni_sadrzaj>SEKA jednostavno društvo s ograničenom odgovornošću za trgovinu i usluge Trpinjska cesta 97 , 32000 Vukovar</izvorni_sadrzaj>
    <derivirana_varijabla naziv="DomainObject.Predmet.ProtustrankaWithAdress_1">SEKA jednostavno društvo s ograničenom odgovornošću za trgovinu i usluge Trpinjska cesta 97 , 32000 Vukovar</derivirana_varijabla>
  </DomainObject.Predmet.ProtustrankaWithAdress>
  <DomainObject.Predmet.ProtustrankaWithAdressOIB>
    <izvorni_sadrzaj>SEKA jednostavno društvo s ograničenom odgovornošću za trgovinu i usluge, OIB 46947913085, Trpinjska cesta 97 , 32000 Vukovar</izvorni_sadrzaj>
    <derivirana_varijabla naziv="DomainObject.Predmet.ProtustrankaWithAdressOIB_1">SEKA jednostavno društvo s ograničenom odgovornošću za trgovinu i usluge, OIB 46947913085, Trpinjska cesta 97 , 32000 Vukovar</derivirana_varijabla>
  </DomainObject.Predmet.ProtustrankaWithAdressOIB>
  <DomainObject.Predmet.ProtustrankaNazivFormated>
    <izvorni_sadrzaj>SEKA jednostavno društvo s ograničenom odgovornošću za trgovinu i usluge</izvorni_sadrzaj>
    <derivirana_varijabla naziv="DomainObject.Predmet.ProtustrankaNazivFormated_1">SEKA jednostavno društvo s ograničenom odgovornošću za trgovinu i usluge</derivirana_varijabla>
  </DomainObject.Predmet.ProtustrankaNazivFormated>
  <DomainObject.Predmet.ProtustrankaNazivFormatedOIB>
    <izvorni_sadrzaj>SEKA jednostavno društvo s ograničenom odgovornošću za trgovinu i usluge, OIB 46947913085</izvorni_sadrzaj>
    <derivirana_varijabla naziv="DomainObject.Predmet.ProtustrankaNazivFormatedOIB_1">SEKA jednostavno društvo s ograničenom odgovornošću za trgovinu i usluge, OIB 46947913085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SEKA jednostavno društvo s ograničenom odgovornošću za trgovinu i usluge</item>
    </izvorni_sadrzaj>
    <derivirana_varijabla naziv="DomainObject.Predmet.ProtuStrankaListFormated_1">
      <item>SEKA jednostavno društvo s ograničenom odgovornošću za trgovinu i usluge</item>
    </derivirana_varijabla>
  </DomainObject.Predmet.ProtuStrankaListFormated>
  <DomainObject.Predmet.ProtuStrankaListFormatedOIB>
    <izvorni_sadrzaj>
      <item>SEKA jednostavno društvo s ograničenom odgovornošću za trgovinu i usluge, OIB 46947913085</item>
    </izvorni_sadrzaj>
    <derivirana_varijabla naziv="DomainObject.Predmet.ProtuStrankaListFormatedOIB_1">
      <item>SEKA jednostavno društvo s ograničenom odgovornošću za trgovinu i usluge, OIB 46947913085</item>
    </derivirana_varijabla>
  </DomainObject.Predmet.ProtuStrankaListFormatedOIB>
  <DomainObject.Predmet.ProtuStrankaListFormatedWithAdress>
    <izvorni_sadrzaj>
      <item>SEKA jednostavno društvo s ograničenom odgovornošću za trgovinu i usluge, Trpinjska cesta 97 , 32000 Vukovar</item>
    </izvorni_sadrzaj>
    <derivirana_varijabla naziv="DomainObject.Predmet.ProtuStrankaListFormatedWithAdress_1">
      <item>SEKA jednostavno društvo s ograničenom odgovornošću za trgovinu i usluge, Trpinjska cesta 97 , 32000 Vukovar</item>
    </derivirana_varijabla>
  </DomainObject.Predmet.ProtuStrankaListFormatedWithAdress>
  <DomainObject.Predmet.ProtuStrankaListFormatedWithAdressOIB>
    <izvorni_sadrzaj>
      <item>SEKA jednostavno društvo s ograničenom odgovornošću za trgovinu i usluge, OIB 46947913085, Trpinjska cesta 97 , 32000 Vukovar</item>
    </izvorni_sadrzaj>
    <derivirana_varijabla naziv="DomainObject.Predmet.ProtuStrankaListFormatedWithAdressOIB_1">
      <item>SEKA jednostavno društvo s ograničenom odgovornošću za trgovinu i usluge, OIB 46947913085, Trpinjska cesta 97 , 32000 Vukovar</item>
    </derivirana_varijabla>
  </DomainObject.Predmet.ProtuStrankaListFormatedWithAdressOIB>
  <DomainObject.Predmet.ProtuStrankaListNazivFormated>
    <izvorni_sadrzaj>
      <item>SEKA jednostavno društvo s ograničenom odgovornošću za trgovinu i usluge</item>
    </izvorni_sadrzaj>
    <derivirana_varijabla naziv="DomainObject.Predmet.ProtuStrankaListNazivFormated_1">
      <item>SEKA jednostavno društvo s ograničenom odgovornošću za trgovinu i usluge</item>
    </derivirana_varijabla>
  </DomainObject.Predmet.ProtuStrankaListNazivFormated>
  <DomainObject.Predmet.ProtuStrankaListNazivFormatedOIB>
    <izvorni_sadrzaj>
      <item>SEKA jednostavno društvo s ograničenom odgovornošću za trgovinu i usluge, OIB 46947913085</item>
    </izvorni_sadrzaj>
    <derivirana_varijabla naziv="DomainObject.Predmet.ProtuStrankaListNazivFormatedOIB_1">
      <item>SEKA jednostavno društvo s ograničenom odgovornošću za trgovinu i usluge, OIB 46947913085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SEKA jednostavno društvo s ograničenom odgovornošću za trgovinu i usluge</izvorni_sadrzaj>
    <derivirana_varijabla naziv="DomainObject.Predmet.ProtustrankaIDrugi_1">SEKA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SEKA jednostavno društvo s ograničenom odgovornošću za trgovinu i usluge, OIB 46947913085, Trpinjska cesta 97 , 32000 Vukovar</izvorni_sadrzaj>
    <derivirana_varijabla naziv="DomainObject.Predmet.ProtustrankaIDrugiAdressOIB_1">SEKA jednostavno društvo s ograničenom odgovornošću za trgovinu i usluge, OIB 46947913085, Trpinjska cesta 97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SEKA jednostavno društvo s ograničenom odgovornošću za trgovinu i usluge</item>
    </izvorni_sadrzaj>
    <derivirana_varijabla naziv="DomainObject.Predmet.SudioniciListNaziv_1">
      <item>FINA RC OSIJEK</item>
      <item>SEKA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SEKA jednostavno društvo s ograničenom odgovornošću za trgovinu i usluge, OIB 46947913085, Trpinjska cesta 97 ,32000 Vukovar</item>
    </izvorni_sadrzaj>
    <derivirana_varijabla naziv="DomainObject.Predmet.SudioniciListAdressOIB_1">
      <item>FINA RC OSIJEK, OIB 85821130368</item>
      <item>SEKA jednostavno društvo s ograničenom odgovornošću za trgovinu i usluge, OIB 46947913085, Trpinjska cesta 97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46947913085</item>
    </izvorni_sadrzaj>
    <derivirana_varijabla naziv="DomainObject.Predmet.SudioniciListNazivOIB_1">
      <item>, OIB 85821130368</item>
      <item>, OIB 46947913085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1985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2016-11-21T09:28:00Z</dcterms:created>
  <dc:creator>Snježana Andrijanić</dc:creator>
  <cp:lastModifiedBy>Snježana Andrijanić</cp:lastModifiedBy>
  <cp:lastPrinted>2016-11-21T09:27:00Z</cp:lastPrinted>
  <dcterms:modified xmlns:xsi="http://www.w3.org/2001/XMLSchema-instance" xsi:type="dcterms:W3CDTF">2016-11-21T09:28:00Z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