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94f3" w14:paraId="62994f3" w:rsidRDefault="00B262BB" w:rsidP="00B262BB" w:rsidR="00B262BB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356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163</w:t>
      </w:r>
      <w:proofErr w:type="spellEnd"/>
    </w:p>
    <w:p w:rsidRDefault="00B262BB" w:rsidP="00B262BB" w:rsidR="00B262BB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62BB" w:rsidP="00B262BB" w:rsidR="00B262BB" w:rsidRPr="00D21A2C"/>
    <w:p w:rsidRDefault="00B262BB" w:rsidP="00B262BB" w:rsidR="00B262B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262BB" w:rsidP="00B262BB" w:rsidR="00B262B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B262BB" w:rsidP="00B262BB" w:rsidR="00B262BB" w:rsidRPr="003E6C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262BB" w:rsidP="00B262BB" w:rsidR="00B262BB" w:rsidRPr="005E05E5">
      <w:pPr>
        <w:pStyle w:val="Tijeloteksta"/>
        <w:jc w:val="right"/>
      </w:pPr>
    </w:p>
    <w:p w:rsidRDefault="00B262BB" w:rsidP="00B262BB" w:rsidR="00B262BB">
      <w:pPr>
        <w:pStyle w:val="Tijeloteksta"/>
        <w:ind w:left="360"/>
        <w:jc w:val="center"/>
        <w:rPr>
          <w:bCs/>
        </w:rPr>
      </w:pPr>
      <w:r>
        <w:rPr>
          <w:bCs/>
        </w:rPr>
        <w:t>R E P U B L I K A   H R V A T S K A</w:t>
      </w:r>
    </w:p>
    <w:p w:rsidRDefault="00B262BB" w:rsidP="00B262BB" w:rsidR="00B262BB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B262BB" w:rsidP="00B262BB" w:rsidR="00B262BB">
      <w:pPr>
        <w:pStyle w:val="Tijeloteksta"/>
        <w:ind w:left="360"/>
        <w:jc w:val="center"/>
        <w:rPr>
          <w:b/>
          <w:bCs/>
        </w:rPr>
      </w:pPr>
    </w:p>
    <w:p w:rsidRDefault="00B262BB" w:rsidP="00B262BB" w:rsidR="00B262BB">
      <w:pPr>
        <w:pStyle w:val="Tijeloteksta"/>
        <w:rPr>
          <w:b/>
          <w:bCs/>
        </w:rPr>
      </w:pPr>
    </w:p>
    <w:p w:rsidRDefault="00B262BB" w:rsidP="00B262BB" w:rsidR="00B262BB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nad dužnikom  PRERADA DRVETA d.d. u stečaju, Darda, Bana Josipa Jelačića </w:t>
      </w:r>
      <w:proofErr w:type="spellStart"/>
      <w:r>
        <w:t>93</w:t>
      </w:r>
      <w:proofErr w:type="spellEnd"/>
      <w:r>
        <w:t xml:space="preserve">/b,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030026097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57863490011</w:t>
      </w:r>
      <w:proofErr w:type="spellEnd"/>
      <w:r w:rsidRPr="00084FF3">
        <w:t>,</w:t>
      </w:r>
      <w:r>
        <w:t xml:space="preserve">  dana </w:t>
      </w:r>
      <w:proofErr w:type="spellStart"/>
      <w:r w:rsidR="00200799">
        <w:t>10</w:t>
      </w:r>
      <w:proofErr w:type="spellEnd"/>
      <w:r>
        <w:t xml:space="preserve">. listopada </w:t>
      </w:r>
      <w:proofErr w:type="spellStart"/>
      <w:r>
        <w:t>2017</w:t>
      </w:r>
      <w:proofErr w:type="spellEnd"/>
      <w:r>
        <w:t xml:space="preserve">.        </w:t>
      </w:r>
    </w:p>
    <w:p w:rsidRDefault="00B262BB" w:rsidP="00B262BB" w:rsidR="00B262BB">
      <w:pPr>
        <w:ind w:firstLine="708"/>
        <w:jc w:val="both"/>
      </w:pPr>
    </w:p>
    <w:p w:rsidRDefault="00B262BB" w:rsidP="00B262BB" w:rsidR="00B262BB">
      <w:pPr>
        <w:jc w:val="both"/>
      </w:pPr>
    </w:p>
    <w:p w:rsidRDefault="00B262BB" w:rsidP="00B262BB" w:rsidR="00B262BB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235059" w:rsidP="00235059" w:rsidR="00235059">
      <w:pPr>
        <w:rPr>
          <w:b/>
        </w:rPr>
      </w:pPr>
    </w:p>
    <w:p w:rsidRDefault="00267560" w:rsidP="00235059" w:rsidR="00267560">
      <w:pPr>
        <w:rPr>
          <w:b/>
        </w:rPr>
      </w:pPr>
    </w:p>
    <w:p w:rsidRDefault="00B77EFB" w:rsidP="00B77EFB" w:rsidR="00446AA2">
      <w:pPr>
        <w:numPr>
          <w:ilvl w:val="0"/>
          <w:numId w:val="4"/>
        </w:numPr>
        <w:jc w:val="both"/>
      </w:pPr>
      <w:r>
        <w:t>Stečajno</w:t>
      </w:r>
      <w:r w:rsidR="00B262BB">
        <w:t>m</w:t>
      </w:r>
      <w:r w:rsidR="008A5959">
        <w:t xml:space="preserve"> upravitel</w:t>
      </w:r>
      <w:r w:rsidR="00B262BB">
        <w:t>ju</w:t>
      </w:r>
      <w:r w:rsidR="008A5959">
        <w:t xml:space="preserve"> </w:t>
      </w:r>
      <w:r w:rsidR="00B262BB">
        <w:t xml:space="preserve">Dragutinu Romić dipl. iur. iz Čepina, Papuka </w:t>
      </w:r>
      <w:proofErr w:type="spellStart"/>
      <w:r w:rsidR="00B262BB">
        <w:t>38</w:t>
      </w:r>
      <w:proofErr w:type="spellEnd"/>
      <w:r w:rsidR="00B262BB">
        <w:t xml:space="preserve">, </w:t>
      </w:r>
      <w:proofErr w:type="spellStart"/>
      <w:r w:rsidR="00B262BB">
        <w:t>OIB</w:t>
      </w:r>
      <w:proofErr w:type="spellEnd"/>
      <w:r w:rsidR="00B262BB">
        <w:t xml:space="preserve"> </w:t>
      </w:r>
      <w:proofErr w:type="spellStart"/>
      <w:r w:rsidR="00B262BB">
        <w:t>07423571519</w:t>
      </w:r>
      <w:proofErr w:type="spellEnd"/>
      <w:r>
        <w:t xml:space="preserve">, </w:t>
      </w:r>
      <w:r w:rsidR="00446AA2">
        <w:t>odobrava se</w:t>
      </w:r>
      <w:r w:rsidR="0031352A">
        <w:t xml:space="preserve"> konačna</w:t>
      </w:r>
      <w:r w:rsidR="00446AA2">
        <w:t xml:space="preserve"> neto nagrada za obnašanje dužnosti stečajnog upravitelja do </w:t>
      </w:r>
      <w:proofErr w:type="spellStart"/>
      <w:r w:rsidR="00793F3E">
        <w:t>19</w:t>
      </w:r>
      <w:proofErr w:type="spellEnd"/>
      <w:r w:rsidR="00793F3E">
        <w:t xml:space="preserve">. ožujka </w:t>
      </w:r>
      <w:proofErr w:type="spellStart"/>
      <w:r w:rsidR="00793F3E">
        <w:t>2015</w:t>
      </w:r>
      <w:proofErr w:type="spellEnd"/>
      <w:r w:rsidR="00793F3E">
        <w:t>. godine</w:t>
      </w:r>
      <w:r w:rsidR="001D1184">
        <w:t>,</w:t>
      </w:r>
      <w:r w:rsidR="00793F3E">
        <w:t xml:space="preserve"> prema  Uredbi </w:t>
      </w:r>
      <w:r w:rsidR="00446AA2">
        <w:t xml:space="preserve">o kriterijima i načinu obračuna i plaćanja nagrade stečajnim upraviteljima (Narodne novine </w:t>
      </w:r>
      <w:proofErr w:type="spellStart"/>
      <w:r w:rsidR="00446AA2">
        <w:t>1</w:t>
      </w:r>
      <w:r w:rsidR="00793F3E">
        <w:t>89</w:t>
      </w:r>
      <w:proofErr w:type="spellEnd"/>
      <w:r w:rsidR="00793F3E">
        <w:t>/</w:t>
      </w:r>
      <w:proofErr w:type="spellStart"/>
      <w:r w:rsidR="00793F3E">
        <w:t>03</w:t>
      </w:r>
      <w:proofErr w:type="spellEnd"/>
      <w:r w:rsidR="00793F3E">
        <w:t>)</w:t>
      </w:r>
      <w:r w:rsidR="001D1184">
        <w:t>,</w:t>
      </w:r>
      <w:r w:rsidR="00793F3E">
        <w:t xml:space="preserve"> do stupanja na snagu</w:t>
      </w:r>
      <w:r w:rsidR="001D1184">
        <w:t xml:space="preserve"> Uredbe o kriterijima i načinu obračuna i plaćanja nagrade stečajnim upraviteljima (Narodne novine </w:t>
      </w:r>
      <w:proofErr w:type="spellStart"/>
      <w:r w:rsidR="001D1184">
        <w:t>105</w:t>
      </w:r>
      <w:proofErr w:type="spellEnd"/>
      <w:r w:rsidR="001D1184">
        <w:t>/</w:t>
      </w:r>
      <w:proofErr w:type="spellStart"/>
      <w:r w:rsidR="001D1184">
        <w:t>15</w:t>
      </w:r>
      <w:proofErr w:type="spellEnd"/>
      <w:r w:rsidR="001D1184">
        <w:t>),</w:t>
      </w:r>
      <w:r w:rsidR="00446AA2">
        <w:t xml:space="preserve"> u neto iznosu od </w:t>
      </w:r>
      <w:proofErr w:type="spellStart"/>
      <w:r w:rsidR="001D1184">
        <w:t>74.777</w:t>
      </w:r>
      <w:proofErr w:type="spellEnd"/>
      <w:r w:rsidR="001D1184">
        <w:t>,</w:t>
      </w:r>
      <w:proofErr w:type="spellStart"/>
      <w:r w:rsidR="001D1184">
        <w:t>28</w:t>
      </w:r>
      <w:proofErr w:type="spellEnd"/>
      <w:r w:rsidR="00A1272B">
        <w:t xml:space="preserve"> kn.</w:t>
      </w:r>
    </w:p>
    <w:p w:rsidRDefault="001D1184" w:rsidP="00B77EFB" w:rsidR="00446AA2">
      <w:pPr>
        <w:numPr>
          <w:ilvl w:val="0"/>
          <w:numId w:val="4"/>
        </w:numPr>
        <w:jc w:val="both"/>
      </w:pPr>
      <w:r>
        <w:t>Stečajnom</w:t>
      </w:r>
      <w:r w:rsidR="00793F3E">
        <w:t xml:space="preserve"> upravitelju</w:t>
      </w:r>
      <w:r w:rsidR="00E44264">
        <w:t xml:space="preserve"> </w:t>
      </w:r>
      <w:r w:rsidR="00793F3E">
        <w:t xml:space="preserve">Tihomiru </w:t>
      </w:r>
      <w:r w:rsidR="00B262BB">
        <w:t>Zec odvjetnik</w:t>
      </w:r>
      <w:r w:rsidR="00793F3E">
        <w:t>u</w:t>
      </w:r>
      <w:r w:rsidR="00B262BB">
        <w:t xml:space="preserve"> iz Osijeka, kardinala A. Stepinca 4, </w:t>
      </w:r>
      <w:proofErr w:type="spellStart"/>
      <w:r w:rsidR="00B262BB">
        <w:t>OIB</w:t>
      </w:r>
      <w:proofErr w:type="spellEnd"/>
      <w:r w:rsidR="00B262BB">
        <w:t xml:space="preserve"> </w:t>
      </w:r>
      <w:proofErr w:type="spellStart"/>
      <w:r w:rsidR="00B262BB">
        <w:t>80723087237</w:t>
      </w:r>
      <w:proofErr w:type="spellEnd"/>
      <w:r w:rsidR="00537D96">
        <w:t>, odobrava se konačna</w:t>
      </w:r>
      <w:r w:rsidR="00446AA2">
        <w:t xml:space="preserve"> nagrada za obnašanje dužnosti stečajnog upravitelja </w:t>
      </w:r>
      <w:r>
        <w:t xml:space="preserve">od </w:t>
      </w:r>
      <w:proofErr w:type="spellStart"/>
      <w:r>
        <w:t>19</w:t>
      </w:r>
      <w:proofErr w:type="spellEnd"/>
      <w:r>
        <w:t xml:space="preserve">. ožujka </w:t>
      </w:r>
      <w:proofErr w:type="spellStart"/>
      <w:r>
        <w:t>2015</w:t>
      </w:r>
      <w:proofErr w:type="spellEnd"/>
      <w:r>
        <w:t>. godine, prema Uredbi</w:t>
      </w:r>
      <w:r w:rsidR="00446AA2">
        <w:t xml:space="preserve"> o kriterijima i načinu obračuna i plaćanja nagrade stečajnim upraviteljima  (Narodne novine </w:t>
      </w:r>
      <w:proofErr w:type="spellStart"/>
      <w:r w:rsidR="00446AA2">
        <w:t>105</w:t>
      </w:r>
      <w:proofErr w:type="spellEnd"/>
      <w:r w:rsidR="00446AA2">
        <w:t>/</w:t>
      </w:r>
      <w:proofErr w:type="spellStart"/>
      <w:r w:rsidR="00446AA2">
        <w:t>15</w:t>
      </w:r>
      <w:proofErr w:type="spellEnd"/>
      <w:r w:rsidR="00446AA2">
        <w:t>) u iznosu od</w:t>
      </w:r>
      <w:r w:rsidR="00E44264">
        <w:t xml:space="preserve"> </w:t>
      </w:r>
      <w:proofErr w:type="spellStart"/>
      <w:r>
        <w:t>204.383</w:t>
      </w:r>
      <w:proofErr w:type="spellEnd"/>
      <w:r>
        <w:t>,</w:t>
      </w:r>
      <w:proofErr w:type="spellStart"/>
      <w:r>
        <w:t>02</w:t>
      </w:r>
      <w:proofErr w:type="spellEnd"/>
      <w:r>
        <w:t xml:space="preserve"> kn </w:t>
      </w:r>
      <w:r w:rsidR="00E44264">
        <w:t xml:space="preserve"> bruto.</w:t>
      </w:r>
    </w:p>
    <w:p w:rsidRDefault="00A1272B" w:rsidP="00446AA2" w:rsidR="00A1272B">
      <w:pPr>
        <w:numPr>
          <w:ilvl w:val="0"/>
          <w:numId w:val="4"/>
        </w:numPr>
        <w:jc w:val="both"/>
      </w:pPr>
      <w:r>
        <w:t>Stečajno</w:t>
      </w:r>
      <w:r w:rsidR="001D1184">
        <w:t>m upravitelju Tihomiru Zec odvjetniku iz Osijeka</w:t>
      </w:r>
      <w:r w:rsidR="00F85ECA">
        <w:t xml:space="preserve">, kardinala A. Stepinca 4, </w:t>
      </w:r>
      <w:proofErr w:type="spellStart"/>
      <w:r w:rsidR="00F85ECA">
        <w:t>OIB</w:t>
      </w:r>
      <w:proofErr w:type="spellEnd"/>
      <w:r w:rsidR="00F85ECA">
        <w:t xml:space="preserve"> </w:t>
      </w:r>
      <w:proofErr w:type="spellStart"/>
      <w:r w:rsidR="00F85ECA">
        <w:t>80723087237</w:t>
      </w:r>
      <w:proofErr w:type="spellEnd"/>
      <w:r w:rsidR="00F85ECA">
        <w:t>,</w:t>
      </w:r>
      <w:r w:rsidR="001D1184">
        <w:t xml:space="preserve"> odob</w:t>
      </w:r>
      <w:r>
        <w:t xml:space="preserve">rava se naknada troškova u iznosu od </w:t>
      </w:r>
      <w:proofErr w:type="spellStart"/>
      <w:r w:rsidR="001D1184">
        <w:t>5.968</w:t>
      </w:r>
      <w:proofErr w:type="spellEnd"/>
      <w:r w:rsidR="001D1184">
        <w:t>,</w:t>
      </w:r>
      <w:proofErr w:type="spellStart"/>
      <w:r w:rsidR="001D1184">
        <w:t>00</w:t>
      </w:r>
      <w:proofErr w:type="spellEnd"/>
      <w:r w:rsidR="001D1184">
        <w:t xml:space="preserve"> </w:t>
      </w:r>
      <w:r>
        <w:t xml:space="preserve"> kn neto.</w:t>
      </w:r>
    </w:p>
    <w:p w:rsidRDefault="00E44264" w:rsidP="00446AA2" w:rsidR="00B77EFB">
      <w:pPr>
        <w:numPr>
          <w:ilvl w:val="0"/>
          <w:numId w:val="4"/>
        </w:numPr>
        <w:jc w:val="both"/>
      </w:pPr>
      <w:r>
        <w:t>Dozvoljava se</w:t>
      </w:r>
      <w:r w:rsidR="00EF49BD">
        <w:t xml:space="preserve"> novoimenovanom stečajnom upravitelju Tihomiru Zec odvjetniku iz Osijeka, da</w:t>
      </w:r>
      <w:r>
        <w:t xml:space="preserve"> na</w:t>
      </w:r>
      <w:r w:rsidR="00446AA2">
        <w:t>kon pravomoćnost</w:t>
      </w:r>
      <w:r w:rsidR="00EF49BD">
        <w:t xml:space="preserve">i </w:t>
      </w:r>
      <w:r w:rsidR="000154B2">
        <w:t>rješenja</w:t>
      </w:r>
      <w:r w:rsidR="00A1272B">
        <w:t xml:space="preserve">, iznose iz točke 1., 2. i </w:t>
      </w:r>
      <w:r w:rsidR="000154B2">
        <w:t xml:space="preserve"> 3</w:t>
      </w:r>
      <w:r w:rsidR="00446AA2">
        <w:t>. izreke ovog rješenja</w:t>
      </w:r>
      <w:r w:rsidR="00A1272B">
        <w:t xml:space="preserve"> isplati </w:t>
      </w:r>
      <w:r w:rsidR="00446AA2">
        <w:t xml:space="preserve">s žiro računa stečajnog dužnika. 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235059" w:rsidP="00B77EFB" w:rsidR="00235059">
      <w:pPr>
        <w:jc w:val="both"/>
      </w:pPr>
    </w:p>
    <w:p w:rsidRDefault="00267560" w:rsidP="00B77EFB" w:rsidR="00267560">
      <w:pPr>
        <w:jc w:val="both"/>
      </w:pPr>
    </w:p>
    <w:p w:rsidRDefault="00B77EFB" w:rsidP="00F52E46" w:rsidR="00267560">
      <w:pPr>
        <w:jc w:val="both"/>
      </w:pPr>
      <w:r>
        <w:tab/>
      </w:r>
      <w:r w:rsidR="00446AA2">
        <w:t>Rješenjem ovog suda St-</w:t>
      </w:r>
      <w:proofErr w:type="spellStart"/>
      <w:r w:rsidR="00860A40">
        <w:t>356</w:t>
      </w:r>
      <w:proofErr w:type="spellEnd"/>
      <w:r w:rsidR="00860A40">
        <w:t>/</w:t>
      </w:r>
      <w:proofErr w:type="spellStart"/>
      <w:r w:rsidR="00860A40">
        <w:t>12</w:t>
      </w:r>
      <w:proofErr w:type="spellEnd"/>
      <w:r w:rsidR="00860A40">
        <w:t xml:space="preserve">-8 od </w:t>
      </w:r>
      <w:proofErr w:type="spellStart"/>
      <w:r w:rsidR="00860A40">
        <w:t>31</w:t>
      </w:r>
      <w:proofErr w:type="spellEnd"/>
      <w:r w:rsidR="00860A40">
        <w:t xml:space="preserve">. siječnja </w:t>
      </w:r>
      <w:proofErr w:type="spellStart"/>
      <w:r w:rsidR="00860A40">
        <w:t>2013</w:t>
      </w:r>
      <w:proofErr w:type="spellEnd"/>
      <w:r w:rsidR="002E720D">
        <w:t>.</w:t>
      </w:r>
      <w:r w:rsidR="00446AA2">
        <w:t xml:space="preserve"> godine otvoren je stečajni postupak nad dužnikom </w:t>
      </w:r>
      <w:r w:rsidR="00B262BB">
        <w:t xml:space="preserve">PRERADA DRVETA d.d. u stečaju, Darda, Bana Josipa Jelačića </w:t>
      </w:r>
      <w:proofErr w:type="spellStart"/>
      <w:r w:rsidR="00B262BB">
        <w:t>93</w:t>
      </w:r>
      <w:proofErr w:type="spellEnd"/>
      <w:r w:rsidR="00B262BB">
        <w:t>/b</w:t>
      </w:r>
      <w:r w:rsidR="002E720D">
        <w:t xml:space="preserve">, </w:t>
      </w:r>
      <w:r w:rsidR="00DC5568">
        <w:t>a za stečajnog upr</w:t>
      </w:r>
      <w:r w:rsidR="00860A40">
        <w:t>avitelja imenovan je Dragutin Romić dipl. iur. iz Čepina.</w:t>
      </w:r>
    </w:p>
    <w:p w:rsidRDefault="00860A40" w:rsidP="00F52E46" w:rsidR="00860A40">
      <w:pPr>
        <w:jc w:val="both"/>
      </w:pPr>
    </w:p>
    <w:p w:rsidRDefault="00317055" w:rsidP="00317055" w:rsidR="00317055">
      <w:pPr>
        <w:jc w:val="center"/>
      </w:pPr>
      <w:r>
        <w:lastRenderedPageBreak/>
        <w:t>2</w:t>
      </w:r>
    </w:p>
    <w:p w:rsidRDefault="00317055" w:rsidP="00317055" w:rsidR="00317055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356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163</w:t>
      </w:r>
      <w:proofErr w:type="spellEnd"/>
    </w:p>
    <w:p w:rsidRDefault="00317055" w:rsidP="00317055" w:rsidR="00317055">
      <w:pPr>
        <w:jc w:val="center"/>
      </w:pPr>
    </w:p>
    <w:p w:rsidRDefault="00317055" w:rsidP="00317055" w:rsidR="00317055">
      <w:pPr>
        <w:jc w:val="center"/>
      </w:pPr>
    </w:p>
    <w:p w:rsidRDefault="00317055" w:rsidP="00317055" w:rsidR="00317055">
      <w:pPr>
        <w:jc w:val="center"/>
      </w:pPr>
    </w:p>
    <w:p w:rsidRDefault="00860A40" w:rsidP="00F52E46" w:rsidR="00860A40">
      <w:pPr>
        <w:jc w:val="both"/>
      </w:pPr>
      <w:r>
        <w:tab/>
        <w:t>Rješenjem ovog suda St-</w:t>
      </w:r>
      <w:proofErr w:type="spellStart"/>
      <w:r>
        <w:t>356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54</w:t>
      </w:r>
      <w:proofErr w:type="spellEnd"/>
      <w:r>
        <w:t xml:space="preserve"> od </w:t>
      </w:r>
      <w:proofErr w:type="spellStart"/>
      <w:r>
        <w:t>19</w:t>
      </w:r>
      <w:proofErr w:type="spellEnd"/>
      <w:r>
        <w:t xml:space="preserve">. ožujka </w:t>
      </w:r>
      <w:proofErr w:type="spellStart"/>
      <w:r>
        <w:t>2015</w:t>
      </w:r>
      <w:proofErr w:type="spellEnd"/>
      <w:r>
        <w:t xml:space="preserve">. godine stečajni upravitelj Dragutin Romić razriješen je dužnosti stečajnog upravitelja, u stečajnom postupku na dužnikom, na osobni zahtjev, a za novog stečajnog upravitelja imenovan je Tihomir Zec odvjetnik iz Osijeka. </w:t>
      </w:r>
    </w:p>
    <w:p w:rsidRDefault="00860A40" w:rsidP="00F52E46" w:rsidR="00860A40">
      <w:pPr>
        <w:jc w:val="both"/>
      </w:pPr>
    </w:p>
    <w:p w:rsidRDefault="00860A40" w:rsidP="00357FEE" w:rsidR="00042DCD">
      <w:pPr>
        <w:jc w:val="both"/>
      </w:pPr>
      <w:r>
        <w:tab/>
        <w:t>Novoimenovani stečajni upravitelj dužnika</w:t>
      </w:r>
      <w:r w:rsidR="00357FEE">
        <w:t xml:space="preserve"> svojim podneskom od </w:t>
      </w:r>
      <w:proofErr w:type="spellStart"/>
      <w:r w:rsidR="00357FEE">
        <w:t>20</w:t>
      </w:r>
      <w:proofErr w:type="spellEnd"/>
      <w:r w:rsidR="00357FEE">
        <w:t xml:space="preserve">. lipnja </w:t>
      </w:r>
      <w:proofErr w:type="spellStart"/>
      <w:r w:rsidR="00357FEE">
        <w:t>2017</w:t>
      </w:r>
      <w:proofErr w:type="spellEnd"/>
      <w:r w:rsidR="00357FEE">
        <w:t xml:space="preserve">. godine, </w:t>
      </w:r>
      <w:r w:rsidR="00042DCD">
        <w:t xml:space="preserve">budući je unovčena stečajna masa dužnika u ukupnom iznosu od </w:t>
      </w:r>
      <w:r w:rsidR="00357FEE">
        <w:t>4.826.571,</w:t>
      </w:r>
      <w:proofErr w:type="spellStart"/>
      <w:r w:rsidR="00357FEE">
        <w:t>73</w:t>
      </w:r>
      <w:proofErr w:type="spellEnd"/>
      <w:r w:rsidR="002E720D">
        <w:t xml:space="preserve"> </w:t>
      </w:r>
      <w:r w:rsidR="000154B2">
        <w:t xml:space="preserve"> kn, predloži</w:t>
      </w:r>
      <w:r w:rsidR="00357FEE">
        <w:t xml:space="preserve">o je da mu </w:t>
      </w:r>
      <w:r w:rsidR="000154B2">
        <w:t>s</w:t>
      </w:r>
      <w:r w:rsidR="00042DCD">
        <w:t>e odredi konačna nagrada.</w:t>
      </w:r>
      <w:r w:rsidR="00357FEE">
        <w:t xml:space="preserve"> U istom podnesku navodi da je dio imovine unovčen od strane ranijeg stečajnog upravitelja Dragutina Romić</w:t>
      </w:r>
      <w:r w:rsidR="008E739A">
        <w:t>,</w:t>
      </w:r>
      <w:r w:rsidR="00357FEE">
        <w:t xml:space="preserve"> prije stupanja na snagu Uredbe o kriterijima i načinu obračuna i plaćanja nagrade stečajnim upraviteljima  (Narodne novine </w:t>
      </w:r>
      <w:proofErr w:type="spellStart"/>
      <w:r w:rsidR="00357FEE">
        <w:t>105</w:t>
      </w:r>
      <w:proofErr w:type="spellEnd"/>
      <w:r w:rsidR="00357FEE">
        <w:t>/</w:t>
      </w:r>
      <w:proofErr w:type="spellStart"/>
      <w:r w:rsidR="00357FEE">
        <w:t>15</w:t>
      </w:r>
      <w:proofErr w:type="spellEnd"/>
      <w:r w:rsidR="00357FEE">
        <w:t>),</w:t>
      </w:r>
      <w:r w:rsidR="008E739A">
        <w:t xml:space="preserve"> i to u iznosu o</w:t>
      </w:r>
      <w:r w:rsidR="00B07F69">
        <w:t>d 2.144.716,</w:t>
      </w:r>
      <w:proofErr w:type="spellStart"/>
      <w:r w:rsidR="00B07F69">
        <w:t>00</w:t>
      </w:r>
      <w:proofErr w:type="spellEnd"/>
      <w:r w:rsidR="00B07F69">
        <w:t xml:space="preserve"> kn, dok je i</w:t>
      </w:r>
      <w:r w:rsidR="008E739A">
        <w:t>movin</w:t>
      </w:r>
      <w:r w:rsidR="00B07F69">
        <w:t>u</w:t>
      </w:r>
      <w:r w:rsidR="008E739A">
        <w:t xml:space="preserve"> u iznosu od 2.68</w:t>
      </w:r>
      <w:r w:rsidR="00B07F69">
        <w:t>1.855,</w:t>
      </w:r>
      <w:proofErr w:type="spellStart"/>
      <w:r w:rsidR="00B07F69">
        <w:t>73</w:t>
      </w:r>
      <w:proofErr w:type="spellEnd"/>
      <w:r w:rsidR="00B07F69">
        <w:t xml:space="preserve"> kn unovčio osobno on, kao novoimenovani stečajni upravitelj, nakon </w:t>
      </w:r>
      <w:r w:rsidR="008E739A">
        <w:t xml:space="preserve">stupanja na snagu Uredbe o kriterijima i načinu obračuna i plaćanja nagrade stečajnim upraviteljima  (Narodne novine </w:t>
      </w:r>
      <w:proofErr w:type="spellStart"/>
      <w:r w:rsidR="008E739A">
        <w:t>105</w:t>
      </w:r>
      <w:proofErr w:type="spellEnd"/>
      <w:r w:rsidR="008E739A">
        <w:t>/</w:t>
      </w:r>
      <w:proofErr w:type="spellStart"/>
      <w:r w:rsidR="008E739A">
        <w:t>15</w:t>
      </w:r>
      <w:proofErr w:type="spellEnd"/>
      <w:r w:rsidR="008E739A">
        <w:t>)</w:t>
      </w:r>
      <w:r w:rsidR="00B07F69">
        <w:t>.</w:t>
      </w:r>
    </w:p>
    <w:p w:rsidRDefault="002E720D" w:rsidP="00860A40" w:rsidR="002E720D">
      <w:pPr>
        <w:jc w:val="both"/>
      </w:pPr>
    </w:p>
    <w:p w:rsidRDefault="00B07F69" w:rsidP="00042DCD" w:rsidR="002E720D">
      <w:pPr>
        <w:ind w:firstLine="708"/>
        <w:jc w:val="both"/>
      </w:pPr>
      <w:r>
        <w:t>Također, stečajni upravitelj</w:t>
      </w:r>
      <w:r w:rsidR="002E720D">
        <w:t xml:space="preserve"> je podnes</w:t>
      </w:r>
      <w:r>
        <w:t xml:space="preserve">kom od </w:t>
      </w:r>
      <w:proofErr w:type="spellStart"/>
      <w:r>
        <w:t>20</w:t>
      </w:r>
      <w:proofErr w:type="spellEnd"/>
      <w:r>
        <w:t xml:space="preserve">. lipnja </w:t>
      </w:r>
      <w:proofErr w:type="spellStart"/>
      <w:r>
        <w:t>2017</w:t>
      </w:r>
      <w:proofErr w:type="spellEnd"/>
      <w:r>
        <w:t>. zatražio</w:t>
      </w:r>
      <w:r w:rsidR="002E720D">
        <w:t xml:space="preserve"> naknadu troškova korištenja osobnog automobila</w:t>
      </w:r>
      <w:r w:rsidR="00410A69">
        <w:t>,</w:t>
      </w:r>
      <w:r w:rsidR="002E720D">
        <w:t xml:space="preserve"> za potrebe vođenja stečajnog postupka</w:t>
      </w:r>
      <w:r w:rsidR="00410A69">
        <w:t xml:space="preserve">, nastalih tijekom </w:t>
      </w:r>
      <w:proofErr w:type="spellStart"/>
      <w:r w:rsidR="00410A69">
        <w:t>2015</w:t>
      </w:r>
      <w:proofErr w:type="spellEnd"/>
      <w:r w:rsidR="00410A69">
        <w:t xml:space="preserve">., </w:t>
      </w:r>
      <w:proofErr w:type="spellStart"/>
      <w:r w:rsidR="00410A69">
        <w:t>2016</w:t>
      </w:r>
      <w:proofErr w:type="spellEnd"/>
      <w:r w:rsidR="00410A69">
        <w:t xml:space="preserve">. i </w:t>
      </w:r>
      <w:proofErr w:type="spellStart"/>
      <w:r w:rsidR="00410A69">
        <w:t>2017</w:t>
      </w:r>
      <w:proofErr w:type="spellEnd"/>
      <w:r w:rsidR="00410A69">
        <w:t xml:space="preserve">. godine. </w:t>
      </w:r>
      <w:r w:rsidR="002E720D">
        <w:t xml:space="preserve"> </w:t>
      </w:r>
    </w:p>
    <w:p w:rsidRDefault="00A4676F" w:rsidP="005200ED" w:rsidR="00A4676F">
      <w:pPr>
        <w:jc w:val="center"/>
      </w:pPr>
    </w:p>
    <w:p w:rsidRDefault="00042DCD" w:rsidP="00042DCD" w:rsidR="00B77EFB">
      <w:pPr>
        <w:ind w:firstLine="708"/>
        <w:jc w:val="both"/>
      </w:pPr>
      <w:r>
        <w:t xml:space="preserve">Uvidom u spis i dokumente u </w:t>
      </w:r>
      <w:r w:rsidR="00410A69">
        <w:t>spisu, kao i prijedlog stečajnog upravitelja</w:t>
      </w:r>
      <w:r w:rsidR="000154B2">
        <w:t>,</w:t>
      </w:r>
      <w:r>
        <w:t xml:space="preserve"> utvrđeno je da je u ovom stečajnom postupku unovčena stečajna masa u ukupnom iznosu od </w:t>
      </w:r>
      <w:r w:rsidR="00410A69">
        <w:t>4.826.571,</w:t>
      </w:r>
      <w:proofErr w:type="spellStart"/>
      <w:r w:rsidR="00410A69">
        <w:t>73</w:t>
      </w:r>
      <w:proofErr w:type="spellEnd"/>
      <w:r>
        <w:t xml:space="preserve"> kn i to u iznosu od </w:t>
      </w:r>
      <w:r w:rsidR="00410A69">
        <w:t>2.144.716,</w:t>
      </w:r>
      <w:proofErr w:type="spellStart"/>
      <w:r w:rsidR="00410A69">
        <w:t>00</w:t>
      </w:r>
      <w:proofErr w:type="spellEnd"/>
      <w:r w:rsidR="00C07E36">
        <w:t xml:space="preserve"> </w:t>
      </w:r>
      <w:r w:rsidR="00C219B4">
        <w:t xml:space="preserve"> </w:t>
      </w:r>
      <w:r w:rsidR="00DC5568">
        <w:t>kn (</w:t>
      </w:r>
      <w:proofErr w:type="spellStart"/>
      <w:r w:rsidR="00410A69">
        <w:t>44</w:t>
      </w:r>
      <w:proofErr w:type="spellEnd"/>
      <w:r w:rsidR="00410A69">
        <w:t>,</w:t>
      </w:r>
      <w:proofErr w:type="spellStart"/>
      <w:r w:rsidR="00410A69">
        <w:t>44</w:t>
      </w:r>
      <w:proofErr w:type="spellEnd"/>
      <w:r>
        <w:t xml:space="preserve"> % od ukupne stečajne mase) prije stupanja na snagu Uredbe o kriterijima i načinu obračuna i plaćanja nagrade stečajnim upraviteljima 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</w:t>
      </w:r>
      <w:r w:rsidR="00317055">
        <w:t xml:space="preserve"> </w:t>
      </w:r>
      <w:r w:rsidR="00E14E3F">
        <w:t>od strane ranijeg stečajnog upravitelja Dragutina Romić</w:t>
      </w:r>
      <w:r w:rsidR="00317055">
        <w:t xml:space="preserve">, </w:t>
      </w:r>
      <w:r w:rsidR="008C347A">
        <w:t>a u iznosu od</w:t>
      </w:r>
      <w:r w:rsidR="00891E65">
        <w:t xml:space="preserve"> </w:t>
      </w:r>
      <w:r w:rsidR="00410A69">
        <w:t>2.681.855,</w:t>
      </w:r>
      <w:proofErr w:type="spellStart"/>
      <w:r w:rsidR="00410A69">
        <w:t>73</w:t>
      </w:r>
      <w:proofErr w:type="spellEnd"/>
      <w:r w:rsidR="008C347A">
        <w:t xml:space="preserve"> kn (</w:t>
      </w:r>
      <w:proofErr w:type="spellStart"/>
      <w:r w:rsidR="00410A69">
        <w:t>55</w:t>
      </w:r>
      <w:proofErr w:type="spellEnd"/>
      <w:r w:rsidR="00410A69">
        <w:t>,</w:t>
      </w:r>
      <w:proofErr w:type="spellStart"/>
      <w:r w:rsidR="00410A69">
        <w:t>56</w:t>
      </w:r>
      <w:proofErr w:type="spellEnd"/>
      <w:r w:rsidR="008C347A">
        <w:t xml:space="preserve"> % od ukupne stečajne mase) nakon stu</w:t>
      </w:r>
      <w:r w:rsidR="00E14E3F">
        <w:t>panja na snagu predmetne Uredbe o kriterijima i načinu obračuna i plaćanja nagrade stečajnim upravit</w:t>
      </w:r>
      <w:r w:rsidR="00317055">
        <w:t xml:space="preserve">eljima  (Narodne novine </w:t>
      </w:r>
      <w:proofErr w:type="spellStart"/>
      <w:r w:rsidR="00317055">
        <w:t>105</w:t>
      </w:r>
      <w:proofErr w:type="spellEnd"/>
      <w:r w:rsidR="00317055">
        <w:t>/</w:t>
      </w:r>
      <w:proofErr w:type="spellStart"/>
      <w:r w:rsidR="00317055">
        <w:t>15</w:t>
      </w:r>
      <w:proofErr w:type="spellEnd"/>
      <w:r w:rsidR="00317055">
        <w:t>)</w:t>
      </w:r>
      <w:r w:rsidR="00E14E3F">
        <w:t xml:space="preserve"> od strane novoimenovanog stečajnog upravitelja Tihomira Zec.</w:t>
      </w:r>
    </w:p>
    <w:p w:rsidRDefault="00235059" w:rsidP="00B77EFB" w:rsidR="00235059">
      <w:pPr>
        <w:jc w:val="both"/>
      </w:pPr>
    </w:p>
    <w:p w:rsidRDefault="00B77EFB" w:rsidP="00B77EFB" w:rsidR="00B77EFB">
      <w:pPr>
        <w:jc w:val="both"/>
      </w:pPr>
      <w:r>
        <w:tab/>
      </w:r>
      <w:r w:rsidR="008C347A">
        <w:t xml:space="preserve">Člankom </w:t>
      </w:r>
      <w:proofErr w:type="spellStart"/>
      <w:r w:rsidR="008C347A">
        <w:t>16</w:t>
      </w:r>
      <w:proofErr w:type="spellEnd"/>
      <w:r w:rsidR="008C347A">
        <w:t xml:space="preserve">. Uredbe o kriterijima i načinu obračuna i plaćanja nagrade stečajnim upraviteljima  (Narodne novine </w:t>
      </w:r>
      <w:proofErr w:type="spellStart"/>
      <w:r w:rsidR="008C347A">
        <w:t>105</w:t>
      </w:r>
      <w:proofErr w:type="spellEnd"/>
      <w:r w:rsidR="008C347A">
        <w:t>/</w:t>
      </w:r>
      <w:proofErr w:type="spellStart"/>
      <w:r w:rsidR="008C347A">
        <w:t>15</w:t>
      </w:r>
      <w:proofErr w:type="spellEnd"/>
      <w:r w:rsidR="008C347A">
        <w:t>) u stavku 1.</w:t>
      </w:r>
      <w:r w:rsidR="00860E16">
        <w:t xml:space="preserve"> </w:t>
      </w:r>
      <w:r w:rsidR="008C347A">
        <w:t xml:space="preserve"> određeno</w:t>
      </w:r>
      <w:r w:rsidR="00860E16">
        <w:t xml:space="preserve"> </w:t>
      </w:r>
      <w:r w:rsidR="008C347A">
        <w:t xml:space="preserve"> je</w:t>
      </w:r>
      <w:r w:rsidR="00860E16">
        <w:t xml:space="preserve"> </w:t>
      </w:r>
      <w:r w:rsidR="008C347A">
        <w:t xml:space="preserve"> da </w:t>
      </w:r>
      <w:r w:rsidR="00860E16">
        <w:t xml:space="preserve"> </w:t>
      </w:r>
      <w:r w:rsidR="008C347A">
        <w:t xml:space="preserve">danom stupanja na snagu ove Uredbe prestaje važiti Uredbe o kriterijima i načinu obračuna i plaćanja nagrade stečajnim upraviteljima  (Narodne novine </w:t>
      </w:r>
      <w:proofErr w:type="spellStart"/>
      <w:r w:rsidR="008C347A">
        <w:t>189</w:t>
      </w:r>
      <w:proofErr w:type="spellEnd"/>
      <w:r w:rsidR="008C347A">
        <w:t>/</w:t>
      </w:r>
      <w:proofErr w:type="spellStart"/>
      <w:r w:rsidR="008C347A">
        <w:t>03</w:t>
      </w:r>
      <w:proofErr w:type="spellEnd"/>
      <w:r w:rsidR="008C347A">
        <w:t xml:space="preserve">). Stavkom 2. određeno je da za rad stečajnom upravitelju koji je obavljen do stupanja na snagu ove Uredbe obračunat će se nagrada po pravilima Uredbe o kriterijima i načinu obračuna i plaćanja nagrada stečajnim upraviteljima (Narodne novine </w:t>
      </w:r>
      <w:proofErr w:type="spellStart"/>
      <w:r w:rsidR="008C347A">
        <w:t>189</w:t>
      </w:r>
      <w:proofErr w:type="spellEnd"/>
      <w:r w:rsidR="008C347A">
        <w:t>/</w:t>
      </w:r>
      <w:proofErr w:type="spellStart"/>
      <w:r w:rsidR="008C347A">
        <w:t>03</w:t>
      </w:r>
      <w:proofErr w:type="spellEnd"/>
      <w:r w:rsidR="008C347A">
        <w:t>) pri čemu je sud dužan utvrditi postotak nagrade koja stečajnom upravitelju pripada prema pravilima te Uredbe, a stavkom 3. određeno je da za poslove obavljene nakon stupanja na snagu ove Uredbe, nagrada će se odrediti po njenim pravilima, vodeći računa o postotku namirenja iz stavka 2. ovog članka.</w:t>
      </w:r>
    </w:p>
    <w:p w:rsidRDefault="00537D96" w:rsidP="00B77EFB" w:rsidR="00537D96">
      <w:pPr>
        <w:jc w:val="both"/>
      </w:pPr>
    </w:p>
    <w:p w:rsidRDefault="00537D96" w:rsidP="00B77EFB" w:rsidR="00537D96">
      <w:pPr>
        <w:jc w:val="both"/>
      </w:pPr>
      <w:r>
        <w:tab/>
        <w:t xml:space="preserve">Člankom </w:t>
      </w:r>
      <w:proofErr w:type="spellStart"/>
      <w:r>
        <w:t>10</w:t>
      </w:r>
      <w:proofErr w:type="spellEnd"/>
      <w:r>
        <w:t xml:space="preserve">. Uredbe o kriterijima i načinu obračuna i plaćanja nagrade stečajnim upraviteljima 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 određeno je da ako dođe do promjene stečajnog upravitelja bez njegove odgovornosti, sud razriješenom stečajnom upravitelju može odrediti nagradu razmjerno obavljenim poslovima u stečajnom postupku. </w:t>
      </w:r>
    </w:p>
    <w:p w:rsidRDefault="00B77EFB" w:rsidP="00B77EFB" w:rsidR="00B77EFB">
      <w:pPr>
        <w:jc w:val="both"/>
      </w:pPr>
    </w:p>
    <w:p w:rsidRDefault="00317055" w:rsidP="00317055" w:rsidR="00317055">
      <w:pPr>
        <w:jc w:val="center"/>
      </w:pPr>
      <w:r>
        <w:lastRenderedPageBreak/>
        <w:t>3</w:t>
      </w:r>
    </w:p>
    <w:p w:rsidRDefault="00317055" w:rsidP="00317055" w:rsidR="00317055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356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163</w:t>
      </w:r>
      <w:proofErr w:type="spellEnd"/>
    </w:p>
    <w:p w:rsidRDefault="00317055" w:rsidP="00317055" w:rsidR="00317055">
      <w:pPr>
        <w:jc w:val="center"/>
      </w:pPr>
    </w:p>
    <w:p w:rsidRDefault="00317055" w:rsidP="00317055" w:rsidR="00317055">
      <w:pPr>
        <w:jc w:val="center"/>
      </w:pPr>
    </w:p>
    <w:p w:rsidRDefault="00317055" w:rsidP="00317055" w:rsidR="00317055">
      <w:pPr>
        <w:jc w:val="center"/>
      </w:pPr>
    </w:p>
    <w:p w:rsidRDefault="00B77EFB" w:rsidP="00E8255B" w:rsidR="00E8255B">
      <w:pPr>
        <w:jc w:val="both"/>
      </w:pPr>
      <w:r>
        <w:tab/>
      </w:r>
      <w:r w:rsidR="00F37ED2">
        <w:t>Budući</w:t>
      </w:r>
      <w:r w:rsidR="00E8255B">
        <w:t xml:space="preserve"> je člankom 4. Uredbe o kriterijima i načinu obračuna i plaćanja nagrade stečajnim upraviteljima  (Narodne novine </w:t>
      </w:r>
      <w:proofErr w:type="spellStart"/>
      <w:r w:rsidR="00E8255B">
        <w:t>189</w:t>
      </w:r>
      <w:proofErr w:type="spellEnd"/>
      <w:r w:rsidR="00E8255B">
        <w:t>/</w:t>
      </w:r>
      <w:proofErr w:type="spellStart"/>
      <w:r w:rsidR="00E8255B">
        <w:t>03</w:t>
      </w:r>
      <w:proofErr w:type="spellEnd"/>
      <w:r w:rsidR="00E8255B">
        <w:t>) određen način obračuna konačne nagrade stečajnom upravitelju temeljem kojega za vrijednost unovčene stečajne mase  u iznosu od 2.000.000,</w:t>
      </w:r>
      <w:proofErr w:type="spellStart"/>
      <w:r w:rsidR="00E8255B">
        <w:t>00</w:t>
      </w:r>
      <w:proofErr w:type="spellEnd"/>
      <w:r w:rsidR="00E8255B">
        <w:t xml:space="preserve"> kn do 3.000.000,</w:t>
      </w:r>
      <w:proofErr w:type="spellStart"/>
      <w:r w:rsidR="00E8255B">
        <w:t>00</w:t>
      </w:r>
      <w:proofErr w:type="spellEnd"/>
      <w:r w:rsidR="00E8255B">
        <w:t xml:space="preserve"> kn nagrada stečajnom upravitelju iznosi 2 do 5 % vrijednosti unovčene stečajne mase, a preko 3.000.000,</w:t>
      </w:r>
      <w:proofErr w:type="spellStart"/>
      <w:r w:rsidR="00E8255B">
        <w:t>00</w:t>
      </w:r>
      <w:proofErr w:type="spellEnd"/>
      <w:r w:rsidR="00E8255B">
        <w:t xml:space="preserve"> kn na svaki daljnji 1.000.000,</w:t>
      </w:r>
      <w:proofErr w:type="spellStart"/>
      <w:r w:rsidR="00E8255B">
        <w:t>00</w:t>
      </w:r>
      <w:proofErr w:type="spellEnd"/>
      <w:r w:rsidR="00E8255B">
        <w:t xml:space="preserve"> kn nagrada u visini 1 % (</w:t>
      </w:r>
      <w:proofErr w:type="spellStart"/>
      <w:r w:rsidR="00E8255B">
        <w:t>10.000</w:t>
      </w:r>
      <w:proofErr w:type="spellEnd"/>
      <w:r w:rsidR="00E8255B">
        <w:t>,</w:t>
      </w:r>
      <w:proofErr w:type="spellStart"/>
      <w:r w:rsidR="00E8255B">
        <w:t>00</w:t>
      </w:r>
      <w:proofErr w:type="spellEnd"/>
      <w:r w:rsidR="00E8255B">
        <w:t xml:space="preserve"> kn),</w:t>
      </w:r>
      <w:r w:rsidR="00537D96">
        <w:t xml:space="preserve"> nagrada stečajnom upravitelju, uz korištenje postotka od 5 % (članak 4. Uredbe) za unovčenu stečajnu masu u iznosu od 4.826.</w:t>
      </w:r>
      <w:r w:rsidR="009D4926">
        <w:t>571,</w:t>
      </w:r>
      <w:proofErr w:type="spellStart"/>
      <w:r w:rsidR="009D4926">
        <w:t>73</w:t>
      </w:r>
      <w:proofErr w:type="spellEnd"/>
      <w:r w:rsidR="009D4926">
        <w:t xml:space="preserve"> kn iznosi </w:t>
      </w:r>
      <w:proofErr w:type="spellStart"/>
      <w:r w:rsidR="009D4926">
        <w:t>168.265</w:t>
      </w:r>
      <w:proofErr w:type="spellEnd"/>
      <w:r w:rsidR="009D4926">
        <w:t>,</w:t>
      </w:r>
      <w:proofErr w:type="spellStart"/>
      <w:r w:rsidR="009D4926">
        <w:t>72</w:t>
      </w:r>
      <w:proofErr w:type="spellEnd"/>
      <w:r w:rsidR="009D4926">
        <w:t xml:space="preserve"> kn. Budući je </w:t>
      </w:r>
      <w:proofErr w:type="spellStart"/>
      <w:r w:rsidR="009D4926">
        <w:t>44</w:t>
      </w:r>
      <w:proofErr w:type="spellEnd"/>
      <w:r w:rsidR="009D4926">
        <w:t>,</w:t>
      </w:r>
      <w:proofErr w:type="spellStart"/>
      <w:r w:rsidR="009D4926">
        <w:t>44</w:t>
      </w:r>
      <w:proofErr w:type="spellEnd"/>
      <w:r w:rsidR="009D4926">
        <w:t xml:space="preserve"> % stečajne mase unovčeno do stupanja na snagu Uredbe o kriterijima i načinu obračuna i plaćanja nagrade stečajnim upraviteljima  (Narodne novine </w:t>
      </w:r>
      <w:proofErr w:type="spellStart"/>
      <w:r w:rsidR="009D4926">
        <w:t>105</w:t>
      </w:r>
      <w:proofErr w:type="spellEnd"/>
      <w:r w:rsidR="009D4926">
        <w:t>/</w:t>
      </w:r>
      <w:proofErr w:type="spellStart"/>
      <w:r w:rsidR="009D4926">
        <w:t>17</w:t>
      </w:r>
      <w:proofErr w:type="spellEnd"/>
      <w:r w:rsidR="009D4926">
        <w:t xml:space="preserve">) i </w:t>
      </w:r>
      <w:proofErr w:type="spellStart"/>
      <w:r w:rsidR="009D4926">
        <w:t>tood</w:t>
      </w:r>
      <w:proofErr w:type="spellEnd"/>
      <w:r w:rsidR="009D4926">
        <w:t xml:space="preserve"> strane ranijeg stečajnog </w:t>
      </w:r>
      <w:proofErr w:type="spellStart"/>
      <w:r w:rsidR="009D4926">
        <w:t>urpavitelja</w:t>
      </w:r>
      <w:proofErr w:type="spellEnd"/>
      <w:r w:rsidR="009D4926">
        <w:t xml:space="preserve"> Dragutina Romić, stečajnom upravitelju Dragutinu Romić pripada </w:t>
      </w:r>
      <w:proofErr w:type="spellStart"/>
      <w:r w:rsidR="009D4926">
        <w:t>44</w:t>
      </w:r>
      <w:proofErr w:type="spellEnd"/>
      <w:r w:rsidR="009D4926">
        <w:t>,</w:t>
      </w:r>
      <w:proofErr w:type="spellStart"/>
      <w:r w:rsidR="009D4926">
        <w:t>44</w:t>
      </w:r>
      <w:proofErr w:type="spellEnd"/>
      <w:r w:rsidR="009D4926">
        <w:t xml:space="preserve"> % nagrade utvrđene prema pravilima Uredbe o kriterijima i načinu obračuna i plaćanja nagrade stečajnim upraviteljima  (Narodne novine </w:t>
      </w:r>
      <w:proofErr w:type="spellStart"/>
      <w:r w:rsidR="009D4926">
        <w:t>189</w:t>
      </w:r>
      <w:proofErr w:type="spellEnd"/>
      <w:r w:rsidR="009D4926">
        <w:t>/</w:t>
      </w:r>
      <w:proofErr w:type="spellStart"/>
      <w:r w:rsidR="009D4926">
        <w:t>03</w:t>
      </w:r>
      <w:proofErr w:type="spellEnd"/>
      <w:r w:rsidR="009D4926">
        <w:t xml:space="preserve">), odnosno neto iznos od </w:t>
      </w:r>
      <w:proofErr w:type="spellStart"/>
      <w:r w:rsidR="009D4926">
        <w:t>74.777</w:t>
      </w:r>
      <w:proofErr w:type="spellEnd"/>
      <w:r w:rsidR="009D4926">
        <w:t>,</w:t>
      </w:r>
      <w:proofErr w:type="spellStart"/>
      <w:r w:rsidR="009D4926">
        <w:t>28</w:t>
      </w:r>
      <w:proofErr w:type="spellEnd"/>
      <w:r w:rsidR="009D4926">
        <w:t xml:space="preserve"> kn. </w:t>
      </w:r>
    </w:p>
    <w:p w:rsidRDefault="00235059" w:rsidP="00B77EFB" w:rsidR="00235059">
      <w:pPr>
        <w:jc w:val="both"/>
      </w:pPr>
    </w:p>
    <w:p w:rsidRDefault="00317055" w:rsidP="00B77EFB" w:rsidR="00317055">
      <w:pPr>
        <w:jc w:val="both"/>
      </w:pPr>
    </w:p>
    <w:p w:rsidRDefault="00F37ED2" w:rsidP="00EE661E" w:rsidR="001F48CA">
      <w:pPr>
        <w:ind w:firstLine="708"/>
        <w:jc w:val="both"/>
      </w:pPr>
      <w:r>
        <w:t>Slijedom navedenog, s</w:t>
      </w:r>
      <w:r w:rsidR="001F48CA">
        <w:t xml:space="preserve">ukladno članku </w:t>
      </w:r>
      <w:proofErr w:type="spellStart"/>
      <w:r w:rsidR="00AF027B">
        <w:t>94</w:t>
      </w:r>
      <w:proofErr w:type="spellEnd"/>
      <w:r w:rsidR="001F48CA">
        <w:t>.</w:t>
      </w:r>
      <w:r w:rsidR="00AF027B">
        <w:t xml:space="preserve"> u vezi s člankom </w:t>
      </w:r>
      <w:proofErr w:type="spellStart"/>
      <w:r w:rsidR="00AF027B">
        <w:t>441</w:t>
      </w:r>
      <w:proofErr w:type="spellEnd"/>
      <w:r w:rsidR="00AF027B">
        <w:t>.</w:t>
      </w:r>
      <w:r w:rsidR="001F48CA">
        <w:t xml:space="preserve"> Stečajnog zakona (Narodne novine broj  </w:t>
      </w:r>
      <w:proofErr w:type="spellStart"/>
      <w:r w:rsidR="00AF027B">
        <w:t>105</w:t>
      </w:r>
      <w:proofErr w:type="spellEnd"/>
      <w:r w:rsidR="00AF027B">
        <w:t>/</w:t>
      </w:r>
      <w:proofErr w:type="spellStart"/>
      <w:r w:rsidR="00AF027B">
        <w:t>15</w:t>
      </w:r>
      <w:proofErr w:type="spellEnd"/>
      <w:r w:rsidR="00EE661E">
        <w:t>),</w:t>
      </w:r>
      <w:r w:rsidR="001F48CA">
        <w:t xml:space="preserve"> članka 4. Uredbe o kriterijima i načinu obračuna i plaćanja nagrada stečajnim upraviteljima (N</w:t>
      </w:r>
      <w:r w:rsidR="00493607">
        <w:t xml:space="preserve">arodne novine </w:t>
      </w:r>
      <w:proofErr w:type="spellStart"/>
      <w:r w:rsidR="00493607">
        <w:t>189</w:t>
      </w:r>
      <w:proofErr w:type="spellEnd"/>
      <w:r w:rsidR="00493607">
        <w:t>/</w:t>
      </w:r>
      <w:proofErr w:type="spellStart"/>
      <w:r w:rsidR="00493607">
        <w:t>0</w:t>
      </w:r>
      <w:r w:rsidR="00EE661E">
        <w:t>3</w:t>
      </w:r>
      <w:proofErr w:type="spellEnd"/>
      <w:r w:rsidR="00EE661E">
        <w:t xml:space="preserve">) i članka </w:t>
      </w:r>
      <w:proofErr w:type="spellStart"/>
      <w:r w:rsidR="00EE661E">
        <w:t>10</w:t>
      </w:r>
      <w:proofErr w:type="spellEnd"/>
      <w:r w:rsidR="00EE661E">
        <w:t xml:space="preserve">. </w:t>
      </w:r>
      <w:r w:rsidR="00200799">
        <w:t xml:space="preserve">i </w:t>
      </w:r>
      <w:proofErr w:type="spellStart"/>
      <w:r w:rsidR="00200799">
        <w:t>16</w:t>
      </w:r>
      <w:proofErr w:type="spellEnd"/>
      <w:r w:rsidR="00200799">
        <w:t xml:space="preserve">. </w:t>
      </w:r>
      <w:r w:rsidR="00EE661E">
        <w:t xml:space="preserve">Uredbe  o kriterijima i načinu obračuna i plaćanja nagrade stečajnim upraviteljima  (Narodne novine </w:t>
      </w:r>
      <w:proofErr w:type="spellStart"/>
      <w:r w:rsidR="00EE661E">
        <w:t>105</w:t>
      </w:r>
      <w:proofErr w:type="spellEnd"/>
      <w:r w:rsidR="00EE661E">
        <w:t>/</w:t>
      </w:r>
      <w:proofErr w:type="spellStart"/>
      <w:r w:rsidR="00EE661E">
        <w:t>15</w:t>
      </w:r>
      <w:proofErr w:type="spellEnd"/>
      <w:r w:rsidR="00EE661E">
        <w:t xml:space="preserve">)  </w:t>
      </w:r>
      <w:r w:rsidR="00435CD3">
        <w:t xml:space="preserve">stečajnom upravitelju </w:t>
      </w:r>
      <w:r w:rsidR="00EE661E">
        <w:t>Dragutinu Romić</w:t>
      </w:r>
      <w:r w:rsidR="001F48CA">
        <w:t xml:space="preserve"> određena </w:t>
      </w:r>
      <w:r>
        <w:t xml:space="preserve">je </w:t>
      </w:r>
      <w:r w:rsidR="001F48CA">
        <w:t>konačna nagrada</w:t>
      </w:r>
      <w:r w:rsidR="00EE661E">
        <w:t xml:space="preserve"> za rad u stečajnom postupku nad dužnikom </w:t>
      </w:r>
      <w:r w:rsidR="001F48CA">
        <w:t xml:space="preserve"> u iznosu kao u točki 1. izreke ovog rješenja.   </w:t>
      </w:r>
      <w:r w:rsidR="00EE661E">
        <w:t xml:space="preserve"> </w:t>
      </w:r>
    </w:p>
    <w:p w:rsidRDefault="001F48CA" w:rsidP="00B77EFB" w:rsidR="001F48CA">
      <w:pPr>
        <w:jc w:val="both"/>
      </w:pPr>
    </w:p>
    <w:p w:rsidRDefault="00317055" w:rsidP="00B77EFB" w:rsidR="00317055">
      <w:pPr>
        <w:jc w:val="both"/>
      </w:pPr>
    </w:p>
    <w:p w:rsidRDefault="00B77EFB" w:rsidP="00887AF7" w:rsidR="00887AF7">
      <w:pPr>
        <w:jc w:val="both"/>
      </w:pPr>
      <w:r>
        <w:tab/>
      </w:r>
      <w:r w:rsidR="00B0435A">
        <w:t xml:space="preserve">Temeljem odredbe članka </w:t>
      </w:r>
      <w:proofErr w:type="spellStart"/>
      <w:r w:rsidR="00B0435A">
        <w:t>94</w:t>
      </w:r>
      <w:proofErr w:type="spellEnd"/>
      <w:r w:rsidR="00B0435A">
        <w:t>. Stečajnog zakona</w:t>
      </w:r>
      <w:r w:rsidR="00EE661E">
        <w:t xml:space="preserve"> </w:t>
      </w:r>
      <w:r w:rsidR="00B0435A">
        <w:t xml:space="preserve"> (Narodne novine </w:t>
      </w:r>
      <w:proofErr w:type="spellStart"/>
      <w:r w:rsidR="00B0435A">
        <w:t>71</w:t>
      </w:r>
      <w:proofErr w:type="spellEnd"/>
      <w:r w:rsidR="00B0435A">
        <w:t>/</w:t>
      </w:r>
      <w:proofErr w:type="spellStart"/>
      <w:r w:rsidR="00B0435A">
        <w:t>15</w:t>
      </w:r>
      <w:proofErr w:type="spellEnd"/>
      <w:r w:rsidR="00B0435A">
        <w:t>) i odredbi članaka</w:t>
      </w:r>
      <w:r w:rsidR="00A840A5">
        <w:t xml:space="preserve"> </w:t>
      </w:r>
      <w:r w:rsidR="00B0435A">
        <w:t xml:space="preserve"> 7., </w:t>
      </w:r>
      <w:proofErr w:type="spellStart"/>
      <w:r w:rsidR="00B0435A">
        <w:t>15</w:t>
      </w:r>
      <w:proofErr w:type="spellEnd"/>
      <w:r w:rsidR="00B0435A">
        <w:t xml:space="preserve">. i </w:t>
      </w:r>
      <w:proofErr w:type="spellStart"/>
      <w:r w:rsidR="00B0435A">
        <w:t>16</w:t>
      </w:r>
      <w:proofErr w:type="spellEnd"/>
      <w:r w:rsidR="00B0435A">
        <w:t>.  Uredbe o kriterijima i načinu obračuna i plaćan</w:t>
      </w:r>
      <w:r w:rsidR="00EE661E">
        <w:t>ja nagrade stečajnom</w:t>
      </w:r>
      <w:r w:rsidR="00B0435A">
        <w:t xml:space="preserve"> upraviteljima  (Narodne novine </w:t>
      </w:r>
      <w:proofErr w:type="spellStart"/>
      <w:r w:rsidR="00B0435A">
        <w:t>105</w:t>
      </w:r>
      <w:proofErr w:type="spellEnd"/>
      <w:r w:rsidR="00B0435A">
        <w:t>/</w:t>
      </w:r>
      <w:proofErr w:type="spellStart"/>
      <w:r w:rsidR="00B0435A">
        <w:t>15</w:t>
      </w:r>
      <w:proofErr w:type="spellEnd"/>
      <w:r w:rsidR="00B0435A">
        <w:t>)  odr</w:t>
      </w:r>
      <w:r w:rsidR="00BC3468">
        <w:t xml:space="preserve">eđena je bruto nagrada stečajnog upravitelja </w:t>
      </w:r>
      <w:r w:rsidR="00BE7A1A">
        <w:t xml:space="preserve">nakon </w:t>
      </w:r>
      <w:r w:rsidR="00B0435A">
        <w:t xml:space="preserve"> stupanja na snagu Uredbe o kriterijima i načinu obračuna i plaćanja</w:t>
      </w:r>
      <w:r w:rsidR="00267560">
        <w:t xml:space="preserve"> </w:t>
      </w:r>
      <w:r w:rsidR="00B0435A">
        <w:t xml:space="preserve"> nagrade </w:t>
      </w:r>
      <w:r w:rsidR="00267560">
        <w:t xml:space="preserve"> </w:t>
      </w:r>
      <w:r w:rsidR="00B0435A">
        <w:t>stečajnim</w:t>
      </w:r>
      <w:r w:rsidR="00267560">
        <w:t xml:space="preserve"> </w:t>
      </w:r>
      <w:r w:rsidR="00581476">
        <w:t xml:space="preserve"> upraviteljima</w:t>
      </w:r>
      <w:r w:rsidR="00267560">
        <w:t xml:space="preserve"> </w:t>
      </w:r>
      <w:r w:rsidR="00B0435A">
        <w:t xml:space="preserve"> (Narodne novine </w:t>
      </w:r>
      <w:proofErr w:type="spellStart"/>
      <w:r w:rsidR="00B0435A">
        <w:t>105</w:t>
      </w:r>
      <w:proofErr w:type="spellEnd"/>
      <w:r w:rsidR="00B0435A">
        <w:t>/</w:t>
      </w:r>
      <w:proofErr w:type="spellStart"/>
      <w:r w:rsidR="00B0435A">
        <w:t>15</w:t>
      </w:r>
      <w:proofErr w:type="spellEnd"/>
      <w:r w:rsidR="00B0435A">
        <w:t xml:space="preserve">) </w:t>
      </w:r>
      <w:r w:rsidR="00FB75DE">
        <w:t>prema vrijednosti unovčene stečajne mase u ukupnom iznosu od</w:t>
      </w:r>
      <w:r w:rsidR="007E3B92">
        <w:t xml:space="preserve"> </w:t>
      </w:r>
      <w:r w:rsidR="00BE7A1A">
        <w:t>4.826.571,</w:t>
      </w:r>
      <w:proofErr w:type="spellStart"/>
      <w:r w:rsidR="00BE7A1A">
        <w:t>73</w:t>
      </w:r>
      <w:proofErr w:type="spellEnd"/>
      <w:r w:rsidR="008D1530">
        <w:t xml:space="preserve"> </w:t>
      </w:r>
      <w:r w:rsidR="00FB75DE">
        <w:t>kn,</w:t>
      </w:r>
      <w:r w:rsidR="001F48CA">
        <w:t xml:space="preserve"> kako slijedi: za iznos od </w:t>
      </w:r>
      <w:proofErr w:type="spellStart"/>
      <w:r w:rsidR="001F48CA">
        <w:t>100.000</w:t>
      </w:r>
      <w:proofErr w:type="spellEnd"/>
      <w:r w:rsidR="001F48CA">
        <w:t>,</w:t>
      </w:r>
      <w:proofErr w:type="spellStart"/>
      <w:r w:rsidR="001F48CA">
        <w:t>00</w:t>
      </w:r>
      <w:proofErr w:type="spellEnd"/>
      <w:r w:rsidR="001F48CA">
        <w:t xml:space="preserve"> kn </w:t>
      </w:r>
      <w:proofErr w:type="spellStart"/>
      <w:r w:rsidR="001F48CA">
        <w:t>16</w:t>
      </w:r>
      <w:proofErr w:type="spellEnd"/>
      <w:r w:rsidR="001F48CA">
        <w:t xml:space="preserve"> % što iznosi </w:t>
      </w:r>
      <w:proofErr w:type="spellStart"/>
      <w:r w:rsidR="001F48CA">
        <w:t>16.000</w:t>
      </w:r>
      <w:proofErr w:type="spellEnd"/>
      <w:r w:rsidR="001F48CA">
        <w:t>,</w:t>
      </w:r>
      <w:proofErr w:type="spellStart"/>
      <w:r w:rsidR="001F48CA">
        <w:t>00</w:t>
      </w:r>
      <w:proofErr w:type="spellEnd"/>
      <w:r w:rsidR="001F48CA">
        <w:t xml:space="preserve"> kn, za daljnji iznos od </w:t>
      </w:r>
      <w:proofErr w:type="spellStart"/>
      <w:r w:rsidR="001F48CA">
        <w:t>200.000</w:t>
      </w:r>
      <w:proofErr w:type="spellEnd"/>
      <w:r w:rsidR="001F48CA">
        <w:t>,</w:t>
      </w:r>
      <w:proofErr w:type="spellStart"/>
      <w:r w:rsidR="001F48CA">
        <w:t>00</w:t>
      </w:r>
      <w:proofErr w:type="spellEnd"/>
      <w:r w:rsidR="001F48CA">
        <w:t xml:space="preserve"> kn </w:t>
      </w:r>
      <w:proofErr w:type="spellStart"/>
      <w:r w:rsidR="001F48CA">
        <w:t>12</w:t>
      </w:r>
      <w:proofErr w:type="spellEnd"/>
      <w:r w:rsidR="001F48CA">
        <w:t xml:space="preserve"> % što iznosi </w:t>
      </w:r>
      <w:proofErr w:type="spellStart"/>
      <w:r w:rsidR="001F48CA">
        <w:t>24.000</w:t>
      </w:r>
      <w:proofErr w:type="spellEnd"/>
      <w:r w:rsidR="001F48CA">
        <w:t>,</w:t>
      </w:r>
      <w:proofErr w:type="spellStart"/>
      <w:r w:rsidR="001F48CA">
        <w:t>00</w:t>
      </w:r>
      <w:proofErr w:type="spellEnd"/>
      <w:r w:rsidR="001F48CA">
        <w:t xml:space="preserve"> kn, za daljnji iznos od </w:t>
      </w:r>
      <w:proofErr w:type="spellStart"/>
      <w:r w:rsidR="001F48CA">
        <w:t>200.000</w:t>
      </w:r>
      <w:proofErr w:type="spellEnd"/>
      <w:r w:rsidR="001F48CA">
        <w:t>,</w:t>
      </w:r>
      <w:proofErr w:type="spellStart"/>
      <w:r w:rsidR="001F48CA">
        <w:t>00</w:t>
      </w:r>
      <w:proofErr w:type="spellEnd"/>
      <w:r w:rsidR="001F48CA">
        <w:t xml:space="preserve"> </w:t>
      </w:r>
      <w:proofErr w:type="spellStart"/>
      <w:r w:rsidR="001F48CA">
        <w:t>10</w:t>
      </w:r>
      <w:proofErr w:type="spellEnd"/>
      <w:r w:rsidR="001F48CA">
        <w:t xml:space="preserve"> % što iznosi </w:t>
      </w:r>
      <w:proofErr w:type="spellStart"/>
      <w:r w:rsidR="001F48CA">
        <w:t>20.000</w:t>
      </w:r>
      <w:proofErr w:type="spellEnd"/>
      <w:r w:rsidR="001F48CA">
        <w:t>,</w:t>
      </w:r>
      <w:proofErr w:type="spellStart"/>
      <w:r w:rsidR="001F48CA">
        <w:t>00</w:t>
      </w:r>
      <w:proofErr w:type="spellEnd"/>
      <w:r w:rsidR="001F48CA">
        <w:t xml:space="preserve"> kn, za daljnji iznos od </w:t>
      </w:r>
      <w:proofErr w:type="spellStart"/>
      <w:r w:rsidR="001F48CA">
        <w:t>500.000</w:t>
      </w:r>
      <w:proofErr w:type="spellEnd"/>
      <w:r w:rsidR="001F48CA">
        <w:t>,</w:t>
      </w:r>
      <w:proofErr w:type="spellStart"/>
      <w:r w:rsidR="001F48CA">
        <w:t>00</w:t>
      </w:r>
      <w:proofErr w:type="spellEnd"/>
      <w:r w:rsidR="001F48CA">
        <w:t xml:space="preserve"> kn 8 % što iznosi </w:t>
      </w:r>
      <w:proofErr w:type="spellStart"/>
      <w:r w:rsidR="001F48CA">
        <w:t>40.000</w:t>
      </w:r>
      <w:proofErr w:type="spellEnd"/>
      <w:r w:rsidR="001F48CA">
        <w:t>,</w:t>
      </w:r>
      <w:proofErr w:type="spellStart"/>
      <w:r w:rsidR="001F48CA">
        <w:t>00</w:t>
      </w:r>
      <w:proofErr w:type="spellEnd"/>
      <w:r w:rsidR="001F48CA">
        <w:t xml:space="preserve"> kn, za daljnji iznos od </w:t>
      </w:r>
      <w:r w:rsidR="00BE7A1A">
        <w:t>3.826.571,</w:t>
      </w:r>
      <w:proofErr w:type="spellStart"/>
      <w:r w:rsidR="00BE7A1A">
        <w:t>73</w:t>
      </w:r>
      <w:proofErr w:type="spellEnd"/>
      <w:r w:rsidR="00BE7A1A">
        <w:t xml:space="preserve"> </w:t>
      </w:r>
      <w:r w:rsidR="001F48CA">
        <w:t xml:space="preserve">kn </w:t>
      </w:r>
      <w:r w:rsidR="00327A1B">
        <w:t xml:space="preserve">7 % što iznosi </w:t>
      </w:r>
      <w:proofErr w:type="spellStart"/>
      <w:r w:rsidR="00327A1B">
        <w:t>2</w:t>
      </w:r>
      <w:r w:rsidR="00BE7A1A">
        <w:t>67.830</w:t>
      </w:r>
      <w:proofErr w:type="spellEnd"/>
      <w:r w:rsidR="00BE7A1A">
        <w:t>,</w:t>
      </w:r>
      <w:proofErr w:type="spellStart"/>
      <w:r w:rsidR="00327A1B">
        <w:t>00</w:t>
      </w:r>
      <w:proofErr w:type="spellEnd"/>
      <w:r w:rsidR="00327A1B">
        <w:t xml:space="preserve"> k</w:t>
      </w:r>
      <w:r w:rsidR="008D1530">
        <w:t xml:space="preserve">n, </w:t>
      </w:r>
      <w:r w:rsidR="0054650B">
        <w:t xml:space="preserve">što ukupno iznosi </w:t>
      </w:r>
      <w:r w:rsidR="002F469C">
        <w:t xml:space="preserve">bruto </w:t>
      </w:r>
      <w:proofErr w:type="spellStart"/>
      <w:r w:rsidR="00F16AE9">
        <w:t>367.860</w:t>
      </w:r>
      <w:proofErr w:type="spellEnd"/>
      <w:r w:rsidR="00F16AE9">
        <w:t>,</w:t>
      </w:r>
      <w:proofErr w:type="spellStart"/>
      <w:r w:rsidR="00F16AE9">
        <w:t>00</w:t>
      </w:r>
      <w:proofErr w:type="spellEnd"/>
      <w:r w:rsidR="00F16AE9">
        <w:t xml:space="preserve"> </w:t>
      </w:r>
      <w:r w:rsidR="003403A6">
        <w:t xml:space="preserve">kn.  </w:t>
      </w:r>
      <w:r w:rsidR="00887AF7">
        <w:t xml:space="preserve">Budući je </w:t>
      </w:r>
      <w:proofErr w:type="spellStart"/>
      <w:r w:rsidR="00F16AE9">
        <w:t>55</w:t>
      </w:r>
      <w:proofErr w:type="spellEnd"/>
      <w:r w:rsidR="00F16AE9">
        <w:t>,</w:t>
      </w:r>
      <w:proofErr w:type="spellStart"/>
      <w:r w:rsidR="00F16AE9">
        <w:t>56</w:t>
      </w:r>
      <w:proofErr w:type="spellEnd"/>
      <w:r w:rsidR="00887AF7">
        <w:t xml:space="preserve"> % stečajne mase  </w:t>
      </w:r>
      <w:r w:rsidR="001139DB">
        <w:t>unovčeno</w:t>
      </w:r>
      <w:r w:rsidR="006C3A7A">
        <w:t xml:space="preserve"> nakon stupanja</w:t>
      </w:r>
      <w:r w:rsidR="001139DB">
        <w:t xml:space="preserve"> na snagu</w:t>
      </w:r>
      <w:r w:rsidR="006C3A7A">
        <w:t xml:space="preserve"> Uredbe o kriterijima i načinu obračuna i plaćanja nagrade stečajnim upraviteljima  (Narodne novine </w:t>
      </w:r>
      <w:proofErr w:type="spellStart"/>
      <w:r w:rsidR="006C3A7A">
        <w:t>105</w:t>
      </w:r>
      <w:proofErr w:type="spellEnd"/>
      <w:r w:rsidR="006C3A7A">
        <w:t>/</w:t>
      </w:r>
      <w:proofErr w:type="spellStart"/>
      <w:r w:rsidR="006C3A7A">
        <w:t>15</w:t>
      </w:r>
      <w:proofErr w:type="spellEnd"/>
      <w:r w:rsidR="006C3A7A">
        <w:t xml:space="preserve">) </w:t>
      </w:r>
      <w:r w:rsidR="00F16AE9">
        <w:t xml:space="preserve">i </w:t>
      </w:r>
      <w:r w:rsidR="00BC3468">
        <w:t xml:space="preserve">to </w:t>
      </w:r>
      <w:r w:rsidR="00F16AE9">
        <w:t xml:space="preserve">od strane novoimenovanog stečajnog upravitelja, novoimenovanom stečajnom upravitelju Tihomiru Zec odvjetniku u Osijeku, </w:t>
      </w:r>
      <w:r w:rsidR="00493607">
        <w:t>pripada</w:t>
      </w:r>
      <w:r w:rsidR="00887AF7">
        <w:t xml:space="preserve"> </w:t>
      </w:r>
      <w:proofErr w:type="spellStart"/>
      <w:r w:rsidR="00F16AE9">
        <w:t>55</w:t>
      </w:r>
      <w:proofErr w:type="spellEnd"/>
      <w:r w:rsidR="00F16AE9">
        <w:t>,</w:t>
      </w:r>
      <w:proofErr w:type="spellStart"/>
      <w:r w:rsidR="00F16AE9">
        <w:t>56</w:t>
      </w:r>
      <w:proofErr w:type="spellEnd"/>
      <w:r w:rsidR="001139DB">
        <w:t xml:space="preserve"> </w:t>
      </w:r>
      <w:r w:rsidR="006C3A7A">
        <w:t xml:space="preserve">% nagrade </w:t>
      </w:r>
      <w:r w:rsidR="00EA4372">
        <w:t>utvrđene pr</w:t>
      </w:r>
      <w:r w:rsidR="006C3A7A">
        <w:t xml:space="preserve">ema pravilima ove Uredbe, odnosno bruto iznos od </w:t>
      </w:r>
      <w:r w:rsidR="001139DB">
        <w:t xml:space="preserve"> </w:t>
      </w:r>
      <w:proofErr w:type="spellStart"/>
      <w:r w:rsidR="00EA4372">
        <w:t>204.383</w:t>
      </w:r>
      <w:proofErr w:type="spellEnd"/>
      <w:r w:rsidR="00EA4372">
        <w:t>,</w:t>
      </w:r>
      <w:proofErr w:type="spellStart"/>
      <w:r w:rsidR="00EA4372">
        <w:t>02</w:t>
      </w:r>
      <w:proofErr w:type="spellEnd"/>
      <w:r w:rsidR="001139DB">
        <w:t xml:space="preserve"> </w:t>
      </w:r>
      <w:r w:rsidR="00267560">
        <w:t xml:space="preserve"> </w:t>
      </w:r>
      <w:r w:rsidR="006C3A7A">
        <w:t xml:space="preserve">kn. </w:t>
      </w:r>
    </w:p>
    <w:p w:rsidRDefault="00887AF7" w:rsidP="00887AF7" w:rsidR="00887AF7">
      <w:pPr>
        <w:jc w:val="both"/>
      </w:pPr>
    </w:p>
    <w:p w:rsidRDefault="006C3A7A" w:rsidP="00887AF7" w:rsidR="00B77EFB">
      <w:pPr>
        <w:ind w:firstLine="708"/>
        <w:jc w:val="both"/>
      </w:pPr>
      <w:r>
        <w:t xml:space="preserve">Slijedom navedenog </w:t>
      </w:r>
      <w:r w:rsidR="00887AF7">
        <w:t xml:space="preserve"> primjenom odredbe članka </w:t>
      </w:r>
      <w:proofErr w:type="spellStart"/>
      <w:r w:rsidR="00887AF7">
        <w:t>94</w:t>
      </w:r>
      <w:proofErr w:type="spellEnd"/>
      <w:r w:rsidR="00887AF7">
        <w:t xml:space="preserve">. </w:t>
      </w:r>
      <w:r w:rsidR="009A141E">
        <w:t xml:space="preserve">u vezi s člankom </w:t>
      </w:r>
      <w:proofErr w:type="spellStart"/>
      <w:r w:rsidR="009A141E">
        <w:t>441</w:t>
      </w:r>
      <w:proofErr w:type="spellEnd"/>
      <w:r w:rsidR="009A141E">
        <w:t>. Stečajnog zakona (Nar</w:t>
      </w:r>
      <w:r w:rsidR="00200799">
        <w:t xml:space="preserve">odne novine </w:t>
      </w:r>
      <w:proofErr w:type="spellStart"/>
      <w:r w:rsidR="00200799">
        <w:t>71</w:t>
      </w:r>
      <w:proofErr w:type="spellEnd"/>
      <w:r w:rsidR="00200799">
        <w:t>/</w:t>
      </w:r>
      <w:proofErr w:type="spellStart"/>
      <w:r w:rsidR="00200799">
        <w:t>15</w:t>
      </w:r>
      <w:proofErr w:type="spellEnd"/>
      <w:r w:rsidR="00200799">
        <w:t>) i članka 7.,</w:t>
      </w:r>
      <w:r w:rsidR="009A141E">
        <w:t xml:space="preserve"> </w:t>
      </w:r>
      <w:proofErr w:type="spellStart"/>
      <w:r w:rsidR="009A141E">
        <w:t>15</w:t>
      </w:r>
      <w:proofErr w:type="spellEnd"/>
      <w:r w:rsidR="009A141E">
        <w:t xml:space="preserve">. </w:t>
      </w:r>
      <w:r w:rsidR="00200799">
        <w:t xml:space="preserve">i </w:t>
      </w:r>
      <w:proofErr w:type="spellStart"/>
      <w:r w:rsidR="00200799">
        <w:t>16</w:t>
      </w:r>
      <w:proofErr w:type="spellEnd"/>
      <w:r w:rsidR="00200799">
        <w:t xml:space="preserve">. </w:t>
      </w:r>
      <w:r w:rsidR="009A141E">
        <w:t xml:space="preserve">Uredbe o kriterijima i načinu obračuna i plaćanja nagrade stečajnim upraviteljima  (Narodne novine </w:t>
      </w:r>
      <w:proofErr w:type="spellStart"/>
      <w:r w:rsidR="009A141E">
        <w:t>105</w:t>
      </w:r>
      <w:proofErr w:type="spellEnd"/>
      <w:r w:rsidR="009A141E">
        <w:t>/</w:t>
      </w:r>
      <w:proofErr w:type="spellStart"/>
      <w:r w:rsidR="009A141E">
        <w:t>15</w:t>
      </w:r>
      <w:proofErr w:type="spellEnd"/>
      <w:r w:rsidR="009A141E">
        <w:t xml:space="preserve">) riješeno je kao u točci 2. izreke ovog rješenja. </w:t>
      </w:r>
    </w:p>
    <w:p w:rsidRDefault="009A141E" w:rsidP="00887AF7" w:rsidR="009A141E">
      <w:pPr>
        <w:ind w:firstLine="708"/>
        <w:jc w:val="both"/>
      </w:pPr>
    </w:p>
    <w:p w:rsidRDefault="00317055" w:rsidP="00887AF7" w:rsidR="00317055">
      <w:pPr>
        <w:ind w:firstLine="708"/>
        <w:jc w:val="both"/>
      </w:pPr>
    </w:p>
    <w:p w:rsidRDefault="00317055" w:rsidP="00317055" w:rsidR="00317055">
      <w:pPr>
        <w:ind w:firstLine="708"/>
        <w:jc w:val="center"/>
      </w:pPr>
      <w:r>
        <w:lastRenderedPageBreak/>
        <w:t>4</w:t>
      </w:r>
    </w:p>
    <w:p w:rsidRDefault="00317055" w:rsidP="00317055" w:rsidR="00317055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356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163</w:t>
      </w:r>
      <w:proofErr w:type="spellEnd"/>
    </w:p>
    <w:p w:rsidRDefault="00317055" w:rsidP="00317055" w:rsidR="00317055">
      <w:pPr>
        <w:ind w:firstLine="708"/>
        <w:jc w:val="center"/>
      </w:pPr>
    </w:p>
    <w:p w:rsidRDefault="00317055" w:rsidP="00317055" w:rsidR="00317055">
      <w:pPr>
        <w:ind w:firstLine="708"/>
        <w:jc w:val="center"/>
      </w:pPr>
    </w:p>
    <w:p w:rsidRDefault="00317055" w:rsidP="00317055" w:rsidR="00317055">
      <w:pPr>
        <w:ind w:firstLine="708"/>
        <w:jc w:val="center"/>
      </w:pPr>
    </w:p>
    <w:p w:rsidRDefault="00317055" w:rsidP="00887AF7" w:rsidR="00317055">
      <w:pPr>
        <w:ind w:firstLine="708"/>
        <w:jc w:val="both"/>
      </w:pPr>
    </w:p>
    <w:p w:rsidRDefault="00EA4372" w:rsidP="00887AF7" w:rsidR="009A141E">
      <w:pPr>
        <w:ind w:firstLine="708"/>
        <w:jc w:val="both"/>
      </w:pPr>
      <w:r>
        <w:t xml:space="preserve">Stečajnom upravitelju </w:t>
      </w:r>
      <w:r w:rsidR="009A141E">
        <w:t>odobrena je i isplata na ime naknade stvarnih troškova, korištenja osobnog automobila za po</w:t>
      </w:r>
      <w:r>
        <w:t xml:space="preserve">trebe ovog stečajnog postupka tijekom 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2016</w:t>
      </w:r>
      <w:proofErr w:type="spellEnd"/>
      <w:r>
        <w:t xml:space="preserve">. i </w:t>
      </w:r>
      <w:proofErr w:type="spellStart"/>
      <w:r>
        <w:t>2017</w:t>
      </w:r>
      <w:proofErr w:type="spellEnd"/>
      <w:r>
        <w:t xml:space="preserve">. godine, </w:t>
      </w:r>
      <w:r w:rsidR="009A141E">
        <w:t>u iznosu od</w:t>
      </w:r>
      <w:r>
        <w:t xml:space="preserve"> </w:t>
      </w:r>
      <w:proofErr w:type="spellStart"/>
      <w:r>
        <w:t>5.968</w:t>
      </w:r>
      <w:proofErr w:type="spellEnd"/>
      <w:r>
        <w:t>,</w:t>
      </w:r>
      <w:proofErr w:type="spellStart"/>
      <w:r>
        <w:t>00</w:t>
      </w:r>
      <w:proofErr w:type="spellEnd"/>
      <w:r>
        <w:t xml:space="preserve"> </w:t>
      </w:r>
      <w:r w:rsidR="009A141E">
        <w:t xml:space="preserve"> kn, prema obrazloženom i dokumentiranom izvješću steča</w:t>
      </w:r>
      <w:r w:rsidR="009C1B30">
        <w:t>jn</w:t>
      </w:r>
      <w:r>
        <w:t>og  upravitelja</w:t>
      </w:r>
      <w:r w:rsidR="009C1B30">
        <w:t>,</w:t>
      </w:r>
      <w:r w:rsidR="009A141E">
        <w:t xml:space="preserve"> te daljnjom primjenom odredbe članka </w:t>
      </w:r>
      <w:proofErr w:type="spellStart"/>
      <w:r w:rsidR="009A141E">
        <w:t>94</w:t>
      </w:r>
      <w:proofErr w:type="spellEnd"/>
      <w:r w:rsidR="009A141E">
        <w:t xml:space="preserve">. stav 3. </w:t>
      </w:r>
      <w:r w:rsidR="00165418">
        <w:t>Stečajnog zakona riješeno je kao u točci 3. izreke rješenja.</w:t>
      </w:r>
    </w:p>
    <w:p w:rsidRDefault="00887AF7" w:rsidP="00887AF7" w:rsidR="00887AF7">
      <w:pPr>
        <w:jc w:val="both"/>
      </w:pPr>
    </w:p>
    <w:p w:rsidRDefault="00317055" w:rsidP="00887AF7" w:rsidR="00317055">
      <w:pPr>
        <w:jc w:val="both"/>
      </w:pPr>
    </w:p>
    <w:p w:rsidRDefault="007E3B92" w:rsidP="00724A06" w:rsidR="00267560">
      <w:pPr>
        <w:jc w:val="center"/>
      </w:pPr>
      <w:r>
        <w:t>U Osijeku</w:t>
      </w:r>
      <w:r w:rsidR="00B0435A">
        <w:t xml:space="preserve"> </w:t>
      </w:r>
      <w:r w:rsidR="00795045">
        <w:t xml:space="preserve"> </w:t>
      </w:r>
      <w:r w:rsidR="00200799">
        <w:t>10</w:t>
      </w:r>
      <w:r w:rsidR="00165418">
        <w:t xml:space="preserve">. listopad </w:t>
      </w:r>
      <w:proofErr w:type="spellStart"/>
      <w:r w:rsidR="004E6FDE">
        <w:t>2017</w:t>
      </w:r>
      <w:proofErr w:type="spellEnd"/>
      <w:r w:rsidR="004E6FDE">
        <w:t xml:space="preserve">.    </w:t>
      </w:r>
    </w:p>
    <w:p w:rsidRDefault="00317055" w:rsidP="00724A06" w:rsidR="00317055">
      <w:pPr>
        <w:jc w:val="center"/>
      </w:pPr>
    </w:p>
    <w:p w:rsidRDefault="004F03D5" w:rsidP="00724A06" w:rsidR="004F03D5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4F03D5">
      <w:pPr>
        <w:jc w:val="both"/>
      </w:pPr>
      <w:r>
        <w:t xml:space="preserve">Maja Kocijan </w:t>
      </w:r>
    </w:p>
    <w:p w:rsidRDefault="00317055" w:rsidP="00B77EFB" w:rsidR="00317055">
      <w:pPr>
        <w:jc w:val="both"/>
      </w:pPr>
    </w:p>
    <w:p w:rsidRDefault="00267560" w:rsidP="00B77EFB" w:rsidR="00267560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267560" w:rsidP="00B77EFB" w:rsidR="00267560">
      <w:pPr>
        <w:jc w:val="both"/>
      </w:pPr>
    </w:p>
    <w:p w:rsidRDefault="00A840A5" w:rsidP="00B77EFB" w:rsidR="00A840A5">
      <w:pPr>
        <w:jc w:val="both"/>
      </w:pPr>
    </w:p>
    <w:p w:rsidRDefault="00267560" w:rsidP="00B77EFB" w:rsidR="00267560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>Protiv ovog rješenje pravo žalbe imaju stečajni upravitelj i sva</w:t>
      </w:r>
      <w:r w:rsidR="00724A06">
        <w:t xml:space="preserve">ki stečajni vjerovnik (članak </w:t>
      </w:r>
      <w:proofErr w:type="spellStart"/>
      <w:r w:rsidR="00724A06">
        <w:t>94</w:t>
      </w:r>
      <w:proofErr w:type="spellEnd"/>
      <w:r>
        <w:t>. stav 5. Stečajnog zakona). Žalba  se  podnosi  ovom  sudu  u  roku od  8 dana od primitka, odnosno objave rješenja na oglasnoj ploči suda.</w:t>
      </w:r>
    </w:p>
    <w:p w:rsidRDefault="00267560" w:rsidP="00B77EFB" w:rsidR="00267560">
      <w:pPr>
        <w:jc w:val="both"/>
      </w:pPr>
    </w:p>
    <w:p w:rsidRDefault="00A840A5" w:rsidP="00B77EFB" w:rsidR="00A840A5" w:rsidRPr="00E23B2F">
      <w:pPr>
        <w:jc w:val="both"/>
      </w:pPr>
    </w:p>
    <w:p w:rsidRDefault="00B77EFB" w:rsidP="00B77EFB" w:rsidR="00B77EFB">
      <w:r>
        <w:t>DNA</w:t>
      </w:r>
    </w:p>
    <w:p w:rsidRDefault="00B77EFB" w:rsidP="00B77EFB" w:rsidR="00B77EFB">
      <w:pPr>
        <w:numPr>
          <w:ilvl w:val="0"/>
          <w:numId w:val="3"/>
        </w:numPr>
      </w:pPr>
      <w:r>
        <w:t>Stečajn</w:t>
      </w:r>
      <w:r w:rsidR="00EA4372">
        <w:t>i upravitelj Tihomir Zec</w:t>
      </w:r>
    </w:p>
    <w:p w:rsidRDefault="00EA4372" w:rsidP="00B77EFB" w:rsidR="00EA4372">
      <w:pPr>
        <w:numPr>
          <w:ilvl w:val="0"/>
          <w:numId w:val="3"/>
        </w:numPr>
      </w:pPr>
      <w:r>
        <w:t>Stečajni upravitelj Dragutin Romić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  <w:r w:rsidR="009677E9">
        <w:t xml:space="preserve"> suda</w:t>
      </w:r>
    </w:p>
    <w:p w:rsidRDefault="00317055" w:rsidP="00860E16" w:rsidR="00324FD3">
      <w:pPr>
        <w:numPr>
          <w:ilvl w:val="0"/>
          <w:numId w:val="3"/>
        </w:numPr>
      </w:pPr>
      <w:proofErr w:type="spellStart"/>
      <w:r>
        <w:t>roč</w:t>
      </w:r>
      <w:proofErr w:type="spellEnd"/>
      <w:r>
        <w:t>. 6/</w:t>
      </w:r>
      <w:proofErr w:type="spellStart"/>
      <w:r>
        <w:t>11</w:t>
      </w:r>
      <w:proofErr w:type="spellEnd"/>
    </w:p>
    <w:sectPr w:rsidSect="00317055" w:rsidR="00324FD3">
      <w:pgSz w:code="9" w:h="16838" w:w="11906"/>
      <w:pgMar w:gutter="0" w:footer="709" w:header="709" w:left="1704" w:bottom="1276" w:right="1418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07CF"/>
    <w:multiLevelType w:val="hybridMultilevel"/>
    <w:tmpl w:val="3064B5E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C0F103C"/>
    <w:multiLevelType w:val="hybridMultilevel"/>
    <w:tmpl w:val="2194B27A"/>
    <w:lvl w:tplc="E7F2C9FA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10089D"/>
    <w:multiLevelType w:val="hybridMultilevel"/>
    <w:tmpl w:val="9F5E6D70"/>
    <w:lvl w:tplc="CA56DE60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54B2"/>
    <w:rsid w:val="0002430D"/>
    <w:rsid w:val="00024AF3"/>
    <w:rsid w:val="00035ACA"/>
    <w:rsid w:val="00042DCD"/>
    <w:rsid w:val="000632E2"/>
    <w:rsid w:val="00092D87"/>
    <w:rsid w:val="000F345F"/>
    <w:rsid w:val="00106940"/>
    <w:rsid w:val="001139DB"/>
    <w:rsid w:val="00113DF0"/>
    <w:rsid w:val="00133FCD"/>
    <w:rsid w:val="00137863"/>
    <w:rsid w:val="00165418"/>
    <w:rsid w:val="00172A7B"/>
    <w:rsid w:val="001A4785"/>
    <w:rsid w:val="001C0F29"/>
    <w:rsid w:val="001D1184"/>
    <w:rsid w:val="001F48CA"/>
    <w:rsid w:val="00200799"/>
    <w:rsid w:val="002135E0"/>
    <w:rsid w:val="002137B8"/>
    <w:rsid w:val="00235059"/>
    <w:rsid w:val="002553C1"/>
    <w:rsid w:val="0025648E"/>
    <w:rsid w:val="00267560"/>
    <w:rsid w:val="002C2752"/>
    <w:rsid w:val="002E546B"/>
    <w:rsid w:val="002E720D"/>
    <w:rsid w:val="002F469C"/>
    <w:rsid w:val="0031352A"/>
    <w:rsid w:val="00317055"/>
    <w:rsid w:val="0032250B"/>
    <w:rsid w:val="00324FD3"/>
    <w:rsid w:val="00327A1B"/>
    <w:rsid w:val="003403A6"/>
    <w:rsid w:val="00357FEE"/>
    <w:rsid w:val="00360876"/>
    <w:rsid w:val="003B6B24"/>
    <w:rsid w:val="003E1CC7"/>
    <w:rsid w:val="003E6A42"/>
    <w:rsid w:val="00402070"/>
    <w:rsid w:val="00410A69"/>
    <w:rsid w:val="00435CD3"/>
    <w:rsid w:val="00446AA2"/>
    <w:rsid w:val="004569C8"/>
    <w:rsid w:val="004909AC"/>
    <w:rsid w:val="0049290D"/>
    <w:rsid w:val="00493607"/>
    <w:rsid w:val="004B3638"/>
    <w:rsid w:val="004D1B08"/>
    <w:rsid w:val="004D46A9"/>
    <w:rsid w:val="004E6FDE"/>
    <w:rsid w:val="004F03D5"/>
    <w:rsid w:val="005200ED"/>
    <w:rsid w:val="00520114"/>
    <w:rsid w:val="00537D96"/>
    <w:rsid w:val="0054650B"/>
    <w:rsid w:val="005613D0"/>
    <w:rsid w:val="005709F5"/>
    <w:rsid w:val="00581476"/>
    <w:rsid w:val="005A4043"/>
    <w:rsid w:val="005A4A48"/>
    <w:rsid w:val="005C5406"/>
    <w:rsid w:val="00600458"/>
    <w:rsid w:val="006127EF"/>
    <w:rsid w:val="0062505C"/>
    <w:rsid w:val="00636F03"/>
    <w:rsid w:val="00641442"/>
    <w:rsid w:val="00665EDE"/>
    <w:rsid w:val="006C3A7A"/>
    <w:rsid w:val="006F1AD4"/>
    <w:rsid w:val="00724A06"/>
    <w:rsid w:val="007453D5"/>
    <w:rsid w:val="00755DC7"/>
    <w:rsid w:val="007712AC"/>
    <w:rsid w:val="00785253"/>
    <w:rsid w:val="00791A67"/>
    <w:rsid w:val="00792B90"/>
    <w:rsid w:val="00793F3E"/>
    <w:rsid w:val="00795045"/>
    <w:rsid w:val="007A1B10"/>
    <w:rsid w:val="007A28B1"/>
    <w:rsid w:val="007B1032"/>
    <w:rsid w:val="007B6061"/>
    <w:rsid w:val="007C31DA"/>
    <w:rsid w:val="007D2538"/>
    <w:rsid w:val="007D2913"/>
    <w:rsid w:val="007E23C6"/>
    <w:rsid w:val="007E2562"/>
    <w:rsid w:val="007E3B92"/>
    <w:rsid w:val="008505E0"/>
    <w:rsid w:val="00860A40"/>
    <w:rsid w:val="00860E16"/>
    <w:rsid w:val="0086739A"/>
    <w:rsid w:val="00887AF7"/>
    <w:rsid w:val="00891E65"/>
    <w:rsid w:val="008A3183"/>
    <w:rsid w:val="008A5959"/>
    <w:rsid w:val="008A7160"/>
    <w:rsid w:val="008C16A1"/>
    <w:rsid w:val="008C347A"/>
    <w:rsid w:val="008D1530"/>
    <w:rsid w:val="008E739A"/>
    <w:rsid w:val="00940156"/>
    <w:rsid w:val="00951182"/>
    <w:rsid w:val="00951F7F"/>
    <w:rsid w:val="009677E9"/>
    <w:rsid w:val="009713BD"/>
    <w:rsid w:val="009948B4"/>
    <w:rsid w:val="009A141E"/>
    <w:rsid w:val="009C1B30"/>
    <w:rsid w:val="009D4926"/>
    <w:rsid w:val="009D5986"/>
    <w:rsid w:val="009F1EB9"/>
    <w:rsid w:val="00A1272B"/>
    <w:rsid w:val="00A22A50"/>
    <w:rsid w:val="00A4676F"/>
    <w:rsid w:val="00A76705"/>
    <w:rsid w:val="00A7698E"/>
    <w:rsid w:val="00A840A5"/>
    <w:rsid w:val="00AA2CB1"/>
    <w:rsid w:val="00AA50F1"/>
    <w:rsid w:val="00AF027B"/>
    <w:rsid w:val="00B0435A"/>
    <w:rsid w:val="00B07F69"/>
    <w:rsid w:val="00B262BB"/>
    <w:rsid w:val="00B77EFB"/>
    <w:rsid w:val="00BB1F54"/>
    <w:rsid w:val="00BB210D"/>
    <w:rsid w:val="00BB2F5E"/>
    <w:rsid w:val="00BC3468"/>
    <w:rsid w:val="00BD0679"/>
    <w:rsid w:val="00BE7A1A"/>
    <w:rsid w:val="00BF61F7"/>
    <w:rsid w:val="00C07E36"/>
    <w:rsid w:val="00C219B4"/>
    <w:rsid w:val="00C21D09"/>
    <w:rsid w:val="00C32F6B"/>
    <w:rsid w:val="00C53C5D"/>
    <w:rsid w:val="00C56374"/>
    <w:rsid w:val="00C64FE8"/>
    <w:rsid w:val="00C72FD4"/>
    <w:rsid w:val="00C959B8"/>
    <w:rsid w:val="00CC06A2"/>
    <w:rsid w:val="00CE0F48"/>
    <w:rsid w:val="00CE6005"/>
    <w:rsid w:val="00D26752"/>
    <w:rsid w:val="00D267B2"/>
    <w:rsid w:val="00D54285"/>
    <w:rsid w:val="00D85C47"/>
    <w:rsid w:val="00DC4A8A"/>
    <w:rsid w:val="00DC5568"/>
    <w:rsid w:val="00DD4E91"/>
    <w:rsid w:val="00DE12AF"/>
    <w:rsid w:val="00DF7D1F"/>
    <w:rsid w:val="00E14E3F"/>
    <w:rsid w:val="00E16D34"/>
    <w:rsid w:val="00E44264"/>
    <w:rsid w:val="00E54436"/>
    <w:rsid w:val="00E8255B"/>
    <w:rsid w:val="00EA4372"/>
    <w:rsid w:val="00EE661E"/>
    <w:rsid w:val="00EF49BD"/>
    <w:rsid w:val="00F16AE9"/>
    <w:rsid w:val="00F1706F"/>
    <w:rsid w:val="00F33FAE"/>
    <w:rsid w:val="00F3776A"/>
    <w:rsid w:val="00F37ED2"/>
    <w:rsid w:val="00F41B46"/>
    <w:rsid w:val="00F51A8B"/>
    <w:rsid w:val="00F52E46"/>
    <w:rsid w:val="00F71C25"/>
    <w:rsid w:val="00F775BD"/>
    <w:rsid w:val="00F85ECA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6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0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0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0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0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6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0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0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0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0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2012.</izvorni_sadrzaj>
    <derivirana_varijabla naziv="DomainObject.Predmet.DatumOsnivanja_1">19.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St-356/2012</izvorni_sadrzaj>
    <derivirana_varijabla naziv="DomainObject.Predmet.OznakaBroj_1">St-356/2012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DRVETA d.d.</izvorni_sadrzaj>
    <derivirana_varijabla naziv="DomainObject.Predmet.ProtustrankaFormated_1">  PRERADA DRVETA d.d.</derivirana_varijabla>
  </DomainObject.Predmet.ProtustrankaFormated>
  <DomainObject.Predmet.ProtustrankaFormatedOIB>
    <izvorni_sadrzaj>  PRERADA DRVETA d.d., OIB 57863490011</izvorni_sadrzaj>
    <derivirana_varijabla naziv="DomainObject.Predmet.ProtustrankaFormatedOIB_1">  PRERADA DRVETA d.d., OIB 57863490011</derivirana_varijabla>
  </DomainObject.Predmet.ProtustrankaFormatedOIB>
  <DomainObject.Predmet.ProtustrankaFormatedWithAdress>
    <izvorni_sadrzaj> PRERADA DRVETA d.d., Bana Josipa Jelačića 93/b, Darda</izvorni_sadrzaj>
    <derivirana_varijabla naziv="DomainObject.Predmet.ProtustrankaFormatedWithAdress_1"> PRERADA DRVETA d.d., Bana Josipa Jelačića 93/b, Darda</derivirana_varijabla>
  </DomainObject.Predmet.ProtustrankaFormatedWithAdress>
  <DomainObject.Predmet.ProtustrankaFormatedWithAdressOIB>
    <izvorni_sadrzaj> PRERADA DRVETA d.d., OIB 57863490011, Bana Josipa Jelačića 93/b, Darda</izvorni_sadrzaj>
    <derivirana_varijabla naziv="DomainObject.Predmet.ProtustrankaFormatedWithAdressOIB_1"> PRERADA DRVETA d.d., OIB 57863490011, Bana Josipa Jelačića 93/b, Darda</derivirana_varijabla>
  </DomainObject.Predmet.ProtustrankaFormatedWithAdressOIB>
  <DomainObject.Predmet.ProtustrankaWithAdress>
    <izvorni_sadrzaj>PRERADA DRVETA d.d. Bana Josipa Jelačića 93/b, Darda</izvorni_sadrzaj>
    <derivirana_varijabla naziv="DomainObject.Predmet.ProtustrankaWithAdress_1">PRERADA DRVETA d.d. Bana Josipa Jelačića 93/b, Darda</derivirana_varijabla>
  </DomainObject.Predmet.ProtustrankaWithAdress>
  <DomainObject.Predmet.ProtustrankaWithAdressOIB>
    <izvorni_sadrzaj>PRERADA DRVETA d.d., OIB 57863490011, Bana Josipa Jelačića 93/b, Darda</izvorni_sadrzaj>
    <derivirana_varijabla naziv="DomainObject.Predmet.ProtustrankaWithAdressOIB_1">PRERADA DRVETA d.d., OIB 57863490011, Bana Josipa Jelačića 93/b, Darda</derivirana_varijabla>
  </DomainObject.Predmet.ProtustrankaWithAdressOIB>
  <DomainObject.Predmet.ProtustrankaNazivFormated>
    <izvorni_sadrzaj>PRERADA DRVETA d.d.</izvorni_sadrzaj>
    <derivirana_varijabla naziv="DomainObject.Predmet.ProtustrankaNazivFormated_1">PRERADA DRVETA d.d.</derivirana_varijabla>
  </DomainObject.Predmet.ProtustrankaNazivFormated>
  <DomainObject.Predmet.ProtustrankaNazivFormatedOIB>
    <izvorni_sadrzaj>PRERADA DRVETA d.d., OIB 57863490011</izvorni_sadrzaj>
    <derivirana_varijabla naziv="DomainObject.Predmet.ProtustrankaNazivFormatedOIB_1">PRERADA DRVETA d.d., OIB 57863490011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57863490011</izvorni_sadrzaj>
    <derivirana_varijabla naziv="DomainObject.Predmet.StrankaFormatedOIB_1">  DUŽNIK, OIB 57863490011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57863490011</izvorni_sadrzaj>
    <derivirana_varijabla naziv="DomainObject.Predmet.StrankaFormatedWithAdressOIB_1"> DUŽNIK, OIB 57863490011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57863490011</izvorni_sadrzaj>
    <derivirana_varijabla naziv="DomainObject.Predmet.StrankaWithAdressOIB_1">DUŽNIK, OIB 57863490011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57863490011</izvorni_sadrzaj>
    <derivirana_varijabla naziv="DomainObject.Predmet.StrankaNazivFormatedOIB_1">DUŽNIK, OIB 57863490011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57863490011</item>
    </izvorni_sadrzaj>
    <derivirana_varijabla naziv="DomainObject.Predmet.StrankaListFormatedOIB_1">
      <item>DUŽNIK, OIB 57863490011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57863490011</item>
    </izvorni_sadrzaj>
    <derivirana_varijabla naziv="DomainObject.Predmet.StrankaListFormatedWithAdressOIB_1">
      <item>DUŽNIK, OIB 57863490011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57863490011</item>
    </izvorni_sadrzaj>
    <derivirana_varijabla naziv="DomainObject.Predmet.StrankaListNazivFormatedOIB_1">
      <item>DUŽNIK, OIB 57863490011</item>
    </derivirana_varijabla>
  </DomainObject.Predmet.StrankaListNazivFormatedOIB>
  <DomainObject.Predmet.ProtuStrankaListFormated>
    <izvorni_sadrzaj>
      <item>PRERADA DRVETA d.d.</item>
    </izvorni_sadrzaj>
    <derivirana_varijabla naziv="DomainObject.Predmet.ProtuStrankaListFormated_1">
      <item>PRERADA DRVETA d.d.</item>
    </derivirana_varijabla>
  </DomainObject.Predmet.ProtuStrankaListFormated>
  <DomainObject.Predmet.ProtuStrankaListFormatedOIB>
    <izvorni_sadrzaj>
      <item>PRERADA DRVETA d.d., OIB 57863490011</item>
    </izvorni_sadrzaj>
    <derivirana_varijabla naziv="DomainObject.Predmet.ProtuStrankaListFormatedOIB_1">
      <item>PRERADA DRVETA d.d., OIB 57863490011</item>
    </derivirana_varijabla>
  </DomainObject.Predmet.ProtuStrankaListFormatedOIB>
  <DomainObject.Predmet.ProtuStrankaListFormatedWithAdress>
    <izvorni_sadrzaj>
      <item>PRERADA DRVETA d.d., Bana Josipa Jelačića 93/b, Darda</item>
    </izvorni_sadrzaj>
    <derivirana_varijabla naziv="DomainObject.Predmet.ProtuStrankaListFormatedWithAdress_1">
      <item>PRERADA DRVETA d.d., Bana Josipa Jelačića 93/b, Darda</item>
    </derivirana_varijabla>
  </DomainObject.Predmet.ProtuStrankaListFormatedWithAdress>
  <DomainObject.Predmet.ProtuStrankaListFormatedWithAdressOIB>
    <izvorni_sadrzaj>
      <item>PRERADA DRVETA d.d., OIB 57863490011, Bana Josipa Jelačića 93/b, Darda</item>
    </izvorni_sadrzaj>
    <derivirana_varijabla naziv="DomainObject.Predmet.ProtuStrankaListFormatedWithAdressOIB_1">
      <item>PRERADA DRVETA d.d., OIB 57863490011, Bana Josipa Jelačića 93/b, Darda</item>
    </derivirana_varijabla>
  </DomainObject.Predmet.ProtuStrankaListFormatedWithAdressOIB>
  <DomainObject.Predmet.ProtuStrankaListNazivFormated>
    <izvorni_sadrzaj>
      <item>PRERADA DRVETA d.d.</item>
    </izvorni_sadrzaj>
    <derivirana_varijabla naziv="DomainObject.Predmet.ProtuStrankaListNazivFormated_1">
      <item>PRERADA DRVETA d.d.</item>
    </derivirana_varijabla>
  </DomainObject.Predmet.ProtuStrankaListNazivFormated>
  <DomainObject.Predmet.ProtuStrankaListNazivFormatedOIB>
    <izvorni_sadrzaj>
      <item>PRERADA DRVETA d.d., OIB 57863490011</item>
    </izvorni_sadrzaj>
    <derivirana_varijabla naziv="DomainObject.Predmet.ProtuStrankaListNazivFormatedOIB_1">
      <item>PRERADA DRVETA d.d., OIB 57863490011</item>
    </derivirana_varijabla>
  </DomainObject.Predmet.ProtuStrankaListNazivFormatedOIB>
  <DomainObject.Predmet.OstaliList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Formated>
  <DomainObject.Predmet.OstaliList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FormatedOIB>
  <DomainObject.Predmet.OstaliListFormatedWithAdress>
    <izvorni_sadrzaj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izvorni_sadrzaj>
    <derivirana_varijabla naziv="DomainObject.Predmet.OstaliListFormatedWithAdress_1"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derivirana_varijabla>
  </DomainObject.Predmet.OstaliListFormatedWithAdress>
  <DomainObject.Predmet.OstaliListFormatedWithAdress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izvorni_sadrzaj>
    <derivirana_varijabla naziv="DomainObject.Predmet.OstaliListFormatedWithAdress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derivirana_varijabla>
  </DomainObject.Predmet.OstaliListFormatedWithAdressOIB>
  <DomainObject.Predmet.OstaliListNaziv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Naziv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NazivFormated>
  <DomainObject.Predmet.OstaliListNaziv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Naziv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PRERADA DRVETA d.d.</izvorni_sadrzaj>
    <derivirana_varijabla naziv="DomainObject.Predmet.ProtustrankaIDrugi_1">PRERADA DRVETA d.d.</derivirana_varijabla>
  </DomainObject.Predmet.ProtustrankaIDrugi>
  <DomainObject.Predmet.StrankaIDrugiAdressOIB>
    <izvorni_sadrzaj>DUŽNIK, OIB 57863490011</izvorni_sadrzaj>
    <derivirana_varijabla naziv="DomainObject.Predmet.StrankaIDrugiAdressOIB_1">DUŽNIK, OIB 57863490011</derivirana_varijabla>
  </DomainObject.Predmet.StrankaIDrugiAdressOIB>
  <DomainObject.Predmet.ProtustrankaIDrugiAdressOIB>
    <izvorni_sadrzaj>PRERADA DRVETA d.d., OIB 57863490011, Bana Josipa Jelačića 93/b, Darda</izvorni_sadrzaj>
    <derivirana_varijabla naziv="DomainObject.Predmet.ProtustrankaIDrugiAdressOIB_1">PRERADA DRVETA d.d., OIB 57863490011, Bana Josipa Jelačića 93/b,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SudioniciListNaziv_1"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SudioniciListNaziv>
  <DomainObject.Predmet.SudioniciListAdressOIB>
    <izvorni_sadrzaj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izvorni_sadrzaj>
    <derivirana_varijabla naziv="DomainObject.Predmet.SudioniciListAdressOIB_1"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izvorni_sadrzaj>
    <derivirana_varijabla naziv="DomainObject.Predmet.SudioniciListNazivOIB_1"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9B9F32-3DE8-47B2-B564-23D9C22853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1341</properties:Words>
  <properties:Characters>7582</properties:Characters>
  <properties:Lines>183</properties:Lines>
  <properties:Paragraphs>43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9103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2017-10-09T11:13:00Z</dcterms:created>
  <dc:creator>..</dc:creator>
  <cp:lastModifiedBy>Maja Kocijan</cp:lastModifiedBy>
  <cp:lastPrinted>2017-10-10T06:18:00Z</cp:lastPrinted>
  <dcterms:modified xmlns:xsi="http://www.w3.org/2001/XMLSchema-instance" xsi:type="dcterms:W3CDTF">2017-10-10T06:23:00Z</dcterms:modified>
  <cp:revision>8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