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979d" w14:paraId="d03979d" w:rsidRDefault="00902B67" w:rsidP="00902B67" w:rsidR="00902B67">
      <w:pPr>
        <w15:collapsed w:val="false"/>
      </w:pPr>
      <w:bookmarkStart w:name="_GoBack" w:id="0"/>
      <w:bookmarkEnd w:id="0"/>
    </w:p>
    <w:p w:rsidRDefault="00902B67" w:rsidP="00902B67" w:rsidR="00902B67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0E6185"/>
    <w:p w:rsidRDefault="00902B67" w:rsidP="00902B67" w:rsidR="00902B67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</w:t>
      </w:r>
      <w:r w:rsidR="00E21D48">
        <w:rPr>
          <w:bCs/>
        </w:rPr>
        <w:t xml:space="preserve">     </w:t>
      </w:r>
      <w:r>
        <w:rPr>
          <w:bCs/>
        </w:rPr>
        <w:t xml:space="preserve">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6B342B">
        <w:rPr>
          <w:bCs/>
        </w:rPr>
        <w:t>1383</w:t>
      </w:r>
      <w:r w:rsidRPr="00B562FE">
        <w:rPr>
          <w:bCs/>
        </w:rPr>
        <w:t>/201</w:t>
      </w:r>
      <w:r w:rsidR="006B342B">
        <w:rPr>
          <w:bCs/>
        </w:rPr>
        <w:t>6</w:t>
      </w:r>
    </w:p>
    <w:p w:rsidRDefault="00902B67" w:rsidP="00902B67" w:rsidR="00902B67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B2731B" w:rsidP="00902B67" w:rsidR="00902B67" w:rsidRPr="00B562FE">
      <w:pPr>
        <w:rPr>
          <w:bCs/>
        </w:rPr>
      </w:pPr>
      <w:r>
        <w:rPr>
          <w:bCs/>
        </w:rPr>
        <w:t xml:space="preserve">Split, </w:t>
      </w:r>
      <w:r w:rsidR="00902B67" w:rsidRPr="00B562FE">
        <w:rPr>
          <w:bCs/>
        </w:rPr>
        <w:t xml:space="preserve">Sukoišanska 6 </w:t>
      </w:r>
    </w:p>
    <w:p w:rsidRDefault="00902B67" w:rsidP="00902B67" w:rsidR="00650FEE">
      <w:r>
        <w:t xml:space="preserve">  </w:t>
      </w:r>
    </w:p>
    <w:p w:rsidRDefault="00902B67" w:rsidP="00902B67" w:rsidR="00902B67">
      <w:r>
        <w:t xml:space="preserve">                                                    </w:t>
      </w:r>
    </w:p>
    <w:p w:rsidRDefault="00650FEE" w:rsidP="00902B67" w:rsidR="00650FEE"/>
    <w:p w:rsidRDefault="00902B67" w:rsidP="00902B67" w:rsidR="00902B67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902B67" w:rsidP="00902B67" w:rsidR="00902B67">
      <w:pPr>
        <w:rPr>
          <w:b/>
        </w:rPr>
      </w:pPr>
    </w:p>
    <w:p w:rsidRDefault="00902B67" w:rsidP="00902B67" w:rsidR="00902B67" w:rsidRPr="00B562FE">
      <w:pPr>
        <w:jc w:val="center"/>
      </w:pPr>
      <w:r w:rsidRPr="00B562FE">
        <w:t>R J E Š E N J E</w:t>
      </w:r>
    </w:p>
    <w:p w:rsidRDefault="00902B67" w:rsidP="00902B67" w:rsidR="00902B67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6B342B" w:rsidRPr="006B342B">
        <w:t>DUO 2008 d.o.o.</w:t>
      </w:r>
      <w:r w:rsidR="006F35F0">
        <w:t xml:space="preserve">, OIB: </w:t>
      </w:r>
      <w:r w:rsidR="005944C9" w:rsidRPr="005944C9">
        <w:t>43870555784</w:t>
      </w:r>
      <w:r w:rsidR="006F35F0">
        <w:t xml:space="preserve">, </w:t>
      </w:r>
      <w:r w:rsidR="005944C9" w:rsidRPr="005944C9">
        <w:t>Srinjine</w:t>
      </w:r>
      <w:r w:rsidR="006F35F0">
        <w:t xml:space="preserve">, </w:t>
      </w:r>
      <w:r w:rsidR="005944C9" w:rsidRPr="005944C9">
        <w:t>Poljičke kneževine 21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2731B">
        <w:rPr>
          <w:rFonts w:eastAsiaTheme="minorHAnsi"/>
          <w:lang w:eastAsia="en-US"/>
        </w:rPr>
        <w:t>18. srpnja</w:t>
      </w:r>
      <w:r>
        <w:rPr>
          <w:rFonts w:eastAsiaTheme="minorHAnsi"/>
          <w:lang w:eastAsia="en-US"/>
        </w:rPr>
        <w:t xml:space="preserve"> 2017.   </w:t>
      </w:r>
    </w:p>
    <w:p w:rsidRDefault="00902B67" w:rsidP="00902B67" w:rsidR="00902B67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902B67" w:rsidP="00DE15E0" w:rsidR="00902B67">
      <w:pPr>
        <w:ind w:firstLine="12" w:right="-1" w:left="708"/>
        <w:jc w:val="both"/>
      </w:pPr>
      <w:r>
        <w:t xml:space="preserve">Odbacuje se zahtjev </w:t>
      </w:r>
      <w:r w:rsidRPr="00B33A4F">
        <w:rPr>
          <w:rFonts w:eastAsiaTheme="minorHAnsi"/>
          <w:lang w:eastAsia="en-US"/>
        </w:rPr>
        <w:t xml:space="preserve">FINANCIJSKE AGENCIJE, Regionalni centar Split, Podružnica Split, </w:t>
      </w:r>
      <w:r>
        <w:t xml:space="preserve">za provedbu skraćenog stečajnog postupka nad </w:t>
      </w:r>
      <w:r w:rsidRPr="009B1727">
        <w:t xml:space="preserve">društvom </w:t>
      </w:r>
      <w:r w:rsidR="005944C9" w:rsidRPr="006B342B">
        <w:t>DUO 2008 d.o.o.</w:t>
      </w:r>
      <w:r w:rsidR="005944C9">
        <w:t xml:space="preserve">, OIB: </w:t>
      </w:r>
      <w:r w:rsidR="005944C9" w:rsidRPr="005944C9">
        <w:t>43870555784</w:t>
      </w:r>
      <w:r w:rsidR="005944C9">
        <w:t xml:space="preserve">, </w:t>
      </w:r>
      <w:r w:rsidR="005944C9" w:rsidRPr="005944C9">
        <w:t>Srinjine</w:t>
      </w:r>
      <w:r w:rsidR="005944C9">
        <w:t xml:space="preserve">, </w:t>
      </w:r>
      <w:r w:rsidR="005944C9" w:rsidRPr="005944C9">
        <w:t>Poljičke kneževine 21</w:t>
      </w:r>
    </w:p>
    <w:p w:rsidRDefault="00DE15E0" w:rsidP="00DE15E0" w:rsidR="00DE15E0">
      <w:pPr>
        <w:ind w:firstLine="12" w:right="-1" w:left="708"/>
        <w:jc w:val="both"/>
      </w:pPr>
    </w:p>
    <w:p w:rsidRDefault="00650FEE" w:rsidP="00650FEE" w:rsidR="00650FEE">
      <w:pPr>
        <w:jc w:val="both"/>
      </w:pPr>
    </w:p>
    <w:p w:rsidRDefault="00650FEE" w:rsidP="00650FEE" w:rsidR="00650FEE">
      <w:pPr>
        <w:jc w:val="both"/>
      </w:pPr>
    </w:p>
    <w:p w:rsidRDefault="00902B67" w:rsidP="00902B67" w:rsidR="00902B67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902B67" w:rsidP="00902B67" w:rsidR="00902B67">
      <w:pPr>
        <w:ind w:left="3540"/>
        <w:jc w:val="both"/>
      </w:pPr>
    </w:p>
    <w:p w:rsidRDefault="00902B67" w:rsidP="00DE15E0" w:rsidR="00DE15E0">
      <w:pPr>
        <w:jc w:val="both"/>
      </w:pPr>
      <w:r>
        <w:t xml:space="preserve">Financijska agencija, Regionalni centar Split, podnijela je ovom sudu </w:t>
      </w:r>
      <w:r w:rsidR="005944C9">
        <w:t>7. lipnja</w:t>
      </w:r>
      <w:r w:rsidR="00B2731B">
        <w:t xml:space="preserve"> </w:t>
      </w:r>
      <w:r>
        <w:t>201</w:t>
      </w:r>
      <w:r w:rsidR="005944C9">
        <w:t>6</w:t>
      </w:r>
      <w:r>
        <w:t>.</w:t>
      </w:r>
      <w:r w:rsidR="00243056">
        <w:t xml:space="preserve"> </w:t>
      </w:r>
      <w:r>
        <w:t xml:space="preserve">zahtjev za provedbu skraćenog stečajnog postupka nad </w:t>
      </w:r>
      <w:r w:rsidR="005944C9">
        <w:t>DUO 2008 d.o.o., OIB: 43870555784, Srinjine, Poljičke kneževine 21</w:t>
      </w:r>
      <w:r w:rsidR="00B2731B">
        <w:t>.</w:t>
      </w:r>
    </w:p>
    <w:p w:rsidRDefault="00227554" w:rsidP="00DE15E0" w:rsidR="00227554">
      <w:pPr>
        <w:jc w:val="both"/>
      </w:pPr>
    </w:p>
    <w:p w:rsidRDefault="00B2731B" w:rsidP="00285C66" w:rsidR="00B2731B">
      <w:pPr>
        <w:jc w:val="both"/>
      </w:pPr>
      <w:r>
        <w:t>Odredbom čl</w:t>
      </w:r>
      <w:r w:rsidR="00650FEE">
        <w:t>anka</w:t>
      </w:r>
      <w:r>
        <w:t xml:space="preserve"> 428. Stečajnog zakona (Narodne novine broj 71/15, dalje SZ) propisano je da </w:t>
      </w:r>
      <w:r w:rsidR="00650FEE">
        <w:t xml:space="preserve">će </w:t>
      </w:r>
      <w:r>
        <w:t>sud provesti skraćeni stečajni postupak nad pravnom osobom ako su ispunjene sljedeće pretpostavke:</w:t>
      </w:r>
    </w:p>
    <w:p w:rsidRDefault="00B2731B" w:rsidP="00B2731B" w:rsidR="00B2731B">
      <w:pPr>
        <w:ind w:firstLine="709"/>
        <w:jc w:val="both"/>
      </w:pPr>
      <w:r>
        <w:t>- ako nema zaposlenih</w:t>
      </w:r>
    </w:p>
    <w:p w:rsidRDefault="00B2731B" w:rsidP="00B2731B" w:rsidR="00B2731B">
      <w:pPr>
        <w:ind w:firstLine="709"/>
        <w:jc w:val="both"/>
      </w:pPr>
      <w:r>
        <w:t>- ako u Očevidniku redoslijeda osnova za plaćanje ima evidentirane neizvršene osnove za plaćanje u neprekinutom razdoblju od 120 dana i</w:t>
      </w:r>
    </w:p>
    <w:p w:rsidRDefault="00B2731B" w:rsidP="00B2731B" w:rsidR="00B2731B">
      <w:pPr>
        <w:ind w:firstLine="709"/>
        <w:jc w:val="both"/>
      </w:pPr>
      <w:r>
        <w:t>- ako nisu ispunjene pretpostavke za pokretanje drugog postupka radi brisanja iz sudskoga registra.</w:t>
      </w:r>
    </w:p>
    <w:p w:rsidRDefault="00650FEE" w:rsidP="00650FEE" w:rsidR="00650FEE">
      <w:pPr>
        <w:spacing w:before="200"/>
        <w:jc w:val="both"/>
      </w:pPr>
      <w:r>
        <w:t xml:space="preserve">Postupajući po zahtjevu za provedbu skraćenog stečajnog postupka, sud je pribavio povijesni izvadak iz sudskog registra za dužnika i utvrdio da je rješenjem ovog suda broj Tt-17/2312-1 od 7. travnja 2017. pokrenut postupak brisanja po članku 70. Zakona o sudskom registru (Narodne novine </w:t>
      </w:r>
      <w:r w:rsidRPr="00615991">
        <w:t>1/95, 57/96, 1/98, 30/99, 45/99, 54/05, 40/07, 91/10, 90/11, 148/13, 93/14</w:t>
      </w:r>
      <w:r>
        <w:t xml:space="preserve"> i</w:t>
      </w:r>
      <w:r w:rsidRPr="00615991">
        <w:t xml:space="preserve"> 110/15</w:t>
      </w:r>
      <w:r>
        <w:t xml:space="preserve">) nad uvodno navedenim stečajnim dužnikom. </w:t>
      </w:r>
    </w:p>
    <w:p w:rsidRDefault="00650FEE" w:rsidP="00650FEE" w:rsidR="00C54B7B">
      <w:pPr>
        <w:spacing w:before="200"/>
        <w:jc w:val="both"/>
      </w:pPr>
      <w:r>
        <w:lastRenderedPageBreak/>
        <w:t xml:space="preserve">S obzirom da iz utvrđenog činjeničnog stanja proizlazi kako je već u tijeku postupak brisanja dužnika iz sudskog registra, </w:t>
      </w:r>
      <w:r w:rsidRPr="00B55476">
        <w:t xml:space="preserve">to </w:t>
      </w:r>
      <w:r>
        <w:t xml:space="preserve">nisu kumulativno ispunjene pretpostavke iz članka 428. SZ-a za provedbom </w:t>
      </w:r>
      <w:r w:rsidRPr="00B55476">
        <w:t>skraćenog stečajnog postupka</w:t>
      </w:r>
      <w:r>
        <w:t>, radi čega je</w:t>
      </w:r>
      <w:r w:rsidRPr="00B55476">
        <w:t xml:space="preserve"> odluč</w:t>
      </w:r>
      <w:r>
        <w:t>eno</w:t>
      </w:r>
      <w:r w:rsidRPr="00B55476">
        <w:t xml:space="preserve"> kao u izreci</w:t>
      </w:r>
      <w:r>
        <w:t xml:space="preserve"> ovog</w:t>
      </w:r>
      <w:r w:rsidRPr="00B55476">
        <w:t xml:space="preserve"> rješenja.</w:t>
      </w:r>
    </w:p>
    <w:p w:rsidRDefault="00902B67" w:rsidP="005E084B" w:rsidR="00902B67">
      <w:pPr>
        <w:spacing w:before="200"/>
      </w:pPr>
      <w:r>
        <w:t xml:space="preserve">                                                 U Splitu </w:t>
      </w:r>
      <w:r w:rsidR="00B2731B">
        <w:t>18. srpnja</w:t>
      </w:r>
      <w:r>
        <w:t xml:space="preserve"> 2017.</w:t>
      </w:r>
    </w:p>
    <w:p w:rsidRDefault="00227554" w:rsidP="005E084B" w:rsidR="00227554">
      <w:pPr>
        <w:spacing w:before="200"/>
      </w:pPr>
    </w:p>
    <w:p w:rsidRDefault="00902B67" w:rsidP="00902B67" w:rsidR="00902B67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902B67" w:rsidP="005E084B" w:rsidR="005E084B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5E084B" w:rsidP="005E084B" w:rsidR="005E084B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902B67" w:rsidP="00902B67" w:rsidR="00902B67">
      <w:pPr>
        <w:jc w:val="both"/>
        <w:rPr>
          <w:b/>
        </w:rPr>
      </w:pPr>
    </w:p>
    <w:p w:rsidRDefault="00902B67" w:rsidP="00902B67" w:rsidR="00227554" w:rsidRPr="00012A8D">
      <w:pPr>
        <w:jc w:val="both"/>
      </w:pPr>
      <w:r w:rsidRPr="00012A8D">
        <w:t xml:space="preserve">DNA: </w:t>
      </w:r>
    </w:p>
    <w:p w:rsidRDefault="00902B67" w:rsidP="00902B67" w:rsidR="00902B67">
      <w:pPr>
        <w:jc w:val="both"/>
      </w:pPr>
      <w:r w:rsidRPr="00012A8D">
        <w:t xml:space="preserve">- </w:t>
      </w:r>
      <w:r w:rsidR="00650FEE">
        <w:t>podnositelju zahtjeva</w:t>
      </w:r>
      <w:r>
        <w:t xml:space="preserve"> – FINA, RC Split, Podružnica Split</w:t>
      </w:r>
    </w:p>
    <w:p w:rsidRDefault="00902B67" w:rsidP="00902B67" w:rsidR="00902B67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902B67" w:rsidP="00902B67" w:rsidR="00902B67">
      <w:pPr>
        <w:jc w:val="both"/>
      </w:pPr>
      <w:r>
        <w:t xml:space="preserve">- </w:t>
      </w:r>
      <w:r w:rsidR="00C54B7B">
        <w:t xml:space="preserve">u </w:t>
      </w:r>
      <w:r w:rsidRPr="00012A8D">
        <w:t>spis</w:t>
      </w:r>
    </w:p>
    <w:sectPr w:rsidSect="00650FEE" w:rsidR="00902B67">
      <w:headerReference w:type="even" r:id="rId10"/>
      <w:headerReference w:type="default" r:id="rId11"/>
      <w:pgSz w:h="16838" w:w="11906"/>
      <w:pgMar w:gutter="0" w:footer="708" w:header="708" w:left="1417" w:bottom="1135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416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4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E21D48">
      <w:rPr>
        <w:b/>
        <w:bCs/>
      </w:rPr>
      <w:t xml:space="preserve">  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6B342B">
      <w:rPr>
        <w:bCs/>
      </w:rPr>
      <w:t>1383</w:t>
    </w:r>
    <w:r w:rsidRPr="00B562FE">
      <w:rPr>
        <w:bCs/>
      </w:rPr>
      <w:t>/201</w:t>
    </w:r>
    <w:r w:rsidR="006B342B">
      <w:rPr>
        <w:bCs/>
      </w:rPr>
      <w:t>6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226F2"/>
    <w:rsid w:val="00033CCE"/>
    <w:rsid w:val="001E505E"/>
    <w:rsid w:val="00227554"/>
    <w:rsid w:val="00243056"/>
    <w:rsid w:val="002509C2"/>
    <w:rsid w:val="00263B9A"/>
    <w:rsid w:val="00285C66"/>
    <w:rsid w:val="002F02B4"/>
    <w:rsid w:val="00317DEB"/>
    <w:rsid w:val="003A53FD"/>
    <w:rsid w:val="003C4D29"/>
    <w:rsid w:val="00512416"/>
    <w:rsid w:val="00566F97"/>
    <w:rsid w:val="005944C9"/>
    <w:rsid w:val="005E084B"/>
    <w:rsid w:val="00615991"/>
    <w:rsid w:val="00650FEE"/>
    <w:rsid w:val="006B342B"/>
    <w:rsid w:val="006F35F0"/>
    <w:rsid w:val="007515CE"/>
    <w:rsid w:val="0076145B"/>
    <w:rsid w:val="00784C9F"/>
    <w:rsid w:val="00833CBA"/>
    <w:rsid w:val="00902B67"/>
    <w:rsid w:val="00933F3A"/>
    <w:rsid w:val="009F762C"/>
    <w:rsid w:val="00A025CD"/>
    <w:rsid w:val="00A279F3"/>
    <w:rsid w:val="00A73583"/>
    <w:rsid w:val="00AF2A29"/>
    <w:rsid w:val="00B00D17"/>
    <w:rsid w:val="00B11A6B"/>
    <w:rsid w:val="00B2731B"/>
    <w:rsid w:val="00B314C1"/>
    <w:rsid w:val="00B84C91"/>
    <w:rsid w:val="00C54B7B"/>
    <w:rsid w:val="00D77F8F"/>
    <w:rsid w:val="00DE15E0"/>
    <w:rsid w:val="00E21D48"/>
    <w:rsid w:val="00E85A97"/>
    <w:rsid w:val="00EA5C18"/>
    <w:rsid w:val="00F1561C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3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DUO 2008 za trgovinu i usluge, društvo s ograničenom odgovornošću</izvorni_sadrzaj>
    <derivirana_varijabla naziv="DomainObject.Predmet.ProtustrankaFormated_1">  DUO 2008 za trgovinu i usluge, društvo s ograničenom odgovornošću</derivirana_varijabla>
  </DomainObject.Predmet.ProtustrankaFormated>
  <DomainObject.Predmet.ProtustrankaFormatedOIB>
    <izvorni_sadrzaj>  DUO 2008 za trgovinu i usluge, društvo s ograničenom odgovornošću, OIB 43870555784</izvorni_sadrzaj>
    <derivirana_varijabla naziv="DomainObject.Predmet.ProtustrankaFormatedOIB_1">  DUO 2008 za trgovinu i usluge, društvo s ograničenom odgovornošću, OIB 43870555784</derivirana_varijabla>
  </DomainObject.Predmet.ProtustrankaFormatedOIB>
  <DomainObject.Predmet.ProtustrankaFormatedWithAdress>
    <izvorni_sadrzaj> DUO 2008 za trgovinu i usluge, društvo s ograničenom odgovornošću, Poljičke kneževine 21, 21292 Srinjine</izvorni_sadrzaj>
    <derivirana_varijabla naziv="DomainObject.Predmet.ProtustrankaFormatedWithAdress_1"> DUO 2008 za trgovinu i usluge, društvo s ograničenom odgovornošću, Poljičke kneževine 21, 21292 Srinjine</derivirana_varijabla>
  </DomainObject.Predmet.ProtustrankaFormatedWithAdress>
  <DomainObject.Predmet.ProtustrankaFormatedWithAdressOIB>
    <izvorni_sadrzaj> DUO 2008 za trgovinu i usluge, društvo s ograničenom odgovornošću, OIB 43870555784, Poljičke kneževine 21, 21292 Srinjine</izvorni_sadrzaj>
    <derivirana_varijabla naziv="DomainObject.Predmet.ProtustrankaFormatedWithAdressOIB_1"> DUO 2008 za trgovinu i usluge, društvo s ograničenom odgovornošću, OIB 43870555784, Poljičke kneževine 21, 21292 Srinjine</derivirana_varijabla>
  </DomainObject.Predmet.ProtustrankaFormatedWithAdressOIB>
  <DomainObject.Predmet.ProtustrankaWithAdress>
    <izvorni_sadrzaj>DUO 2008 za trgovinu i usluge, društvo s ograničenom odgovornošću Poljičke kneževine 21, 21292 Srinjine</izvorni_sadrzaj>
    <derivirana_varijabla naziv="DomainObject.Predmet.ProtustrankaWithAdress_1">DUO 2008 za trgovinu i usluge, društvo s ograničenom odgovornošću Poljičke kneževine 21, 21292 Srinjine</derivirana_varijabla>
  </DomainObject.Predmet.ProtustrankaWithAdress>
  <DomainObject.Predmet.ProtustrankaWithAdressOIB>
    <izvorni_sadrzaj>DUO 2008 za trgovinu i usluge, društvo s ograničenom odgovornošću, OIB 43870555784, Poljičke kneževine 21, 21292 Srinjine</izvorni_sadrzaj>
    <derivirana_varijabla naziv="DomainObject.Predmet.ProtustrankaWithAdressOIB_1">DUO 2008 za trgovinu i usluge, društvo s ograničenom odgovornošću, OIB 43870555784, Poljičke kneževine 21, 21292 Srinjine</derivirana_varijabla>
  </DomainObject.Predmet.ProtustrankaWithAdressOIB>
  <DomainObject.Predmet.ProtustrankaNazivFormated>
    <izvorni_sadrzaj>DUO 2008 za trgovinu i usluge, društvo s ograničenom odgovornošću</izvorni_sadrzaj>
    <derivirana_varijabla naziv="DomainObject.Predmet.ProtustrankaNazivFormated_1">DUO 2008 za trgovinu i usluge, društvo s ograničenom odgovornošću</derivirana_varijabla>
  </DomainObject.Predmet.ProtustrankaNazivFormated>
  <DomainObject.Predmet.ProtustrankaNazivFormatedOIB>
    <izvorni_sadrzaj>DUO 2008 za trgovinu i usluge, društvo s ograničenom odgovornošću, OIB 43870555784</izvorni_sadrzaj>
    <derivirana_varijabla naziv="DomainObject.Predmet.ProtustrankaNazivFormatedOIB_1">DUO 2008 za trgovinu i usluge, društvo s ograničenom odgovornošću, OIB 43870555784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46485.14</izvorni_sadrzaj>
    <derivirana_varijabla naziv="DomainObject.Predmet.TrenutnaVrijednost_1">46485.14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DUO 2008 za trgovinu i usluge, društvo s ograničenom odgovornošću</item>
    </izvorni_sadrzaj>
    <derivirana_varijabla naziv="DomainObject.Predmet.ProtuStrankaListFormated_1">
      <item>DUO 2008 za trgovinu i usluge, društvo s ograničenom odgovornošću</item>
    </derivirana_varijabla>
  </DomainObject.Predmet.ProtuStrankaListFormated>
  <DomainObject.Predmet.ProtuStrankaListFormatedOIB>
    <izvorni_sadrzaj>
      <item>DUO 2008 za trgovinu i usluge, društvo s ograničenom odgovornošću, OIB 43870555784</item>
    </izvorni_sadrzaj>
    <derivirana_varijabla naziv="DomainObject.Predmet.ProtuStrankaListFormatedOIB_1">
      <item>DUO 2008 za trgovinu i usluge, društvo s ograničenom odgovornošću, OIB 43870555784</item>
    </derivirana_varijabla>
  </DomainObject.Predmet.ProtuStrankaListFormatedOIB>
  <DomainObject.Predmet.ProtuStrankaListFormatedWithAdress>
    <izvorni_sadrzaj>
      <item>DUO 2008 za trgovinu i usluge, društvo s ograničenom odgovornošću, Poljičke kneževine 21, 21292 Srinjine</item>
    </izvorni_sadrzaj>
    <derivirana_varijabla naziv="DomainObject.Predmet.ProtuStrankaListFormatedWithAdress_1">
      <item>DUO 2008 za trgovinu i usluge, društvo s ograničenom odgovornošću, Poljičke kneževine 21, 21292 Srinjine</item>
    </derivirana_varijabla>
  </DomainObject.Predmet.ProtuStrankaListFormatedWithAdress>
  <DomainObject.Predmet.ProtuStrankaListFormatedWithAdressOIB>
    <izvorni_sadrzaj>
      <item>DUO 2008 za trgovinu i usluge, društvo s ograničenom odgovornošću, OIB 43870555784, Poljičke kneževine 21, 21292 Srinjine</item>
    </izvorni_sadrzaj>
    <derivirana_varijabla naziv="DomainObject.Predmet.ProtuStrankaListFormatedWithAdressOIB_1">
      <item>DUO 2008 za trgovinu i usluge, društvo s ograničenom odgovornošću, OIB 43870555784, Poljičke kneževine 21, 21292 Srinjine</item>
    </derivirana_varijabla>
  </DomainObject.Predmet.ProtuStrankaListFormatedWithAdressOIB>
  <DomainObject.Predmet.ProtuStrankaListNazivFormated>
    <izvorni_sadrzaj>
      <item>DUO 2008 za trgovinu i usluge, društvo s ograničenom odgovornošću</item>
    </izvorni_sadrzaj>
    <derivirana_varijabla naziv="DomainObject.Predmet.ProtuStrankaListNazivFormated_1">
      <item>DUO 2008 za trgovinu i usluge, društvo s ograničenom odgovornošću</item>
    </derivirana_varijabla>
  </DomainObject.Predmet.ProtuStrankaListNazivFormated>
  <DomainObject.Predmet.ProtuStrankaListNazivFormatedOIB>
    <izvorni_sadrzaj>
      <item>DUO 2008 za trgovinu i usluge, društvo s ograničenom odgovornošću, OIB 43870555784</item>
    </izvorni_sadrzaj>
    <derivirana_varijabla naziv="DomainObject.Predmet.ProtuStrankaListNazivFormatedOIB_1">
      <item>DUO 2008 za trgovinu i usluge, društvo s ograničenom odgovornošću, OIB 43870555784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DUO 2008 za trgovinu i usluge, društvo s ograničenom odgovornošću</izvorni_sadrzaj>
    <derivirana_varijabla naziv="DomainObject.Predmet.ProtustrankaIDrugi_1">DUO 2008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DUO 2008 za trgovinu i usluge, društvo s ograničenom odgovornošću, OIB 43870555784, Poljičke kneževine 21, 21292 Srinjine</izvorni_sadrzaj>
    <derivirana_varijabla naziv="DomainObject.Predmet.ProtustrankaIDrugiAdressOIB_1">DUO 2008 za trgovinu i usluge, društvo s ograničenom odgovornošću, OIB 43870555784, Poljičke kneževine 21,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 2008 za trgovinu i usluge, društvo s ograničenom odgovornošću</item>
      <item>FINANCIJSKA AGENCIJA, RC SPLIT</item>
    </izvorni_sadrzaj>
    <derivirana_varijabla naziv="DomainObject.Predmet.SudioniciListNaziv_1">
      <item>DUO 2008 za trgovinu i usluge, društvo s ograničenom odgovornošću</item>
      <item>FINANCIJSKA AGENCIJA, RC SPLIT</item>
    </derivirana_varijabla>
  </DomainObject.Predmet.SudioniciListNaziv>
  <DomainObject.Predmet.SudioniciListAdressOIB>
    <izvorni_sadrzaj>
      <item>DUO 2008 za trgovinu i usluge, društvo s ograničenom odgovornošću, OIB 43870555784, Poljičke kneževine 21,21292 Srinjine</item>
      <item>FINANCIJSKA AGENCIJA, RC SPLIT, OIB 85821130368, Mažuranićevo šetalište 24 b,21000 Split</item>
    </izvorni_sadrzaj>
    <derivirana_varijabla naziv="DomainObject.Predmet.SudioniciListAdressOIB_1">
      <item>DUO 2008 za trgovinu i usluge, društvo s ograničenom odgovornošću, OIB 43870555784, Poljičke kneževine 21,21292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43870555784</item>
      <item>, OIB 85821130368</item>
    </izvorni_sadrzaj>
    <derivirana_varijabla naziv="DomainObject.Predmet.SudioniciListNazivOIB_1">
      <item>, OIB 43870555784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2228</properties:Characters>
  <properties:Lines>64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2017-07-18T08:35:00Z</dcterms:created>
  <dc:creator>Nevenka Marunica</dc:creator>
  <cp:lastModifiedBy>Nevenka Marunica</cp:lastModifiedBy>
  <dcterms:modified xmlns:xsi="http://www.w3.org/2001/XMLSchema-instance" xsi:type="dcterms:W3CDTF">2017-07-18T12:46:00Z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