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3f31" w14:paraId="c633f31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2AD6" w:rsidP="001D7C1D" w:rsidR="00952AD6"/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E22224">
        <w:tab/>
      </w:r>
      <w:r w:rsidR="00E22224">
        <w:tab/>
      </w:r>
      <w:r w:rsidR="00E22224">
        <w:tab/>
      </w:r>
      <w:r w:rsidR="002C7B2D" w:rsidRPr="0063308C">
        <w:t>72 St-</w:t>
      </w:r>
      <w:r w:rsidR="002C7B2D">
        <w:t>5891/2016</w:t>
      </w:r>
      <w:r w:rsidR="00E22224">
        <w:t>-27</w:t>
      </w:r>
    </w:p>
    <w:p w:rsidRDefault="00E3002E" w:rsidP="005C35E5" w:rsidR="00E3002E" w:rsidRPr="001251F9">
      <w:pPr>
        <w:jc w:val="right"/>
      </w:pP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6E687C">
      <w:pPr>
        <w:ind w:left="2880"/>
      </w:pPr>
      <w:r>
        <w:t xml:space="preserve">              </w:t>
      </w:r>
      <w:r w:rsidRPr="00000839">
        <w:t>Z A K LJ U Č A K</w:t>
      </w:r>
    </w:p>
    <w:p w:rsidRDefault="006E687C" w:rsidP="001D7C1D" w:rsidR="006E687C">
      <w:pPr>
        <w:ind w:firstLine="708"/>
        <w:jc w:val="both"/>
      </w:pPr>
    </w:p>
    <w:p w:rsidRDefault="002C7B2D" w:rsidP="002C7B2D" w:rsidR="002C7B2D">
      <w:pPr>
        <w:ind w:firstLine="708"/>
        <w:jc w:val="both"/>
      </w:pPr>
      <w:r w:rsidRPr="00565C4F">
        <w:t xml:space="preserve">Trgovački sud u Zagrebu, po sucu Nikoli Ribariću, u postupku predstečajne nagodbe u povodu prijedloga dužnika </w:t>
      </w:r>
      <w:r w:rsidRPr="005F6633">
        <w:t>SLIŠKO SCENA d.o.o.</w:t>
      </w:r>
      <w:r>
        <w:t xml:space="preserve">, Lužan (Grad Zagreb), Zelinska ulica 6, OIB: </w:t>
      </w:r>
      <w:r w:rsidRPr="005F6633">
        <w:t>85639232801</w:t>
      </w:r>
      <w:r>
        <w:t xml:space="preserve">, dana 27. prosinca 2016.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6E687C" w:rsidP="006E687C" w:rsidR="006E687C" w:rsidRPr="00E22224">
      <w:pPr>
        <w:jc w:val="center"/>
      </w:pPr>
      <w:r w:rsidRPr="00E22224">
        <w:t>z a k lj u č i o  j e</w:t>
      </w:r>
    </w:p>
    <w:p w:rsidRDefault="00952AD6" w:rsidP="006E687C" w:rsidR="00952AD6">
      <w:pPr>
        <w:jc w:val="center"/>
        <w:rPr>
          <w:b/>
        </w:rPr>
      </w:pP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planu restrukturiranja </w:t>
      </w:r>
      <w:r w:rsidR="0017606F">
        <w:t xml:space="preserve">dužnika </w:t>
      </w:r>
      <w:r w:rsidR="002C7B2D" w:rsidRPr="005F6633">
        <w:t>SLIŠKO SCENA d.o.o.</w:t>
      </w:r>
      <w:r w:rsidR="002C7B2D">
        <w:t xml:space="preserve">, Lužan (Grad Zagreb), Zelinska ulica 6, OIB: </w:t>
      </w:r>
      <w:r w:rsidR="002C7B2D" w:rsidRPr="005F6633">
        <w:t>85639232801</w:t>
      </w:r>
      <w:r w:rsidR="002C7B2D">
        <w:t>,</w:t>
      </w:r>
      <w:r w:rsidR="0017606F">
        <w:t xml:space="preserve"> </w:t>
      </w:r>
      <w:r>
        <w:t xml:space="preserve">određuje se za dan 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2C7B2D" w:rsidP="00290051" w:rsidR="002730D8">
      <w:pPr>
        <w:ind w:firstLine="372" w:left="708"/>
        <w:jc w:val="both"/>
      </w:pPr>
      <w:r>
        <w:rPr>
          <w:b/>
        </w:rPr>
        <w:t>26</w:t>
      </w:r>
      <w:r w:rsidR="00040AC6" w:rsidRPr="00E15C0B">
        <w:rPr>
          <w:b/>
        </w:rPr>
        <w:t>.</w:t>
      </w:r>
      <w:r>
        <w:rPr>
          <w:b/>
        </w:rPr>
        <w:t xml:space="preserve"> </w:t>
      </w:r>
      <w:r w:rsidR="00040AC6" w:rsidRPr="00E15C0B">
        <w:rPr>
          <w:b/>
        </w:rPr>
        <w:t>siječnja 201</w:t>
      </w:r>
      <w:r w:rsidR="00952AD6">
        <w:rPr>
          <w:b/>
        </w:rPr>
        <w:t>7</w:t>
      </w:r>
      <w:r w:rsidR="00040AC6">
        <w:t xml:space="preserve">. </w:t>
      </w:r>
      <w:r w:rsidR="002730D8">
        <w:rPr>
          <w:b/>
        </w:rPr>
        <w:t xml:space="preserve"> u </w:t>
      </w:r>
      <w:r>
        <w:rPr>
          <w:b/>
        </w:rPr>
        <w:t>10,00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  <w:r w:rsidR="002730D8">
        <w:t xml:space="preserve">u zgradi Trgovačkog suda u Zagrebu, Petrinjska 8, soba broj 96/II  (mala dvorana)   </w:t>
      </w:r>
    </w:p>
    <w:p w:rsidRDefault="005C554A" w:rsidP="00290051" w:rsidR="002730D8">
      <w:pPr>
        <w:ind w:firstLine="705"/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>-dužnik na adresu</w:t>
      </w:r>
    </w:p>
    <w:p w:rsidRDefault="00D0065F" w:rsidP="002730D8" w:rsidR="00D0065F">
      <w:pPr>
        <w:ind w:left="705"/>
      </w:pPr>
      <w:r>
        <w:t xml:space="preserve">- punomoćnik dužnika JELENA PLIŠO, ZAGREB, </w:t>
      </w:r>
      <w:r w:rsidR="00B33305" w:rsidRPr="00B33305">
        <w:t>Ulica grada Vukovara 274</w:t>
      </w:r>
    </w:p>
    <w:p w:rsidRDefault="002730D8" w:rsidP="002730D8" w:rsidR="002730D8">
      <w:pPr>
        <w:ind w:left="705"/>
      </w:pPr>
      <w:r>
        <w:t xml:space="preserve">-zz dužnika </w:t>
      </w:r>
      <w:r w:rsidR="002C7B2D" w:rsidRPr="002C7B2D">
        <w:t>Vesnica Sliško, OIB: 24966039044</w:t>
      </w:r>
      <w:r w:rsidR="002C7B2D">
        <w:t xml:space="preserve">, </w:t>
      </w:r>
      <w:hyperlink r:id="rId10" w:history="true"/>
      <w:r w:rsidR="002C7B2D" w:rsidRPr="002C7B2D">
        <w:t>Lužan, Zelinska 6</w:t>
      </w:r>
      <w:r>
        <w:t xml:space="preserve">. </w:t>
      </w:r>
    </w:p>
    <w:p w:rsidRDefault="002730D8" w:rsidP="002730D8" w:rsidR="002730D8">
      <w:pPr>
        <w:ind w:left="705"/>
      </w:pPr>
      <w:r>
        <w:t>-povjeren</w:t>
      </w:r>
      <w:r w:rsidR="005C554A">
        <w:t>i</w:t>
      </w:r>
      <w:r>
        <w:t xml:space="preserve">k </w:t>
      </w:r>
      <w:r w:rsidR="002C7B2D">
        <w:t>VESNA STANČIĆ, JELENJE, PODKILAVAC 10, DRAŽICE, OIB: 45477363422</w:t>
      </w:r>
    </w:p>
    <w:p w:rsidRDefault="002730D8" w:rsidP="005C554A" w:rsidR="005C554A">
      <w:pPr>
        <w:jc w:val="both"/>
      </w:pPr>
      <w:r>
        <w:tab/>
        <w:t>-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5C554A">
        <w:t>N.N.br. 71/15, dalje: SZ), koji popis je javno objavljen na e-oglasnoj ploči Trgovačkog suda</w:t>
      </w:r>
    </w:p>
    <w:p w:rsidRDefault="002730D8" w:rsidP="005C554A" w:rsidR="002730D8">
      <w:pPr>
        <w:jc w:val="both"/>
      </w:pPr>
      <w:r>
        <w:t xml:space="preserve"> </w:t>
      </w:r>
    </w:p>
    <w:p w:rsidRDefault="009648A2" w:rsidP="009648A2" w:rsidR="009648A2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Pr="00A628FE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(N.N.br, 197/15)</w:t>
      </w:r>
      <w:r w:rsidR="00CA6224">
        <w:t>.</w:t>
      </w:r>
      <w:r w:rsidR="00CA6224" w:rsidRPr="00CA6224">
        <w:rPr>
          <w:color w:val="484848"/>
        </w:rPr>
        <w:t xml:space="preserve"> </w:t>
      </w:r>
      <w:r w:rsidR="00CA6224" w:rsidRPr="00CA6224">
        <w:t>Ako je vjerovnik pravna osoba, uz obrazac mora biti priložen dokaz da ga je potpisala ovlaštena osoba.</w:t>
      </w:r>
    </w:p>
    <w:p w:rsidRDefault="00D47B9A" w:rsidP="00D47B9A" w:rsidR="00465B4F">
      <w:pPr>
        <w:ind w:firstLine="708"/>
        <w:jc w:val="both"/>
      </w:pPr>
      <w:r>
        <w:lastRenderedPageBreak/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952AD6" w:rsidR="005C35E5">
      <w:pPr>
        <w:ind w:firstLine="708"/>
        <w:jc w:val="both"/>
      </w:pPr>
      <w:r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</w:t>
      </w:r>
      <w:r w:rsidR="00B33305">
        <w:t>i protiv plana restrukturiranja</w:t>
      </w:r>
    </w:p>
    <w:p w:rsidRDefault="00B33305" w:rsidP="00952AD6" w:rsidR="00B33305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974647">
        <w:t>.</w:t>
      </w:r>
    </w:p>
    <w:p w:rsidRDefault="00B33305" w:rsidP="00952AD6" w:rsidR="00B33305">
      <w:pPr>
        <w:ind w:firstLine="708"/>
        <w:jc w:val="both"/>
        <w:rPr>
          <w:b/>
          <w:i/>
        </w:rPr>
      </w:pPr>
    </w:p>
    <w:p w:rsidRDefault="00952AD6" w:rsidP="001251F9" w:rsidR="00952AD6">
      <w:pPr>
        <w:jc w:val="center"/>
      </w:pPr>
    </w:p>
    <w:p w:rsidRDefault="0042407B" w:rsidP="001251F9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A628FE">
      <w:pPr>
        <w:ind w:firstLine="708"/>
        <w:jc w:val="both"/>
      </w:pPr>
      <w:r>
        <w:t>Ročište za glasovanje o planu restrukturiranja određeno je</w:t>
      </w:r>
      <w:r w:rsidR="00A628FE">
        <w:t xml:space="preserve"> </w:t>
      </w:r>
      <w:r>
        <w:t>temelje</w:t>
      </w:r>
      <w:r w:rsidR="0076488F">
        <w:t>m</w:t>
      </w:r>
      <w:r>
        <w:t xml:space="preserve"> članka </w:t>
      </w:r>
      <w:r w:rsidR="00A628FE">
        <w:t>55. S</w:t>
      </w:r>
      <w:r w:rsidR="001D7C1D">
        <w:t>Z</w:t>
      </w:r>
      <w:r w:rsidR="00A628FE">
        <w:t>-a.</w:t>
      </w:r>
    </w:p>
    <w:p w:rsidRDefault="00A628FE" w:rsidP="00A628FE" w:rsidR="00A628FE">
      <w:pPr>
        <w:ind w:firstLine="708"/>
        <w:jc w:val="both"/>
      </w:pP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5C35E5" w:rsidRPr="00010102">
        <w:t>Zagreb,</w:t>
      </w:r>
      <w:r w:rsidR="005C35E5">
        <w:t xml:space="preserve"> 2</w:t>
      </w:r>
      <w:r w:rsidR="00974647">
        <w:t>7</w:t>
      </w:r>
      <w:r w:rsidR="005C35E5">
        <w:t>.</w:t>
      </w:r>
      <w:r w:rsidR="00974647">
        <w:t xml:space="preserve"> </w:t>
      </w:r>
      <w:r w:rsidR="005C35E5">
        <w:t>prosinca 2016.</w:t>
      </w:r>
    </w:p>
    <w:p w:rsidRDefault="00E22224" w:rsidP="00597BE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597BE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E9112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22224" w:rsidP="00E9112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22224" w:rsidP="00E91121" w:rsidR="00E2222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22224" w:rsidP="00E91121" w:rsidR="00E2222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22224" w:rsidP="00E91121" w:rsidR="00E2222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22224" w:rsidP="00597BE1" w:rsidR="00E2222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D7C1D" w:rsidP="0076488F" w:rsidR="001D7C1D">
      <w:pPr>
        <w:jc w:val="right"/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</w:p>
    <w:p w:rsidRDefault="00873C16" w:rsidP="001D7C1D" w:rsidR="00873C16"/>
    <w:p w:rsidRDefault="00E22224" w:rsidP="001D7C1D" w:rsidR="00E22224"/>
    <w:p w:rsidRDefault="00E22224" w:rsidP="001D7C1D" w:rsidR="00E22224"/>
    <w:p w:rsidRDefault="00E22224" w:rsidP="001D7C1D" w:rsidR="00E22224"/>
    <w:p w:rsidRDefault="00E22224" w:rsidP="001D7C1D" w:rsidR="00E22224"/>
    <w:p w:rsidRDefault="00E22224" w:rsidP="001D7C1D" w:rsidR="00E22224"/>
    <w:p w:rsidRDefault="00E22224" w:rsidP="001D7C1D" w:rsidR="00E22224"/>
    <w:p w:rsidRDefault="00E22224" w:rsidP="001D7C1D" w:rsidR="00E22224"/>
    <w:p w:rsidRDefault="00E22224" w:rsidP="001D7C1D" w:rsidR="00E22224"/>
    <w:p w:rsidRDefault="00E22224" w:rsidP="001D7C1D" w:rsidR="00E22224"/>
    <w:p w:rsidRDefault="00E22224" w:rsidP="001D7C1D" w:rsidR="00E22224"/>
    <w:p w:rsidRDefault="00E22224" w:rsidP="001D7C1D" w:rsidR="00E22224"/>
    <w:p w:rsidRDefault="00E22224" w:rsidP="001D7C1D" w:rsidR="00E22224"/>
    <w:p w:rsidRDefault="00E22224" w:rsidP="001D7C1D" w:rsidR="00E22224"/>
    <w:p w:rsidRDefault="00E22224" w:rsidP="001D7C1D" w:rsidR="00E22224"/>
    <w:p w:rsidRDefault="00E22224" w:rsidP="001D7C1D" w:rsidR="00E22224"/>
    <w:p w:rsidRDefault="00E22224" w:rsidP="001D7C1D" w:rsidR="00E22224"/>
    <w:p w:rsidRDefault="00E22224" w:rsidP="001D7C1D" w:rsidR="00E22224"/>
    <w:p w:rsidRDefault="00E22224" w:rsidP="001D7C1D" w:rsidR="00E22224"/>
    <w:p w:rsidRDefault="00E22224" w:rsidP="001D7C1D" w:rsidR="00E22224"/>
    <w:p w:rsidRDefault="00E22224" w:rsidP="001D7C1D" w:rsidR="00E22224"/>
    <w:p w:rsidRDefault="00E22224" w:rsidP="001D7C1D" w:rsidR="001D7C1D">
      <w:r>
        <w:lastRenderedPageBreak/>
        <w:t>DNA:</w:t>
      </w:r>
    </w:p>
    <w:p w:rsidRDefault="00E22224" w:rsidP="00E22224" w:rsidR="00E22224">
      <w:pPr>
        <w:ind w:left="705"/>
      </w:pPr>
      <w:r>
        <w:t>-dužnik na adresu</w:t>
      </w:r>
    </w:p>
    <w:p w:rsidRDefault="00E22224" w:rsidP="00E22224" w:rsidR="00E22224">
      <w:pPr>
        <w:ind w:left="705"/>
      </w:pPr>
      <w:r>
        <w:t xml:space="preserve">- punomoćnik dužnika JELENA PLIŠO, ZAGREB, </w:t>
      </w:r>
      <w:r w:rsidRPr="00B33305">
        <w:t>Ulica grada Vukovara 274</w:t>
      </w:r>
    </w:p>
    <w:p w:rsidRDefault="00E22224" w:rsidP="00E22224" w:rsidR="00E22224">
      <w:pPr>
        <w:ind w:left="705"/>
      </w:pPr>
      <w:r>
        <w:t xml:space="preserve">-zz dužnika </w:t>
      </w:r>
      <w:r w:rsidRPr="002C7B2D">
        <w:t>Vesnica Sliško, OIB: 24966039044</w:t>
      </w:r>
      <w:r>
        <w:t xml:space="preserve">, </w:t>
      </w:r>
      <w:hyperlink r:id="rId11" w:history="true"/>
      <w:r w:rsidRPr="002C7B2D">
        <w:t>Lužan, Zelinska 6</w:t>
      </w:r>
      <w:r>
        <w:t xml:space="preserve">. </w:t>
      </w:r>
    </w:p>
    <w:p w:rsidRDefault="00E22224" w:rsidP="00E22224" w:rsidR="00E22224">
      <w:pPr>
        <w:ind w:left="705"/>
      </w:pPr>
      <w:r>
        <w:t>-povjerenik VESNA STANČIĆ, JELENJE, PODKILAVAC 10, DRAŽICE, OIB: 45477363422</w:t>
      </w:r>
    </w:p>
    <w:p w:rsidRDefault="00E22224" w:rsidP="001D7C1D" w:rsidR="00E22224"/>
    <w:sectPr w:rsidSect="00585191" w:rsidR="00E22224">
      <w:headerReference w:type="even" r:id="rId12"/>
      <w:headerReference w:type="default" r:id="rId13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33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74647" w:rsidRPr="0063308C">
      <w:t>72 St-</w:t>
    </w:r>
    <w:r w:rsidR="00974647">
      <w:t>5891/2016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7606F"/>
    <w:rsid w:val="0018613F"/>
    <w:rsid w:val="001B2AD1"/>
    <w:rsid w:val="001D7C1D"/>
    <w:rsid w:val="00201F56"/>
    <w:rsid w:val="00220063"/>
    <w:rsid w:val="002730D8"/>
    <w:rsid w:val="002841E8"/>
    <w:rsid w:val="00290051"/>
    <w:rsid w:val="002C1B18"/>
    <w:rsid w:val="002C4A56"/>
    <w:rsid w:val="002C7B2D"/>
    <w:rsid w:val="00311D3C"/>
    <w:rsid w:val="00320F5B"/>
    <w:rsid w:val="003605FD"/>
    <w:rsid w:val="00366CB2"/>
    <w:rsid w:val="003B213D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F5CBE"/>
    <w:rsid w:val="008028AB"/>
    <w:rsid w:val="00806934"/>
    <w:rsid w:val="00833454"/>
    <w:rsid w:val="008354D0"/>
    <w:rsid w:val="00850C98"/>
    <w:rsid w:val="0085489D"/>
    <w:rsid w:val="00865F7D"/>
    <w:rsid w:val="00871FF4"/>
    <w:rsid w:val="00873338"/>
    <w:rsid w:val="00873C16"/>
    <w:rsid w:val="00894787"/>
    <w:rsid w:val="008A1148"/>
    <w:rsid w:val="00915334"/>
    <w:rsid w:val="009376C9"/>
    <w:rsid w:val="009519C9"/>
    <w:rsid w:val="00952AD6"/>
    <w:rsid w:val="009648A2"/>
    <w:rsid w:val="00974647"/>
    <w:rsid w:val="009903DB"/>
    <w:rsid w:val="009C3707"/>
    <w:rsid w:val="009E15D8"/>
    <w:rsid w:val="00A00231"/>
    <w:rsid w:val="00A0286F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33305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833CE"/>
    <w:rsid w:val="00CA6224"/>
    <w:rsid w:val="00CA7873"/>
    <w:rsid w:val="00CA7CFE"/>
    <w:rsid w:val="00CD09E2"/>
    <w:rsid w:val="00CE75B7"/>
    <w:rsid w:val="00D0065F"/>
    <w:rsid w:val="00D03905"/>
    <w:rsid w:val="00D1401A"/>
    <w:rsid w:val="00D452A3"/>
    <w:rsid w:val="00D47B9A"/>
    <w:rsid w:val="00D53EC5"/>
    <w:rsid w:val="00D91CEA"/>
    <w:rsid w:val="00DC795F"/>
    <w:rsid w:val="00E02326"/>
    <w:rsid w:val="00E15C0B"/>
    <w:rsid w:val="00E22224"/>
    <w:rsid w:val="00E3002E"/>
    <w:rsid w:val="00E30BD5"/>
    <w:rsid w:val="00E371BF"/>
    <w:rsid w:val="00EA751C"/>
    <w:rsid w:val="00EB0FA7"/>
    <w:rsid w:val="00EC32DC"/>
    <w:rsid w:val="00EC4EE8"/>
    <w:rsid w:val="00ED3B98"/>
    <w:rsid w:val="00F24F8F"/>
    <w:rsid w:val="00F70A23"/>
    <w:rsid w:val="00F753F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40:0::NO:RP,40:P40_OIB,P40_TIP:24966039044,1&amp;cs=3988838688ADF054C2EFF17EE602319FB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40:0::NO:RP,40:P40_OIB,P40_TIP:24966039044,1&amp;cs=3988838688ADF054C2EFF17EE602319FB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5891</izvorni_sadrzaj>
    <derivirana_varijabla naziv="DomainObject.Predmet.Broj_1">5891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St-5891/2016</izvorni_sadrzaj>
    <derivirana_varijabla naziv="DomainObject.Predmet.OznakaBroj_1">St-5891/2016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SLIŠKO SCENA d.o.o.</izvorni_sadrzaj>
    <derivirana_varijabla naziv="DomainObject.Predmet.ProtustrankaFormated_1">  SLIŠKO SCENA d.o.o.</derivirana_varijabla>
  </DomainObject.Predmet.ProtustrankaFormated>
  <DomainObject.Predmet.ProtustrankaFormatedOIB>
    <izvorni_sadrzaj>  SLIŠKO SCENA d.o.o., OIB 85639232801</izvorni_sadrzaj>
    <derivirana_varijabla naziv="DomainObject.Predmet.ProtustrankaFormatedOIB_1">  SLIŠKO SCENA d.o.o., OIB 85639232801</derivirana_varijabla>
  </DomainObject.Predmet.ProtustrankaFormatedOIB>
  <DomainObject.Predmet.ProtustrankaFormatedWithAdress>
    <izvorni_sadrzaj> SLIŠKO SCENA d.o.o., Zelinska ulica 6, 10363 Lužan</izvorni_sadrzaj>
    <derivirana_varijabla naziv="DomainObject.Predmet.ProtustrankaFormatedWithAdress_1"> SLIŠKO SCENA d.o.o., Zelinska ulica 6, 10363 Lužan</derivirana_varijabla>
  </DomainObject.Predmet.ProtustrankaFormatedWithAdress>
  <DomainObject.Predmet.ProtustrankaFormatedWithAdressOIB>
    <izvorni_sadrzaj> SLIŠKO SCENA d.o.o., OIB 85639232801, Zelinska ulica 6, 10363 Lužan</izvorni_sadrzaj>
    <derivirana_varijabla naziv="DomainObject.Predmet.ProtustrankaFormatedWithAdressOIB_1"> SLIŠKO SCENA d.o.o., OIB 85639232801, Zelinska ulica 6, 10363 Lužan</derivirana_varijabla>
  </DomainObject.Predmet.ProtustrankaFormatedWithAdressOIB>
  <DomainObject.Predmet.ProtustrankaWithAdress>
    <izvorni_sadrzaj>SLIŠKO SCENA d.o.o. Zelinska ulica 6, 10363 Lužan</izvorni_sadrzaj>
    <derivirana_varijabla naziv="DomainObject.Predmet.ProtustrankaWithAdress_1">SLIŠKO SCENA d.o.o. Zelinska ulica 6, 10363 Lužan</derivirana_varijabla>
  </DomainObject.Predmet.ProtustrankaWithAdress>
  <DomainObject.Predmet.ProtustrankaWithAdressOIB>
    <izvorni_sadrzaj>SLIŠKO SCENA d.o.o., OIB 85639232801, Zelinska ulica 6, 10363 Lužan</izvorni_sadrzaj>
    <derivirana_varijabla naziv="DomainObject.Predmet.ProtustrankaWithAdressOIB_1">SLIŠKO SCENA d.o.o., OIB 85639232801, Zelinska ulica 6, 10363 Lužan</derivirana_varijabla>
  </DomainObject.Predmet.ProtustrankaWithAdressOIB>
  <DomainObject.Predmet.ProtustrankaNazivFormated>
    <izvorni_sadrzaj>SLIŠKO SCENA d.o.o.</izvorni_sadrzaj>
    <derivirana_varijabla naziv="DomainObject.Predmet.ProtustrankaNazivFormated_1">SLIŠKO SCENA d.o.o.</derivirana_varijabla>
  </DomainObject.Predmet.ProtustrankaNazivFormated>
  <DomainObject.Predmet.ProtustrankaNazivFormatedOIB>
    <izvorni_sadrzaj>SLIŠKO SCENA d.o.o., OIB 85639232801</izvorni_sadrzaj>
    <derivirana_varijabla naziv="DomainObject.Predmet.ProtustrankaNazivFormatedOIB_1">SLIŠKO SCENA d.o.o., OIB 85639232801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SLIŠKO SCENA d.o.o.</izvorni_sadrzaj>
    <derivirana_varijabla naziv="DomainObject.Predmet.StrankaFormated_1">  SLIŠKO SCENA d.o.o.</derivirana_varijabla>
  </DomainObject.Predmet.StrankaFormated>
  <DomainObject.Predmet.StrankaFormatedOIB>
    <izvorni_sadrzaj>  SLIŠKO SCENA d.o.o., OIB 85639232801</izvorni_sadrzaj>
    <derivirana_varijabla naziv="DomainObject.Predmet.StrankaFormatedOIB_1">  SLIŠKO SCENA d.o.o., OIB 85639232801</derivirana_varijabla>
  </DomainObject.Predmet.StrankaFormatedOIB>
  <DomainObject.Predmet.StrankaFormatedWithAdress>
    <izvorni_sadrzaj> SLIŠKO SCENA d.o.o., Zelinska ulica 6, 10363 Lužan</izvorni_sadrzaj>
    <derivirana_varijabla naziv="DomainObject.Predmet.StrankaFormatedWithAdress_1"> SLIŠKO SCENA d.o.o., Zelinska ulica 6, 10363 Lužan</derivirana_varijabla>
  </DomainObject.Predmet.StrankaFormatedWithAdress>
  <DomainObject.Predmet.StrankaFormatedWithAdressOIB>
    <izvorni_sadrzaj> SLIŠKO SCENA d.o.o., OIB 85639232801, Zelinska ulica 6, 10363 Lužan</izvorni_sadrzaj>
    <derivirana_varijabla naziv="DomainObject.Predmet.StrankaFormatedWithAdressOIB_1"> SLIŠKO SCENA d.o.o., OIB 85639232801, Zelinska ulica 6, 10363 Lužan</derivirana_varijabla>
  </DomainObject.Predmet.StrankaFormatedWithAdressOIB>
  <DomainObject.Predmet.StrankaWithAdress>
    <izvorni_sadrzaj>SLIŠKO SCENA d.o.o. Zelinska ulica 6,10363 Lužan</izvorni_sadrzaj>
    <derivirana_varijabla naziv="DomainObject.Predmet.StrankaWithAdress_1">SLIŠKO SCENA d.o.o. Zelinska ulica 6,10363 Lužan</derivirana_varijabla>
  </DomainObject.Predmet.StrankaWithAdress>
  <DomainObject.Predmet.StrankaWithAdressOIB>
    <izvorni_sadrzaj>SLIŠKO SCENA d.o.o., OIB 85639232801, Zelinska ulica 6,10363 Lužan</izvorni_sadrzaj>
    <derivirana_varijabla naziv="DomainObject.Predmet.StrankaWithAdressOIB_1">SLIŠKO SCENA d.o.o., OIB 85639232801, Zelinska ulica 6,10363 Lužan</derivirana_varijabla>
  </DomainObject.Predmet.StrankaWithAdressOIB>
  <DomainObject.Predmet.StrankaNazivFormated>
    <izvorni_sadrzaj>SLIŠKO SCENA d.o.o.</izvorni_sadrzaj>
    <derivirana_varijabla naziv="DomainObject.Predmet.StrankaNazivFormated_1">SLIŠKO SCENA d.o.o.</derivirana_varijabla>
  </DomainObject.Predmet.StrankaNazivFormated>
  <DomainObject.Predmet.StrankaNazivFormatedOIB>
    <izvorni_sadrzaj>SLIŠKO SCENA d.o.o., OIB 85639232801</izvorni_sadrzaj>
    <derivirana_varijabla naziv="DomainObject.Predmet.StrankaNazivFormatedOIB_1">SLIŠKO SCENA d.o.o., OIB 85639232801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SLIŠKO SCENA d.o.o.</item>
    </izvorni_sadrzaj>
    <derivirana_varijabla naziv="DomainObject.Predmet.StrankaListFormated_1">
      <item>SLIŠKO SCENA d.o.o.</item>
    </derivirana_varijabla>
  </DomainObject.Predmet.StrankaListFormated>
  <DomainObject.Predmet.StrankaListFormatedOIB>
    <izvorni_sadrzaj>
      <item>SLIŠKO SCENA d.o.o., OIB 85639232801</item>
    </izvorni_sadrzaj>
    <derivirana_varijabla naziv="DomainObject.Predmet.StrankaListFormatedOIB_1">
      <item>SLIŠKO SCENA d.o.o., OIB 85639232801</item>
    </derivirana_varijabla>
  </DomainObject.Predmet.StrankaListFormatedOIB>
  <DomainObject.Predmet.StrankaListFormatedWithAdress>
    <izvorni_sadrzaj>
      <item>SLIŠKO SCENA d.o.o., Zelinska ulica 6, 10363 Lužan</item>
    </izvorni_sadrzaj>
    <derivirana_varijabla naziv="DomainObject.Predmet.StrankaListFormatedWithAdress_1">
      <item>SLIŠKO SCENA d.o.o., Zelinska ulica 6, 10363 Lužan</item>
    </derivirana_varijabla>
  </DomainObject.Predmet.StrankaListFormatedWithAdress>
  <DomainObject.Predmet.StrankaListFormatedWithAdressOIB>
    <izvorni_sadrzaj>
      <item>SLIŠKO SCENA d.o.o., OIB 85639232801, Zelinska ulica 6, 10363 Lužan</item>
    </izvorni_sadrzaj>
    <derivirana_varijabla naziv="DomainObject.Predmet.StrankaListFormatedWithAdressOIB_1">
      <item>SLIŠKO SCENA d.o.o., OIB 85639232801, Zelinska ulica 6, 10363 Lužan</item>
    </derivirana_varijabla>
  </DomainObject.Predmet.StrankaListFormatedWithAdressOIB>
  <DomainObject.Predmet.StrankaListNazivFormated>
    <izvorni_sadrzaj>
      <item>SLIŠKO SCENA d.o.o.</item>
    </izvorni_sadrzaj>
    <derivirana_varijabla naziv="DomainObject.Predmet.StrankaListNazivFormated_1">
      <item>SLIŠKO SCENA d.o.o.</item>
    </derivirana_varijabla>
  </DomainObject.Predmet.StrankaListNazivFormated>
  <DomainObject.Predmet.StrankaListNazivFormatedOIB>
    <izvorni_sadrzaj>
      <item>SLIŠKO SCENA d.o.o., OIB 85639232801</item>
    </izvorni_sadrzaj>
    <derivirana_varijabla naziv="DomainObject.Predmet.StrankaListNazivFormatedOIB_1">
      <item>SLIŠKO SCENA d.o.o., OIB 85639232801</item>
    </derivirana_varijabla>
  </DomainObject.Predmet.StrankaListNazivFormatedOIB>
  <DomainObject.Predmet.ProtuStrankaListFormated>
    <izvorni_sadrzaj>
      <item>SLIŠKO SCENA d.o.o.</item>
    </izvorni_sadrzaj>
    <derivirana_varijabla naziv="DomainObject.Predmet.ProtuStrankaListFormated_1">
      <item>SLIŠKO SCENA d.o.o.</item>
    </derivirana_varijabla>
  </DomainObject.Predmet.ProtuStrankaListFormated>
  <DomainObject.Predmet.ProtuStrankaListFormatedOIB>
    <izvorni_sadrzaj>
      <item>SLIŠKO SCENA d.o.o., OIB 85639232801</item>
    </izvorni_sadrzaj>
    <derivirana_varijabla naziv="DomainObject.Predmet.ProtuStrankaListFormatedOIB_1">
      <item>SLIŠKO SCENA d.o.o., OIB 85639232801</item>
    </derivirana_varijabla>
  </DomainObject.Predmet.ProtuStrankaListFormatedOIB>
  <DomainObject.Predmet.ProtuStrankaListFormatedWithAdress>
    <izvorni_sadrzaj>
      <item>SLIŠKO SCENA d.o.o., Zelinska ulica 6, 10363 Lužan</item>
    </izvorni_sadrzaj>
    <derivirana_varijabla naziv="DomainObject.Predmet.ProtuStrankaListFormatedWithAdress_1">
      <item>SLIŠKO SCENA d.o.o., Zelinska ulica 6, 10363 Lužan</item>
    </derivirana_varijabla>
  </DomainObject.Predmet.ProtuStrankaListFormatedWithAdress>
  <DomainObject.Predmet.ProtuStrankaListFormatedWithAdressOIB>
    <izvorni_sadrzaj>
      <item>SLIŠKO SCENA d.o.o., OIB 85639232801, Zelinska ulica 6, 10363 Lužan</item>
    </izvorni_sadrzaj>
    <derivirana_varijabla naziv="DomainObject.Predmet.ProtuStrankaListFormatedWithAdressOIB_1">
      <item>SLIŠKO SCENA d.o.o., OIB 85639232801, Zelinska ulica 6, 10363 Lužan</item>
    </derivirana_varijabla>
  </DomainObject.Predmet.ProtuStrankaListFormatedWithAdressOIB>
  <DomainObject.Predmet.ProtuStrankaListNazivFormated>
    <izvorni_sadrzaj>
      <item>SLIŠKO SCENA d.o.o.</item>
    </izvorni_sadrzaj>
    <derivirana_varijabla naziv="DomainObject.Predmet.ProtuStrankaListNazivFormated_1">
      <item>SLIŠKO SCENA d.o.o.</item>
    </derivirana_varijabla>
  </DomainObject.Predmet.ProtuStrankaListNazivFormated>
  <DomainObject.Predmet.ProtuStrankaListNazivFormatedOIB>
    <izvorni_sadrzaj>
      <item>SLIŠKO SCENA d.o.o., OIB 85639232801</item>
    </izvorni_sadrzaj>
    <derivirana_varijabla naziv="DomainObject.Predmet.ProtuStrankaListNazivFormatedOIB_1">
      <item>SLIŠKO SCENA d.o.o., OIB 85639232801</item>
    </derivirana_varijabla>
  </DomainObject.Predmet.ProtuStrankaListNazivFormatedOIB>
  <DomainObject.Predmet.OstaliListFormated>
    <izvorni_sadrzaj>
      <item>Financijska agencija</item>
      <item>MINISTARSTVO PRAVOSUĐA</item>
      <item>GRAD ZAGREB</item>
    </izvorni_sadrzaj>
    <derivirana_varijabla naziv="DomainObject.Predmet.OstaliListFormated_1">
      <item>Financijska agencija</item>
      <item>MINISTARSTVO PRAVOSUĐA</item>
      <item>GRAD ZAGREB</item>
    </derivirana_varijabla>
  </DomainObject.Predmet.OstaliListFormated>
  <DomainObject.Predmet.OstaliListFormatedOIB>
    <izvorni_sadrzaj>
      <item>Financijska agencija, OIB 85821130368</item>
      <item>MINISTARSTVO PRAVOSUĐA, OIB 26635293339</item>
      <item>GRAD ZAGREB, OIB 61817894937</item>
    </izvorni_sadrzaj>
    <derivirana_varijabla naziv="DomainObject.Predmet.OstaliListFormatedOIB_1">
      <item>Financijska agencija, OIB 85821130368</item>
      <item>MINISTARSTVO PRAVOSUĐA, OIB 26635293339</item>
      <item>GRAD ZAGREB, OIB 61817894937</item>
    </derivirana_varijabla>
  </DomainObject.Predmet.OstaliListFormatedOIB>
  <DomainObject.Predmet.OstaliListFormatedWithAdress>
    <izvorni_sadrzaj>
      <item>Financijska agencija, Ulica grada Vukovara 70, 10000 Zagreb</item>
      <item>MINISTARSTVO PRAVOSUĐA, Ulica grada Vukovara 49, 10000 Zagreb</item>
      <item>GRAD ZAGREB, Trg Stjepana Radića 1, 10000 Zagreb</item>
    </izvorni_sadrzaj>
    <derivirana_varijabla naziv="DomainObject.Predmet.OstaliListFormatedWithAdress_1">
      <item>Financijska agencija, Ulica grada Vukovara 70, 10000 Zagreb</item>
      <item>MINISTARSTVO PRAVOSUĐA, Ulica grada Vukovara 49, 10000 Zagreb</item>
      <item>GRAD ZAGREB, Trg Stjepana Radića 1,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</izvorni_sadrzaj>
    <derivirana_varijabla naziv="DomainObject.Predmet.OstaliListFormatedWithAdressOIB_1">
      <item>Financijska agencija, OIB 85821130368, Ulica grada Vukovara 70, 10000 Zagreb</item>
      <item>MINISTARSTVO PRAVOSUĐA, OIB 26635293339, Ulica grada Vukovara 49, 10000 Zagreb</item>
      <item>GRAD ZAGREB, OIB 61817894937, Trg Stjepana Radića 1, 10000 Zagreb</item>
    </derivirana_varijabla>
  </DomainObject.Predmet.OstaliListFormatedWithAdressOIB>
  <DomainObject.Predmet.OstaliListNazivFormated>
    <izvorni_sadrzaj>
      <item>Financijska agencija</item>
      <item>MINISTARSTVO PRAVOSUĐA</item>
      <item>GRAD ZAGREB</item>
    </izvorni_sadrzaj>
    <derivirana_varijabla naziv="DomainObject.Predmet.OstaliListNazivFormated_1">
      <item>Financijska agencija</item>
      <item>MINISTARSTVO PRAVOSUĐA</item>
      <item>GRAD ZAGREB</item>
    </derivirana_varijabla>
  </DomainObject.Predmet.OstaliListNazivFormated>
  <DomainObject.Predmet.OstaliListNazivFormatedOIB>
    <izvorni_sadrzaj>
      <item>Financijska agencija, OIB 85821130368</item>
      <item>MINISTARSTVO PRAVOSUĐA, OIB 26635293339</item>
      <item>GRAD ZAGREB, OIB 61817894937</item>
    </izvorni_sadrzaj>
    <derivirana_varijabla naziv="DomainObject.Predmet.OstaliListNazivFormatedOIB_1">
      <item>Financijska agencija, OIB 85821130368</item>
      <item>MINISTARSTVO PRAVOSUĐA, OIB 26635293339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SLIŠKO SCENA d.o.o.</izvorni_sadrzaj>
    <derivirana_varijabla naziv="DomainObject.Predmet.StrankaIDrugi_1">SLIŠKO SCENA d.o.o.</derivirana_varijabla>
  </DomainObject.Predmet.StrankaIDrugi>
  <DomainObject.Predmet.ProtustrankaIDrugi>
    <izvorni_sadrzaj>SLIŠKO SCENA d.o.o.</izvorni_sadrzaj>
    <derivirana_varijabla naziv="DomainObject.Predmet.ProtustrankaIDrugi_1">SLIŠKO SCENA d.o.o.</derivirana_varijabla>
  </DomainObject.Predmet.ProtustrankaIDrugi>
  <DomainObject.Predmet.StrankaIDrugiAdressOIB>
    <izvorni_sadrzaj>SLIŠKO SCENA d.o.o., OIB 85639232801, Zelinska ulica 6, 10363 Lužan</izvorni_sadrzaj>
    <derivirana_varijabla naziv="DomainObject.Predmet.StrankaIDrugiAdressOIB_1">SLIŠKO SCENA d.o.o., OIB 85639232801, Zelinska ulica 6, 10363 Lužan</derivirana_varijabla>
  </DomainObject.Predmet.StrankaIDrugiAdressOIB>
  <DomainObject.Predmet.ProtustrankaIDrugiAdressOIB>
    <izvorni_sadrzaj>SLIŠKO SCENA d.o.o., OIB 85639232801, Zelinska ulica 6, 10363 Lužan</izvorni_sadrzaj>
    <derivirana_varijabla naziv="DomainObject.Predmet.ProtustrankaIDrugiAdressOIB_1">SLIŠKO SCENA d.o.o., OIB 85639232801, Zelinska ulica 6,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SCENA d.o.o.</item>
      <item>SLIŠKO SCENA d.o.o.</item>
      <item>Financijska agencija</item>
      <item>MINISTARSTVO PRAVOSUĐA</item>
      <item>GRAD ZAGREB</item>
    </izvorni_sadrzaj>
    <derivirana_varijabla naziv="DomainObject.Predmet.SudioniciListNaziv_1">
      <item>SLIŠKO SCENA d.o.o.</item>
      <item>SLIŠKO SCENA d.o.o.</item>
      <item>Financijska agencija</item>
      <item>MINISTARSTVO PRAVOSUĐA</item>
      <item>GRAD ZAGREB</item>
    </derivirana_varijabla>
  </DomainObject.Predmet.SudioniciListNaziv>
  <DomainObject.Predmet.SudioniciListAdressOIB>
    <izvorni_sadrzaj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</izvorni_sadrzaj>
    <derivirana_varijabla naziv="DomainObject.Predmet.SudioniciListAdressOIB_1"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  <item>GRAD ZAGREB,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85639232801</item>
      <item>, OIB 85639232801</item>
      <item>, OIB 85821130368</item>
      <item>, OIB 26635293339</item>
      <item>, OIB 61817894937</item>
    </izvorni_sadrzaj>
    <derivirana_varijabla naziv="DomainObject.Predmet.SudioniciListNazivOIB_1">
      <item>, OIB 85639232801</item>
      <item>, OIB 85639232801</item>
      <item>, OIB 85821130368</item>
      <item>, OIB 26635293339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424</properties:Words>
  <properties:Characters>2356</properties:Characters>
  <properties:Lines>97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2016-12-28T09:59:00Z</dcterms:created>
  <dc:creator>nribaric</dc:creator>
  <cp:lastModifiedBy>Jadranka Zelić</cp:lastModifiedBy>
  <cp:lastPrinted>2016-12-28T09:58:00Z</cp:lastPrinted>
  <dcterms:modified xmlns:xsi="http://www.w3.org/2001/XMLSchema-instance" xsi:type="dcterms:W3CDTF">2016-12-28T10:01:00Z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